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CF508E" w:rsidRPr="002730C7" w:rsidTr="00550BD2">
        <w:tc>
          <w:tcPr>
            <w:tcW w:w="3348" w:type="dxa"/>
            <w:shd w:val="clear" w:color="auto" w:fill="auto"/>
          </w:tcPr>
          <w:p w:rsidR="00CF508E" w:rsidRPr="002730C7" w:rsidRDefault="00CF508E" w:rsidP="00550BD2">
            <w:pPr>
              <w:rPr>
                <w:lang w:val="pt-BR"/>
              </w:rPr>
            </w:pPr>
          </w:p>
        </w:tc>
        <w:tc>
          <w:tcPr>
            <w:tcW w:w="6660" w:type="dxa"/>
            <w:shd w:val="clear" w:color="auto" w:fill="auto"/>
          </w:tcPr>
          <w:p w:rsidR="00CF508E" w:rsidRPr="002730C7" w:rsidRDefault="00CF508E" w:rsidP="00550BD2">
            <w:pPr>
              <w:jc w:val="center"/>
              <w:rPr>
                <w:lang w:val="pt-BR"/>
              </w:rPr>
            </w:pPr>
          </w:p>
        </w:tc>
      </w:tr>
    </w:tbl>
    <w:p w:rsidR="00CF508E" w:rsidRPr="002730C7" w:rsidRDefault="00F12061" w:rsidP="00CF508E">
      <w:pPr>
        <w:rPr>
          <w:lang w:val="pt-BR"/>
        </w:rPr>
      </w:pPr>
      <w:r>
        <w:rPr>
          <w:noProof/>
          <w:sz w:val="28"/>
          <w:szCs w:val="28"/>
        </w:rPr>
        <mc:AlternateContent>
          <mc:Choice Requires="wps">
            <w:drawing>
              <wp:anchor distT="0" distB="0" distL="114300" distR="114300" simplePos="0" relativeHeight="251656192" behindDoc="0" locked="0" layoutInCell="1" allowOverlap="1">
                <wp:simplePos x="0" y="0"/>
                <wp:positionH relativeFrom="column">
                  <wp:posOffset>-325755</wp:posOffset>
                </wp:positionH>
                <wp:positionV relativeFrom="paragraph">
                  <wp:posOffset>-236220</wp:posOffset>
                </wp:positionV>
                <wp:extent cx="6324600" cy="9472295"/>
                <wp:effectExtent l="26670" t="20955" r="20955" b="22225"/>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472295"/>
                        </a:xfrm>
                        <a:prstGeom prst="rect">
                          <a:avLst/>
                        </a:prstGeom>
                        <a:solidFill>
                          <a:srgbClr val="FFFFFF"/>
                        </a:solidFill>
                        <a:ln w="38100" cmpd="dbl">
                          <a:solidFill>
                            <a:srgbClr val="000000"/>
                          </a:solidFill>
                          <a:miter lim="800000"/>
                          <a:headEnd/>
                          <a:tailEnd/>
                        </a:ln>
                      </wps:spPr>
                      <wps:txbx>
                        <w:txbxContent>
                          <w:p w:rsidR="00A269CA" w:rsidRPr="00732A6E" w:rsidRDefault="00A269CA" w:rsidP="00CF508E">
                            <w:pPr>
                              <w:jc w:val="center"/>
                              <w:rPr>
                                <w:sz w:val="28"/>
                                <w:szCs w:val="28"/>
                                <w:lang w:val="pt-BR"/>
                              </w:rPr>
                            </w:pPr>
                          </w:p>
                          <w:p w:rsidR="00A269CA" w:rsidRPr="00732A6E" w:rsidRDefault="00A269CA" w:rsidP="00CF508E">
                            <w:pPr>
                              <w:jc w:val="center"/>
                              <w:rPr>
                                <w:i/>
                                <w:iCs/>
                                <w:sz w:val="28"/>
                                <w:szCs w:val="28"/>
                                <w:lang w:val="pt-BR"/>
                              </w:rPr>
                            </w:pPr>
                            <w:r w:rsidRPr="00732A6E">
                              <w:rPr>
                                <w:sz w:val="28"/>
                                <w:szCs w:val="28"/>
                                <w:lang w:val="pt-BR"/>
                              </w:rPr>
                              <w:t>ỦY BAN NHÂN DÂN THÀNH PHỐ HỒ CHÍ MINH</w:t>
                            </w:r>
                          </w:p>
                          <w:p w:rsidR="00A269CA" w:rsidRPr="00732A6E" w:rsidRDefault="00A269CA"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r w:rsidRPr="00732A6E">
                              <w:rPr>
                                <w:lang w:val="fr-FR"/>
                              </w:rPr>
                              <w:t xml:space="preserve">                                                             </w:t>
                            </w: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b/>
                                <w:bCs/>
                                <w:sz w:val="40"/>
                                <w:szCs w:val="40"/>
                                <w:lang w:val="fr-FR"/>
                              </w:rPr>
                            </w:pPr>
                            <w:r w:rsidRPr="00732A6E">
                              <w:rPr>
                                <w:b/>
                                <w:bCs/>
                                <w:sz w:val="40"/>
                                <w:szCs w:val="40"/>
                                <w:lang w:val="fr-FR"/>
                              </w:rPr>
                              <w:t>SỔ GIÁO ÁN</w:t>
                            </w:r>
                          </w:p>
                          <w:p w:rsidR="00A269CA" w:rsidRPr="00732A6E" w:rsidRDefault="00A269CA" w:rsidP="00CF508E">
                            <w:pPr>
                              <w:jc w:val="center"/>
                              <w:rPr>
                                <w:b/>
                                <w:bCs/>
                                <w:sz w:val="48"/>
                                <w:szCs w:val="48"/>
                                <w:lang w:val="fr-FR"/>
                              </w:rPr>
                            </w:pPr>
                            <w:r w:rsidRPr="00732A6E">
                              <w:rPr>
                                <w:b/>
                                <w:bCs/>
                                <w:sz w:val="48"/>
                                <w:szCs w:val="48"/>
                                <w:lang w:val="fr-FR"/>
                              </w:rPr>
                              <w:t>LÝ THUYẾT</w:t>
                            </w:r>
                          </w:p>
                          <w:p w:rsidR="00A269CA" w:rsidRPr="00732A6E" w:rsidRDefault="00A269CA" w:rsidP="00CF508E">
                            <w:pPr>
                              <w:jc w:val="center"/>
                              <w:rPr>
                                <w:sz w:val="32"/>
                                <w:szCs w:val="32"/>
                                <w:lang w:val="fr-FR"/>
                              </w:rPr>
                            </w:pPr>
                          </w:p>
                          <w:p w:rsidR="00A269CA" w:rsidRPr="00732A6E" w:rsidRDefault="00A269CA" w:rsidP="00CF508E">
                            <w:pPr>
                              <w:rPr>
                                <w:sz w:val="32"/>
                                <w:szCs w:val="32"/>
                                <w:lang w:val="fr-FR"/>
                              </w:rPr>
                            </w:pPr>
                            <w:r w:rsidRPr="00732A6E">
                              <w:rPr>
                                <w:sz w:val="32"/>
                                <w:szCs w:val="32"/>
                                <w:lang w:val="fr-FR"/>
                              </w:rPr>
                              <w:t xml:space="preserve">                                  Môn học: </w:t>
                            </w:r>
                            <w:r>
                              <w:rPr>
                                <w:sz w:val="32"/>
                                <w:szCs w:val="32"/>
                                <w:lang w:val="fr-FR"/>
                              </w:rPr>
                              <w:t>HÓA HỌC 4</w:t>
                            </w:r>
                          </w:p>
                          <w:p w:rsidR="00A269CA" w:rsidRPr="00732A6E" w:rsidRDefault="00A269CA" w:rsidP="00CF508E">
                            <w:pPr>
                              <w:rPr>
                                <w:sz w:val="32"/>
                                <w:szCs w:val="32"/>
                                <w:lang w:val="fr-FR"/>
                              </w:rPr>
                            </w:pPr>
                            <w:r w:rsidRPr="00732A6E">
                              <w:rPr>
                                <w:sz w:val="32"/>
                                <w:szCs w:val="32"/>
                                <w:lang w:val="fr-FR"/>
                              </w:rPr>
                              <w:t xml:space="preserve">                                  Lớp : …………………Khoá : ……………… .</w:t>
                            </w:r>
                          </w:p>
                          <w:p w:rsidR="00A269CA" w:rsidRPr="00732A6E" w:rsidRDefault="00A269CA"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 </w:t>
                            </w:r>
                            <w:r>
                              <w:rPr>
                                <w:sz w:val="32"/>
                                <w:szCs w:val="32"/>
                                <w:lang w:val="pt-BR"/>
                              </w:rPr>
                              <w:t>.......................................</w:t>
                            </w:r>
                          </w:p>
                          <w:p w:rsidR="00A269CA" w:rsidRPr="00732A6E" w:rsidRDefault="00A269CA" w:rsidP="00CF508E">
                            <w:pPr>
                              <w:rPr>
                                <w:sz w:val="32"/>
                                <w:szCs w:val="32"/>
                                <w:lang w:val="pt-BR"/>
                              </w:rPr>
                            </w:pPr>
                            <w:r w:rsidRPr="00732A6E">
                              <w:rPr>
                                <w:sz w:val="32"/>
                                <w:szCs w:val="32"/>
                                <w:lang w:val="pt-BR"/>
                              </w:rPr>
                              <w:t xml:space="preserve">                                  Năm học:............................................................</w:t>
                            </w: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margin-left:-25.65pt;margin-top:-18.6pt;width:498pt;height:745.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" strokeweight="3pt">
                <v:stroke linestyle="thinThin"/>
                <v:textbox>
                  <w:txbxContent>
                    <w:p w:rsidR="00A269CA" w:rsidRPr="00732A6E" w:rsidRDefault="00A269CA" w:rsidP="00CF508E">
                      <w:pPr>
                        <w:jc w:val="center"/>
                        <w:rPr>
                          <w:sz w:val="28"/>
                          <w:szCs w:val="28"/>
                          <w:lang w:val="pt-BR"/>
                        </w:rPr>
                      </w:pPr>
                    </w:p>
                    <w:p w:rsidR="00A269CA" w:rsidRPr="00732A6E" w:rsidRDefault="00A269CA" w:rsidP="00CF508E">
                      <w:pPr>
                        <w:jc w:val="center"/>
                        <w:rPr>
                          <w:i/>
                          <w:iCs/>
                          <w:sz w:val="28"/>
                          <w:szCs w:val="28"/>
                          <w:lang w:val="pt-BR"/>
                        </w:rPr>
                      </w:pPr>
                      <w:r w:rsidRPr="00732A6E">
                        <w:rPr>
                          <w:sz w:val="28"/>
                          <w:szCs w:val="28"/>
                          <w:lang w:val="pt-BR"/>
                        </w:rPr>
                        <w:t>ỦY BAN NHÂN DÂN THÀNH PHỐ HỒ CHÍ MINH</w:t>
                      </w:r>
                    </w:p>
                    <w:p w:rsidR="00A269CA" w:rsidRPr="00732A6E" w:rsidRDefault="00A269CA" w:rsidP="00CF508E">
                      <w:pPr>
                        <w:jc w:val="center"/>
                        <w:rPr>
                          <w:b/>
                          <w:iCs/>
                          <w:sz w:val="28"/>
                          <w:szCs w:val="28"/>
                          <w:lang w:val="pt-BR"/>
                        </w:rPr>
                      </w:pPr>
                      <w:r w:rsidRPr="00732A6E">
                        <w:rPr>
                          <w:i/>
                          <w:iCs/>
                          <w:sz w:val="28"/>
                          <w:szCs w:val="28"/>
                          <w:lang w:val="pt-BR"/>
                        </w:rPr>
                        <w:t xml:space="preserve"> </w:t>
                      </w:r>
                      <w:r w:rsidRPr="00732A6E">
                        <w:rPr>
                          <w:b/>
                          <w:iCs/>
                          <w:sz w:val="28"/>
                          <w:szCs w:val="28"/>
                          <w:lang w:val="pt-BR"/>
                        </w:rPr>
                        <w:t xml:space="preserve">TRƯỜNG CAO ĐẲNG LÝ TỰ TRỌNG </w:t>
                      </w:r>
                      <w:r w:rsidRPr="00732A6E">
                        <w:rPr>
                          <w:b/>
                          <w:sz w:val="28"/>
                          <w:szCs w:val="28"/>
                          <w:lang w:val="pt-BR"/>
                        </w:rPr>
                        <w:t>THÀNH PHỐ HỒ CHÍ MINH</w:t>
                      </w:r>
                      <w:r w:rsidRPr="00732A6E">
                        <w:rPr>
                          <w:b/>
                          <w:iCs/>
                          <w:sz w:val="28"/>
                          <w:szCs w:val="28"/>
                          <w:lang w:val="pt-BR"/>
                        </w:rPr>
                        <w:t xml:space="preserve"> </w:t>
                      </w: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p>
                    <w:p w:rsidR="00A269CA" w:rsidRPr="00732A6E" w:rsidRDefault="00A269CA" w:rsidP="00CF508E">
                      <w:pPr>
                        <w:rPr>
                          <w:lang w:val="fr-FR"/>
                        </w:rPr>
                      </w:pPr>
                      <w:r w:rsidRPr="00732A6E">
                        <w:rPr>
                          <w:lang w:val="fr-FR"/>
                        </w:rPr>
                        <w:t xml:space="preserve">                                                             </w:t>
                      </w: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lang w:val="fr-FR"/>
                        </w:rPr>
                      </w:pPr>
                    </w:p>
                    <w:p w:rsidR="00A269CA" w:rsidRPr="00732A6E" w:rsidRDefault="00A269CA" w:rsidP="00CF508E">
                      <w:pPr>
                        <w:jc w:val="center"/>
                        <w:rPr>
                          <w:b/>
                          <w:bCs/>
                          <w:sz w:val="40"/>
                          <w:szCs w:val="40"/>
                          <w:lang w:val="fr-FR"/>
                        </w:rPr>
                      </w:pPr>
                      <w:r w:rsidRPr="00732A6E">
                        <w:rPr>
                          <w:b/>
                          <w:bCs/>
                          <w:sz w:val="40"/>
                          <w:szCs w:val="40"/>
                          <w:lang w:val="fr-FR"/>
                        </w:rPr>
                        <w:t>SỔ GIÁO ÁN</w:t>
                      </w:r>
                    </w:p>
                    <w:p w:rsidR="00A269CA" w:rsidRPr="00732A6E" w:rsidRDefault="00A269CA" w:rsidP="00CF508E">
                      <w:pPr>
                        <w:jc w:val="center"/>
                        <w:rPr>
                          <w:b/>
                          <w:bCs/>
                          <w:sz w:val="48"/>
                          <w:szCs w:val="48"/>
                          <w:lang w:val="fr-FR"/>
                        </w:rPr>
                      </w:pPr>
                      <w:r w:rsidRPr="00732A6E">
                        <w:rPr>
                          <w:b/>
                          <w:bCs/>
                          <w:sz w:val="48"/>
                          <w:szCs w:val="48"/>
                          <w:lang w:val="fr-FR"/>
                        </w:rPr>
                        <w:t>LÝ THUYẾT</w:t>
                      </w:r>
                    </w:p>
                    <w:p w:rsidR="00A269CA" w:rsidRPr="00732A6E" w:rsidRDefault="00A269CA" w:rsidP="00CF508E">
                      <w:pPr>
                        <w:jc w:val="center"/>
                        <w:rPr>
                          <w:sz w:val="32"/>
                          <w:szCs w:val="32"/>
                          <w:lang w:val="fr-FR"/>
                        </w:rPr>
                      </w:pPr>
                    </w:p>
                    <w:p w:rsidR="00A269CA" w:rsidRPr="00732A6E" w:rsidRDefault="00A269CA" w:rsidP="00CF508E">
                      <w:pPr>
                        <w:rPr>
                          <w:sz w:val="32"/>
                          <w:szCs w:val="32"/>
                          <w:lang w:val="fr-FR"/>
                        </w:rPr>
                      </w:pPr>
                      <w:r w:rsidRPr="00732A6E">
                        <w:rPr>
                          <w:sz w:val="32"/>
                          <w:szCs w:val="32"/>
                          <w:lang w:val="fr-FR"/>
                        </w:rPr>
                        <w:t xml:space="preserve">                                  Môn học: </w:t>
                      </w:r>
                      <w:r>
                        <w:rPr>
                          <w:sz w:val="32"/>
                          <w:szCs w:val="32"/>
                          <w:lang w:val="fr-FR"/>
                        </w:rPr>
                        <w:t>HÓA HỌC 4</w:t>
                      </w:r>
                    </w:p>
                    <w:p w:rsidR="00A269CA" w:rsidRPr="00732A6E" w:rsidRDefault="00A269CA" w:rsidP="00CF508E">
                      <w:pPr>
                        <w:rPr>
                          <w:sz w:val="32"/>
                          <w:szCs w:val="32"/>
                          <w:lang w:val="fr-FR"/>
                        </w:rPr>
                      </w:pPr>
                      <w:r w:rsidRPr="00732A6E">
                        <w:rPr>
                          <w:sz w:val="32"/>
                          <w:szCs w:val="32"/>
                          <w:lang w:val="fr-FR"/>
                        </w:rPr>
                        <w:t xml:space="preserve">                                  Lớp : …………………Khoá : ……………… .</w:t>
                      </w:r>
                    </w:p>
                    <w:p w:rsidR="00A269CA" w:rsidRPr="00732A6E" w:rsidRDefault="00A269CA" w:rsidP="00CF508E">
                      <w:pPr>
                        <w:rPr>
                          <w:sz w:val="32"/>
                          <w:szCs w:val="32"/>
                          <w:lang w:val="pt-BR"/>
                        </w:rPr>
                      </w:pPr>
                      <w:r w:rsidRPr="00732A6E">
                        <w:rPr>
                          <w:sz w:val="32"/>
                          <w:szCs w:val="32"/>
                          <w:lang w:val="fr-FR"/>
                        </w:rPr>
                        <w:t xml:space="preserve">                                  </w:t>
                      </w:r>
                      <w:r w:rsidRPr="00732A6E">
                        <w:rPr>
                          <w:sz w:val="32"/>
                          <w:szCs w:val="32"/>
                          <w:lang w:val="pt-BR"/>
                        </w:rPr>
                        <w:t xml:space="preserve">Họ và tên giảng viên : </w:t>
                      </w:r>
                      <w:r>
                        <w:rPr>
                          <w:sz w:val="32"/>
                          <w:szCs w:val="32"/>
                          <w:lang w:val="pt-BR"/>
                        </w:rPr>
                        <w:t>.......................................</w:t>
                      </w:r>
                    </w:p>
                    <w:p w:rsidR="00A269CA" w:rsidRPr="00732A6E" w:rsidRDefault="00A269CA" w:rsidP="00CF508E">
                      <w:pPr>
                        <w:rPr>
                          <w:sz w:val="32"/>
                          <w:szCs w:val="32"/>
                          <w:lang w:val="pt-BR"/>
                        </w:rPr>
                      </w:pPr>
                      <w:r w:rsidRPr="00732A6E">
                        <w:rPr>
                          <w:sz w:val="32"/>
                          <w:szCs w:val="32"/>
                          <w:lang w:val="pt-BR"/>
                        </w:rPr>
                        <w:t xml:space="preserve">                                  Năm học:............................................................</w:t>
                      </w: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rPr>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b/>
                          <w:bCs/>
                          <w:sz w:val="32"/>
                          <w:szCs w:val="32"/>
                          <w:lang w:val="pt-BR"/>
                        </w:rPr>
                      </w:pPr>
                    </w:p>
                    <w:p w:rsidR="00A269CA" w:rsidRPr="00732A6E" w:rsidRDefault="00A269CA" w:rsidP="00CF508E">
                      <w:pPr>
                        <w:jc w:val="center"/>
                        <w:rPr>
                          <w:sz w:val="32"/>
                          <w:szCs w:val="32"/>
                          <w:lang w:val="pt-BR"/>
                        </w:rPr>
                      </w:pPr>
                      <w:r w:rsidRPr="00732A6E">
                        <w:rPr>
                          <w:b/>
                          <w:bCs/>
                          <w:sz w:val="32"/>
                          <w:szCs w:val="32"/>
                          <w:lang w:val="pt-BR"/>
                        </w:rPr>
                        <w:t>Quyển số:</w:t>
                      </w:r>
                      <w:r>
                        <w:rPr>
                          <w:b/>
                          <w:bCs/>
                          <w:sz w:val="32"/>
                          <w:szCs w:val="32"/>
                          <w:lang w:val="pt-BR"/>
                        </w:rPr>
                        <w:t xml:space="preserve"> </w:t>
                      </w:r>
                      <w:r>
                        <w:rPr>
                          <w:sz w:val="32"/>
                          <w:szCs w:val="32"/>
                          <w:lang w:val="pt-BR"/>
                        </w:rPr>
                        <w:t>1/1</w:t>
                      </w: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p w:rsidR="00A269CA" w:rsidRPr="00732A6E" w:rsidRDefault="00A269CA" w:rsidP="00CF508E">
                      <w:pPr>
                        <w:jc w:val="center"/>
                        <w:rPr>
                          <w:sz w:val="32"/>
                          <w:szCs w:val="32"/>
                          <w:lang w:val="pt-BR"/>
                        </w:rPr>
                      </w:pPr>
                    </w:p>
                  </w:txbxContent>
                </v:textbox>
              </v:shape>
            </w:pict>
          </mc:Fallback>
        </mc:AlternateContent>
      </w:r>
    </w:p>
    <w:p w:rsidR="00CF508E" w:rsidRPr="002730C7" w:rsidRDefault="00F12061" w:rsidP="00CF508E">
      <w:pPr>
        <w:rPr>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1882140</wp:posOffset>
                </wp:positionH>
                <wp:positionV relativeFrom="paragraph">
                  <wp:posOffset>116205</wp:posOffset>
                </wp:positionV>
                <wp:extent cx="1805940" cy="7620"/>
                <wp:effectExtent l="5715" t="11430" r="7620" b="9525"/>
                <wp:wrapNone/>
                <wp:docPr id="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594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3" o:spid="_x0000_s1026" type="#_x0000_t32" style="position:absolute;margin-left:148.2pt;margin-top:9.15pt;width:142.2pt;height:.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"/>
            </w:pict>
          </mc:Fallback>
        </mc:AlternateContent>
      </w: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tabs>
          <w:tab w:val="left" w:pos="3960"/>
        </w:tabs>
        <w:rPr>
          <w:lang w:val="pt-BR"/>
        </w:rPr>
      </w:pPr>
      <w:r w:rsidRPr="002730C7">
        <w:rPr>
          <w:lang w:val="pt-BR"/>
        </w:rPr>
        <w:tab/>
      </w:r>
    </w:p>
    <w:p w:rsidR="00CF508E" w:rsidRPr="002730C7" w:rsidRDefault="00CF508E" w:rsidP="00CF508E">
      <w:pPr>
        <w:tabs>
          <w:tab w:val="left" w:pos="3960"/>
        </w:tabs>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rPr>
          <w:lang w:val="pt-BR"/>
        </w:rPr>
      </w:pPr>
    </w:p>
    <w:p w:rsidR="00CF508E" w:rsidRPr="002730C7" w:rsidRDefault="00CF508E" w:rsidP="00CF508E">
      <w:pPr>
        <w:tabs>
          <w:tab w:val="left" w:pos="3960"/>
        </w:tabs>
        <w:rPr>
          <w:lang w:val="pt-BR"/>
        </w:rPr>
      </w:pPr>
      <w:r w:rsidRPr="002730C7">
        <w:rPr>
          <w:lang w:val="pt-BR"/>
        </w:rPr>
        <w:tab/>
      </w:r>
    </w:p>
    <w:p w:rsidR="00CF508E" w:rsidRPr="002730C7" w:rsidRDefault="00CF508E" w:rsidP="00CF508E">
      <w:pPr>
        <w:rPr>
          <w:lang w:val="pt-BR"/>
        </w:rPr>
      </w:pPr>
    </w:p>
    <w:p w:rsidR="00CF508E" w:rsidRPr="002730C7" w:rsidRDefault="00CF508E" w:rsidP="00CF508E">
      <w:pPr>
        <w:rPr>
          <w:lang w:val="pt-BR"/>
        </w:rPr>
        <w:sectPr w:rsidR="00CF508E" w:rsidRPr="002730C7" w:rsidSect="006C6E29">
          <w:footerReference w:type="default" r:id="rId10"/>
          <w:pgSz w:w="11907" w:h="16840" w:code="9"/>
          <w:pgMar w:top="1418" w:right="1134" w:bottom="1134" w:left="1797" w:header="720" w:footer="720" w:gutter="0"/>
          <w:cols w:space="720"/>
          <w:docGrid w:linePitch="360"/>
        </w:sectPr>
      </w:pPr>
    </w:p>
    <w:p w:rsidR="00C0127A" w:rsidRDefault="00C0127A">
      <w:r>
        <w:lastRenderedPageBreak/>
        <w:br w:type="page"/>
      </w:r>
    </w:p>
    <w:tbl>
      <w:tblPr>
        <w:tblW w:w="0" w:type="auto"/>
        <w:tblInd w:w="-342" w:type="dxa"/>
        <w:tblLook w:val="01E0" w:firstRow="1" w:lastRow="1" w:firstColumn="1" w:lastColumn="1" w:noHBand="0" w:noVBand="0"/>
      </w:tblPr>
      <w:tblGrid>
        <w:gridCol w:w="3662"/>
        <w:gridCol w:w="5608"/>
      </w:tblGrid>
      <w:tr w:rsidR="00CF508E" w:rsidRPr="00C40EAD" w:rsidTr="0079762A">
        <w:tc>
          <w:tcPr>
            <w:tcW w:w="3662" w:type="dxa"/>
            <w:shd w:val="clear" w:color="auto" w:fill="auto"/>
          </w:tcPr>
          <w:p w:rsidR="00CF508E" w:rsidRPr="00C40EAD" w:rsidRDefault="00CF508E" w:rsidP="00266E8B">
            <w:pPr>
              <w:spacing w:line="276" w:lineRule="auto"/>
              <w:rPr>
                <w:szCs w:val="22"/>
                <w:lang w:val="pt-BR"/>
              </w:rPr>
            </w:pPr>
            <w:r w:rsidRPr="00C40EAD">
              <w:rPr>
                <w:szCs w:val="22"/>
                <w:lang w:val="pt-BR"/>
              </w:rPr>
              <w:lastRenderedPageBreak/>
              <w:t>Giáo án số:</w:t>
            </w:r>
            <w:r w:rsidR="004C44ED" w:rsidRPr="00C40EAD">
              <w:rPr>
                <w:szCs w:val="22"/>
                <w:lang w:val="pt-BR"/>
              </w:rPr>
              <w:t xml:space="preserve">  </w:t>
            </w:r>
            <w:r w:rsidR="00764F12">
              <w:rPr>
                <w:szCs w:val="22"/>
                <w:lang w:val="pt-BR"/>
              </w:rPr>
              <w:t>01</w:t>
            </w:r>
          </w:p>
        </w:tc>
        <w:tc>
          <w:tcPr>
            <w:tcW w:w="5608" w:type="dxa"/>
            <w:shd w:val="clear" w:color="auto" w:fill="auto"/>
          </w:tcPr>
          <w:p w:rsidR="0079762A" w:rsidRPr="00C40EAD" w:rsidRDefault="0079762A" w:rsidP="0079762A">
            <w:pPr>
              <w:spacing w:line="276" w:lineRule="auto"/>
              <w:rPr>
                <w:szCs w:val="22"/>
              </w:rPr>
            </w:pPr>
            <w:r w:rsidRPr="00C40EAD">
              <w:rPr>
                <w:szCs w:val="22"/>
              </w:rPr>
              <w:t xml:space="preserve">Thời gian thực hiện: </w:t>
            </w:r>
            <w:r>
              <w:rPr>
                <w:szCs w:val="22"/>
              </w:rPr>
              <w:t>3 tiết</w:t>
            </w:r>
          </w:p>
          <w:p w:rsidR="0079762A" w:rsidRPr="00C40EAD" w:rsidRDefault="0079762A" w:rsidP="0079762A">
            <w:pPr>
              <w:spacing w:line="276" w:lineRule="auto"/>
              <w:rPr>
                <w:szCs w:val="22"/>
              </w:rPr>
            </w:pPr>
            <w:r w:rsidRPr="00C40EAD">
              <w:rPr>
                <w:szCs w:val="22"/>
              </w:rPr>
              <w:t xml:space="preserve">Tên chương: </w:t>
            </w:r>
            <w:r w:rsidRPr="00B21D6D">
              <w:rPr>
                <w:b/>
                <w:bCs/>
                <w:sz w:val="26"/>
                <w:szCs w:val="26"/>
              </w:rPr>
              <w:t>CHƯƠNG XVII</w:t>
            </w:r>
            <w:r>
              <w:rPr>
                <w:b/>
                <w:bCs/>
                <w:sz w:val="26"/>
                <w:szCs w:val="26"/>
              </w:rPr>
              <w:t xml:space="preserve">: </w:t>
            </w:r>
            <w:r w:rsidRPr="00B21D6D">
              <w:rPr>
                <w:b/>
                <w:bCs/>
                <w:sz w:val="26"/>
                <w:szCs w:val="26"/>
              </w:rPr>
              <w:t xml:space="preserve"> </w:t>
            </w:r>
            <w:r>
              <w:rPr>
                <w:b/>
                <w:bCs/>
                <w:sz w:val="26"/>
                <w:szCs w:val="26"/>
              </w:rPr>
              <w:t>C</w:t>
            </w:r>
            <w:r w:rsidRPr="00B21D6D">
              <w:rPr>
                <w:b/>
                <w:sz w:val="26"/>
                <w:szCs w:val="26"/>
              </w:rPr>
              <w:t>ACBOHIDRAT</w:t>
            </w:r>
            <w:r w:rsidRPr="00AF3C22">
              <w:rPr>
                <w:b/>
                <w:szCs w:val="22"/>
              </w:rPr>
              <w:t xml:space="preserve"> </w:t>
            </w:r>
          </w:p>
          <w:p w:rsidR="0079762A" w:rsidRDefault="0079762A" w:rsidP="0079762A">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5C52FA" w:rsidRPr="00C40EAD" w:rsidRDefault="005C52FA" w:rsidP="00266E8B">
            <w:pPr>
              <w:spacing w:line="276" w:lineRule="auto"/>
              <w:rPr>
                <w:szCs w:val="22"/>
              </w:rPr>
            </w:pPr>
          </w:p>
        </w:tc>
      </w:tr>
    </w:tbl>
    <w:p w:rsidR="00CF508E" w:rsidRPr="00C40EAD" w:rsidRDefault="00CF508E" w:rsidP="00266E8B">
      <w:pPr>
        <w:spacing w:line="276" w:lineRule="auto"/>
        <w:rPr>
          <w:szCs w:val="22"/>
          <w:lang w:val="it-IT"/>
        </w:rPr>
      </w:pPr>
      <w:r w:rsidRPr="00C40EAD">
        <w:rPr>
          <w:szCs w:val="22"/>
          <w:lang w:val="it-IT"/>
        </w:rPr>
        <w:t xml:space="preserve">Tên bài: </w:t>
      </w:r>
      <w:r w:rsidR="00AF3C22">
        <w:rPr>
          <w:szCs w:val="22"/>
          <w:lang w:val="it-IT"/>
        </w:rPr>
        <w:tab/>
      </w:r>
      <w:r w:rsidR="00AF3C22">
        <w:rPr>
          <w:szCs w:val="22"/>
          <w:lang w:val="it-IT"/>
        </w:rPr>
        <w:tab/>
      </w:r>
      <w:r w:rsidR="00764F12" w:rsidRPr="002C336F">
        <w:rPr>
          <w:b/>
          <w:i/>
          <w:sz w:val="28"/>
          <w:szCs w:val="28"/>
        </w:rPr>
        <w:t xml:space="preserve">Bài 60:  </w:t>
      </w:r>
      <w:r w:rsidR="00764F12" w:rsidRPr="002C336F">
        <w:rPr>
          <w:b/>
          <w:sz w:val="28"/>
          <w:szCs w:val="28"/>
        </w:rPr>
        <w:t>Glucozơ</w:t>
      </w:r>
    </w:p>
    <w:p w:rsidR="00E71642" w:rsidRPr="00CF6B9C" w:rsidRDefault="00E71642" w:rsidP="00E71642">
      <w:pPr>
        <w:rPr>
          <w:b/>
          <w:u w:val="single"/>
          <w:lang w:val="it-IT"/>
        </w:rPr>
      </w:pPr>
      <w:r w:rsidRPr="00CF6B9C">
        <w:rPr>
          <w:b/>
          <w:u w:val="single"/>
          <w:lang w:val="it-IT"/>
        </w:rPr>
        <w:t xml:space="preserve">Mục tiêu của bài: </w:t>
      </w:r>
    </w:p>
    <w:p w:rsidR="00717855" w:rsidRPr="00FC58E1" w:rsidRDefault="00CF508E" w:rsidP="00FC58E1">
      <w:pPr>
        <w:spacing w:line="276" w:lineRule="auto"/>
        <w:rPr>
          <w:b/>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6751C8" w:rsidRPr="00A7556D" w:rsidRDefault="00A7556D" w:rsidP="006751C8">
      <w:pPr>
        <w:spacing w:line="276" w:lineRule="auto"/>
        <w:rPr>
          <w:szCs w:val="22"/>
          <w:lang w:val="vi-VN"/>
        </w:rPr>
      </w:pPr>
      <w:r>
        <w:rPr>
          <w:color w:val="000000"/>
        </w:rPr>
        <w:t xml:space="preserve">Sinh viên </w:t>
      </w:r>
      <w:r>
        <w:rPr>
          <w:szCs w:val="22"/>
          <w:lang w:val="vi-VN"/>
        </w:rPr>
        <w:t>trình bày được</w:t>
      </w:r>
      <w:r w:rsidR="00764F12" w:rsidRPr="00764F12">
        <w:rPr>
          <w:szCs w:val="22"/>
          <w:lang w:val="it-IT"/>
        </w:rPr>
        <w:t xml:space="preserve"> khái niệm cacbonhidrat và phân loại</w:t>
      </w:r>
      <w:r>
        <w:rPr>
          <w:szCs w:val="22"/>
          <w:lang w:val="vi-VN"/>
        </w:rPr>
        <w:t xml:space="preserve"> được</w:t>
      </w:r>
      <w:r w:rsidR="00764F12" w:rsidRPr="00764F12">
        <w:rPr>
          <w:szCs w:val="22"/>
          <w:lang w:val="it-IT"/>
        </w:rPr>
        <w:t xml:space="preserve"> cacbohidrat.</w:t>
      </w:r>
      <w:r w:rsidR="006751C8" w:rsidRPr="006751C8">
        <w:rPr>
          <w:szCs w:val="22"/>
          <w:lang w:val="it-IT"/>
        </w:rPr>
        <w:t xml:space="preserve"> </w:t>
      </w:r>
      <w:r w:rsidRPr="00764F12">
        <w:rPr>
          <w:szCs w:val="22"/>
          <w:lang w:val="it-IT"/>
        </w:rPr>
        <w:t>Học sinh viết</w:t>
      </w:r>
      <w:r>
        <w:rPr>
          <w:szCs w:val="22"/>
          <w:lang w:val="it-IT"/>
        </w:rPr>
        <w:t xml:space="preserve"> được công thức cấu tạo glucozơ</w:t>
      </w:r>
      <w:r>
        <w:rPr>
          <w:szCs w:val="22"/>
          <w:lang w:val="vi-VN"/>
        </w:rPr>
        <w:t>.</w:t>
      </w:r>
    </w:p>
    <w:p w:rsidR="00764F12" w:rsidRPr="00764F12" w:rsidRDefault="00A7556D" w:rsidP="00266E8B">
      <w:pPr>
        <w:spacing w:line="276" w:lineRule="auto"/>
        <w:rPr>
          <w:szCs w:val="22"/>
          <w:lang w:val="it-IT"/>
        </w:rPr>
      </w:pPr>
      <w:r>
        <w:rPr>
          <w:color w:val="000000"/>
        </w:rPr>
        <w:t xml:space="preserve">Sinh viên </w:t>
      </w:r>
      <w:r>
        <w:rPr>
          <w:szCs w:val="22"/>
          <w:lang w:val="vi-VN"/>
        </w:rPr>
        <w:t>nêu</w:t>
      </w:r>
      <w:r w:rsidR="00764F12" w:rsidRPr="00764F12">
        <w:rPr>
          <w:szCs w:val="22"/>
          <w:lang w:val="it-IT"/>
        </w:rPr>
        <w:t xml:space="preserve"> các tính chất tiêu</w:t>
      </w:r>
      <w:r>
        <w:rPr>
          <w:szCs w:val="22"/>
          <w:lang w:val="it-IT"/>
        </w:rPr>
        <w:t xml:space="preserve"> biểu của từng loại cacbohidrat,</w:t>
      </w:r>
      <w:r w:rsidRPr="00764F12">
        <w:rPr>
          <w:szCs w:val="22"/>
          <w:lang w:val="it-IT"/>
        </w:rPr>
        <w:t xml:space="preserve"> phương pháp điều chế, ứng dụng của glucozơ.</w:t>
      </w:r>
      <w:r>
        <w:rPr>
          <w:szCs w:val="22"/>
          <w:lang w:val="vi-VN"/>
        </w:rPr>
        <w:t xml:space="preserve"> </w:t>
      </w:r>
      <w:r>
        <w:rPr>
          <w:color w:val="000000"/>
        </w:rPr>
        <w:t xml:space="preserve">Sinh viên </w:t>
      </w:r>
      <w:r>
        <w:rPr>
          <w:szCs w:val="22"/>
          <w:lang w:val="vi-VN"/>
        </w:rPr>
        <w:t xml:space="preserve">giải thích được </w:t>
      </w:r>
      <w:r w:rsidR="006751C8">
        <w:rPr>
          <w:szCs w:val="22"/>
          <w:lang w:val="it-IT"/>
        </w:rPr>
        <w:t xml:space="preserve">tính chất của glucozơ, </w:t>
      </w:r>
    </w:p>
    <w:p w:rsidR="00E71642" w:rsidRPr="00DF4A56" w:rsidRDefault="00E71642" w:rsidP="00E71642">
      <w:pPr>
        <w:jc w:val="both"/>
        <w:outlineLvl w:val="0"/>
      </w:pPr>
      <w:r w:rsidRPr="00DF4A56">
        <w:rPr>
          <w:b/>
          <w:bCs/>
        </w:rPr>
        <w:t xml:space="preserve">2. Kĩ năng: </w:t>
      </w:r>
    </w:p>
    <w:p w:rsidR="00C167C8" w:rsidRDefault="0079762A" w:rsidP="00266E8B">
      <w:pPr>
        <w:spacing w:line="276" w:lineRule="auto"/>
        <w:rPr>
          <w:szCs w:val="22"/>
          <w:lang w:val="vi-VN"/>
        </w:rPr>
      </w:pPr>
      <w:r w:rsidRPr="00C167C8">
        <w:rPr>
          <w:color w:val="000000"/>
        </w:rPr>
        <w:t xml:space="preserve">Sinh viên </w:t>
      </w:r>
      <w:r w:rsidR="006751C8" w:rsidRPr="00764F12">
        <w:rPr>
          <w:szCs w:val="22"/>
          <w:lang w:val="it-IT"/>
        </w:rPr>
        <w:t>viết</w:t>
      </w:r>
      <w:r w:rsidR="006751C8">
        <w:rPr>
          <w:szCs w:val="22"/>
          <w:lang w:val="it-IT"/>
        </w:rPr>
        <w:t xml:space="preserve"> được phương trình phản ứng thể hiện tính chất hóa học của glucozơ. </w:t>
      </w:r>
      <w:r w:rsidR="00764F12" w:rsidRPr="00764F12">
        <w:rPr>
          <w:szCs w:val="22"/>
          <w:lang w:val="it-IT"/>
        </w:rPr>
        <w:t>Học sinh</w:t>
      </w:r>
      <w:r w:rsidR="004A5E8B">
        <w:rPr>
          <w:szCs w:val="22"/>
          <w:lang w:val="it-IT"/>
        </w:rPr>
        <w:t xml:space="preserve"> vận dụng tính chất hóa học</w:t>
      </w:r>
      <w:r w:rsidR="00764F12" w:rsidRPr="00764F12">
        <w:rPr>
          <w:szCs w:val="22"/>
          <w:lang w:val="it-IT"/>
        </w:rPr>
        <w:t xml:space="preserve"> </w:t>
      </w:r>
      <w:r w:rsidR="004A5E8B">
        <w:rPr>
          <w:szCs w:val="22"/>
          <w:lang w:val="it-IT"/>
        </w:rPr>
        <w:t>của glucozơ</w:t>
      </w:r>
      <w:r w:rsidR="004A5E8B" w:rsidRPr="00764F12">
        <w:rPr>
          <w:szCs w:val="22"/>
          <w:lang w:val="it-IT"/>
        </w:rPr>
        <w:t xml:space="preserve"> </w:t>
      </w:r>
      <w:r w:rsidR="00764F12" w:rsidRPr="00764F12">
        <w:rPr>
          <w:szCs w:val="22"/>
          <w:lang w:val="it-IT"/>
        </w:rPr>
        <w:t xml:space="preserve">giải được các bài tập </w:t>
      </w:r>
      <w:r w:rsidR="004A5E8B">
        <w:rPr>
          <w:szCs w:val="22"/>
          <w:lang w:val="it-IT"/>
        </w:rPr>
        <w:t>về</w:t>
      </w:r>
      <w:r w:rsidR="00C167C8">
        <w:rPr>
          <w:szCs w:val="22"/>
          <w:lang w:val="it-IT"/>
        </w:rPr>
        <w:t xml:space="preserve"> glucozơ</w:t>
      </w:r>
      <w:r w:rsidR="00C167C8" w:rsidRPr="00C167C8">
        <w:rPr>
          <w:szCs w:val="22"/>
          <w:lang w:val="it-IT"/>
        </w:rPr>
        <w:t xml:space="preserve"> </w:t>
      </w:r>
    </w:p>
    <w:p w:rsidR="00E71642" w:rsidRPr="00407ECF" w:rsidRDefault="00E71642" w:rsidP="00E71642">
      <w:pPr>
        <w:spacing w:line="276" w:lineRule="auto"/>
        <w:rPr>
          <w:szCs w:val="22"/>
          <w:lang w:val="vi-VN"/>
        </w:rPr>
      </w:pPr>
      <w:r w:rsidRPr="00DF4A56">
        <w:rPr>
          <w:b/>
          <w:bCs/>
        </w:rPr>
        <w:t>3. Thái độ</w:t>
      </w:r>
    </w:p>
    <w:p w:rsidR="00EB05FA" w:rsidRPr="00C167C8" w:rsidRDefault="00EB05FA" w:rsidP="00EB05FA">
      <w:pPr>
        <w:pStyle w:val="NormalWeb"/>
        <w:shd w:val="clear" w:color="auto" w:fill="FFFFFF"/>
        <w:spacing w:before="0" w:beforeAutospacing="0" w:after="0" w:afterAutospacing="0"/>
        <w:textAlignment w:val="baseline"/>
        <w:rPr>
          <w:color w:val="000000"/>
        </w:rPr>
      </w:pPr>
      <w:r w:rsidRPr="00C167C8">
        <w:rPr>
          <w:color w:val="000000"/>
        </w:rPr>
        <w:t>Sinh viên có</w:t>
      </w:r>
      <w:r w:rsidR="00C167C8" w:rsidRPr="00C167C8">
        <w:rPr>
          <w:color w:val="000000"/>
          <w:lang w:val="vi-VN"/>
        </w:rPr>
        <w:t xml:space="preserve"> </w:t>
      </w:r>
      <w:r w:rsidR="00C167C8" w:rsidRPr="00C167C8">
        <w:rPr>
          <w:bCs/>
          <w:sz w:val="26"/>
          <w:szCs w:val="26"/>
        </w:rPr>
        <w:t>lòng say mê học tập, biết vận dụng những kiến thức được học vào cuộc sống</w:t>
      </w:r>
      <w:r w:rsidR="00C167C8" w:rsidRPr="00C167C8">
        <w:rPr>
          <w:bCs/>
          <w:sz w:val="26"/>
          <w:szCs w:val="26"/>
          <w:lang w:val="vi-VN"/>
        </w:rPr>
        <w:t>, có</w:t>
      </w:r>
      <w:r w:rsidR="00C167C8" w:rsidRPr="00C167C8">
        <w:rPr>
          <w:bCs/>
          <w:sz w:val="26"/>
          <w:szCs w:val="26"/>
        </w:rPr>
        <w:t xml:space="preserve"> </w:t>
      </w:r>
      <w:r w:rsidR="00C167C8" w:rsidRPr="00C167C8">
        <w:rPr>
          <w:color w:val="000000"/>
        </w:rPr>
        <w:t>tư duy khoa học, logic trước các sự vật hiện tượng trong tự nhiên</w:t>
      </w:r>
      <w:r w:rsidR="00C167C8" w:rsidRPr="00C167C8">
        <w:rPr>
          <w:color w:val="000000"/>
          <w:lang w:val="vi-VN"/>
        </w:rPr>
        <w:t>,</w:t>
      </w:r>
      <w:r w:rsidR="00C167C8" w:rsidRPr="00C167C8">
        <w:rPr>
          <w:bCs/>
          <w:sz w:val="26"/>
          <w:szCs w:val="26"/>
        </w:rPr>
        <w:t xml:space="preserve"> có ý thức bảo vệ môi trường và tài</w:t>
      </w:r>
      <w:r w:rsidRPr="00C167C8">
        <w:rPr>
          <w:color w:val="000000"/>
        </w:rPr>
        <w:t xml:space="preserve"> </w:t>
      </w:r>
      <w:r w:rsidR="00C167C8" w:rsidRPr="00C167C8">
        <w:rPr>
          <w:bCs/>
          <w:sz w:val="26"/>
          <w:szCs w:val="26"/>
        </w:rPr>
        <w:t>nguyên, sử dụng hợp lí tài nguyên.</w:t>
      </w:r>
    </w:p>
    <w:p w:rsidR="00CF508E" w:rsidRPr="00AF3C22" w:rsidRDefault="00717855" w:rsidP="00266E8B">
      <w:pPr>
        <w:spacing w:line="276" w:lineRule="auto"/>
        <w:rPr>
          <w:b/>
          <w:szCs w:val="22"/>
          <w:lang w:val="it-IT"/>
        </w:rPr>
      </w:pPr>
      <w:r w:rsidRPr="00AF3C22">
        <w:rPr>
          <w:b/>
          <w:szCs w:val="22"/>
          <w:lang w:val="it-IT"/>
        </w:rPr>
        <w:t>Đ</w:t>
      </w:r>
      <w:r w:rsidR="00CF508E" w:rsidRPr="00AF3C22">
        <w:rPr>
          <w:b/>
          <w:szCs w:val="22"/>
          <w:lang w:val="it-IT"/>
        </w:rPr>
        <w:t>ồ dùng và phương tiện dạy học</w:t>
      </w:r>
      <w:r w:rsidR="005629BE" w:rsidRPr="00AF3C22">
        <w:rPr>
          <w:b/>
          <w:szCs w:val="22"/>
          <w:lang w:val="it-IT"/>
        </w:rPr>
        <w:t>:</w:t>
      </w:r>
    </w:p>
    <w:p w:rsidR="00717855" w:rsidRPr="00C40EAD" w:rsidRDefault="00717855" w:rsidP="00266E8B">
      <w:pPr>
        <w:spacing w:line="276" w:lineRule="auto"/>
        <w:rPr>
          <w:szCs w:val="22"/>
          <w:lang w:val="it-IT"/>
        </w:rPr>
      </w:pPr>
      <w:r w:rsidRPr="00C40EAD">
        <w:rPr>
          <w:szCs w:val="22"/>
          <w:lang w:val="it-IT"/>
        </w:rPr>
        <w:tab/>
        <w:t>Máy chiếu, màn ảnh, máy tính, bảng, phấn.</w:t>
      </w:r>
    </w:p>
    <w:p w:rsidR="00182269" w:rsidRPr="00182269" w:rsidRDefault="00182269" w:rsidP="00266E8B">
      <w:pPr>
        <w:spacing w:line="276" w:lineRule="auto"/>
        <w:rPr>
          <w:szCs w:val="22"/>
          <w:lang w:val="it-IT"/>
        </w:rPr>
      </w:pPr>
      <w:r w:rsidRPr="00182269">
        <w:rPr>
          <w:b/>
          <w:szCs w:val="22"/>
          <w:lang w:val="it-IT"/>
        </w:rPr>
        <w:t xml:space="preserve">I. Ổn định lớp học:                                                 </w:t>
      </w:r>
      <w:r w:rsidRPr="00182269">
        <w:rPr>
          <w:szCs w:val="22"/>
          <w:lang w:val="it-IT"/>
        </w:rPr>
        <w:t>Thời gian:  05</w:t>
      </w:r>
      <w:r w:rsidR="00F91FDA">
        <w:rPr>
          <w:szCs w:val="22"/>
          <w:lang w:val="it-IT"/>
        </w:rPr>
        <w:t>’</w:t>
      </w:r>
      <w:r w:rsidRPr="00182269">
        <w:rPr>
          <w:szCs w:val="22"/>
          <w:lang w:val="it-IT"/>
        </w:rPr>
        <w:t>.</w:t>
      </w:r>
    </w:p>
    <w:p w:rsidR="00182269" w:rsidRPr="00182269" w:rsidRDefault="00182269" w:rsidP="00266E8B">
      <w:pPr>
        <w:spacing w:line="276" w:lineRule="auto"/>
        <w:rPr>
          <w:szCs w:val="22"/>
          <w:lang w:val="it-IT"/>
        </w:rPr>
      </w:pPr>
      <w:r w:rsidRPr="00182269">
        <w:rPr>
          <w:szCs w:val="22"/>
          <w:lang w:val="it-IT"/>
        </w:rPr>
        <w:t>Số học sinh vắng:…………Tên:……………………………………………………..................................</w:t>
      </w:r>
    </w:p>
    <w:p w:rsidR="00182269" w:rsidRPr="00182269" w:rsidRDefault="00182269" w:rsidP="00266E8B">
      <w:pPr>
        <w:spacing w:line="276" w:lineRule="auto"/>
        <w:rPr>
          <w:szCs w:val="22"/>
          <w:lang w:val="it-IT"/>
        </w:rPr>
      </w:pPr>
      <w:r w:rsidRPr="00182269">
        <w:rPr>
          <w:szCs w:val="22"/>
          <w:lang w:val="it-IT"/>
        </w:rPr>
        <w:t>........................................................................................................................................</w:t>
      </w:r>
      <w:r>
        <w:rPr>
          <w:szCs w:val="22"/>
          <w:lang w:val="it-IT"/>
        </w:rPr>
        <w:t>..............................</w:t>
      </w:r>
    </w:p>
    <w:p w:rsidR="00CF508E" w:rsidRPr="00AF3C22" w:rsidRDefault="00CF508E" w:rsidP="00266E8B">
      <w:pPr>
        <w:spacing w:line="276" w:lineRule="auto"/>
        <w:rPr>
          <w:b/>
          <w:szCs w:val="22"/>
          <w:lang w:val="sv-SE"/>
        </w:rPr>
      </w:pPr>
      <w:r w:rsidRPr="00AF3C22">
        <w:rPr>
          <w:b/>
          <w:szCs w:val="22"/>
          <w:lang w:val="sv-SE"/>
        </w:rPr>
        <w:t xml:space="preserve">II. </w:t>
      </w:r>
      <w:r w:rsidR="005629BE" w:rsidRPr="00AF3C22">
        <w:rPr>
          <w:b/>
          <w:szCs w:val="22"/>
          <w:lang w:val="sv-SE"/>
        </w:rPr>
        <w:t>T</w:t>
      </w:r>
      <w:r w:rsidRPr="00AF3C22">
        <w:rPr>
          <w:b/>
          <w:szCs w:val="22"/>
          <w:lang w:val="sv-SE"/>
        </w:rPr>
        <w:t>hực hiện bài học</w:t>
      </w:r>
      <w:r w:rsidR="005629BE" w:rsidRPr="00AF3C22">
        <w:rPr>
          <w:b/>
          <w:szCs w:val="22"/>
          <w:lang w:val="sv-SE"/>
        </w:rPr>
        <w:t>:</w:t>
      </w:r>
    </w:p>
    <w:p w:rsidR="00CF508E" w:rsidRPr="00C40EAD" w:rsidRDefault="00CF508E" w:rsidP="00266E8B">
      <w:pPr>
        <w:spacing w:line="276" w:lineRule="auto"/>
        <w:rPr>
          <w:szCs w:val="22"/>
          <w:lang w:val="sv-S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4357"/>
        <w:gridCol w:w="2340"/>
        <w:gridCol w:w="2160"/>
        <w:gridCol w:w="720"/>
      </w:tblGrid>
      <w:tr w:rsidR="00CF508E" w:rsidRPr="00C40EAD" w:rsidTr="00EF1F71">
        <w:tc>
          <w:tcPr>
            <w:tcW w:w="7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r w:rsidRPr="00C40EAD">
              <w:rPr>
                <w:szCs w:val="22"/>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r w:rsidRPr="00C40EAD">
              <w:rPr>
                <w:szCs w:val="22"/>
                <w:lang w:val="de-DE"/>
              </w:rPr>
              <w:t>Nội dung</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fr-FR"/>
              </w:rPr>
            </w:pPr>
            <w:r w:rsidRPr="00C40EAD">
              <w:rPr>
                <w:szCs w:val="22"/>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r w:rsidRPr="00C40EAD">
              <w:rPr>
                <w:szCs w:val="22"/>
                <w:lang w:val="de-DE"/>
              </w:rPr>
              <w:t>Thời gian</w:t>
            </w:r>
          </w:p>
        </w:tc>
      </w:tr>
      <w:tr w:rsidR="00CF508E" w:rsidRPr="00C40EAD" w:rsidTr="00EF1F71">
        <w:tc>
          <w:tcPr>
            <w:tcW w:w="7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r w:rsidRPr="00C40EAD">
              <w:rPr>
                <w:szCs w:val="22"/>
                <w:lang w:val="de-DE"/>
              </w:rPr>
              <w:t xml:space="preserve">Hoạt động </w:t>
            </w:r>
            <w:r w:rsidR="00633CAA">
              <w:rPr>
                <w:szCs w:val="22"/>
                <w:lang w:val="de-DE"/>
              </w:rPr>
              <w:br/>
            </w:r>
            <w:r w:rsidRPr="00C40EAD">
              <w:rPr>
                <w:szCs w:val="22"/>
                <w:lang w:val="de-DE"/>
              </w:rPr>
              <w:t xml:space="preserve">của </w:t>
            </w:r>
            <w:r w:rsidR="00984472" w:rsidRPr="00C40EAD">
              <w:rPr>
                <w:szCs w:val="22"/>
                <w:lang w:val="pt-BR"/>
              </w:rPr>
              <w:t>giảng viên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r w:rsidRPr="00C40EAD">
              <w:rPr>
                <w:szCs w:val="22"/>
                <w:lang w:val="de-DE"/>
              </w:rPr>
              <w:t xml:space="preserve">Hoạt động </w:t>
            </w:r>
            <w:r w:rsidR="00633CAA">
              <w:rPr>
                <w:szCs w:val="22"/>
                <w:lang w:val="de-DE"/>
              </w:rPr>
              <w:br/>
            </w:r>
            <w:r w:rsidRPr="00C40EAD">
              <w:rPr>
                <w:szCs w:val="22"/>
                <w:lang w:val="de-DE"/>
              </w:rPr>
              <w:t xml:space="preserve">của </w:t>
            </w:r>
            <w:r w:rsidR="00675C4A" w:rsidRPr="00C40EAD">
              <w:rPr>
                <w:szCs w:val="22"/>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08E" w:rsidRPr="00C40EAD" w:rsidRDefault="00CF508E" w:rsidP="00266E8B">
            <w:pPr>
              <w:spacing w:line="276" w:lineRule="auto"/>
              <w:jc w:val="center"/>
              <w:rPr>
                <w:szCs w:val="22"/>
                <w:lang w:val="de-DE"/>
              </w:rPr>
            </w:pPr>
          </w:p>
        </w:tc>
      </w:tr>
      <w:tr w:rsidR="00CF508E" w:rsidRPr="00C40EAD" w:rsidTr="00EF1F71">
        <w:tc>
          <w:tcPr>
            <w:tcW w:w="773" w:type="dxa"/>
            <w:tcBorders>
              <w:top w:val="single" w:sz="4" w:space="0" w:color="auto"/>
              <w:left w:val="single" w:sz="4" w:space="0" w:color="auto"/>
              <w:bottom w:val="single" w:sz="4" w:space="0" w:color="auto"/>
              <w:right w:val="single" w:sz="4" w:space="0" w:color="auto"/>
            </w:tcBorders>
            <w:shd w:val="clear" w:color="auto" w:fill="auto"/>
          </w:tcPr>
          <w:p w:rsidR="00CF508E" w:rsidRPr="00C40EAD" w:rsidRDefault="00CF508E" w:rsidP="00266E8B">
            <w:pPr>
              <w:spacing w:line="276" w:lineRule="auto"/>
              <w:jc w:val="center"/>
              <w:rPr>
                <w:b/>
                <w:bCs/>
                <w:szCs w:val="22"/>
                <w:lang w:val="de-DE"/>
              </w:rPr>
            </w:pPr>
            <w:r w:rsidRPr="00C40EAD">
              <w:rPr>
                <w:b/>
                <w:bCs/>
                <w:szCs w:val="22"/>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CF508E" w:rsidRPr="00C40EAD" w:rsidRDefault="00CF508E" w:rsidP="00266E8B">
            <w:pPr>
              <w:spacing w:line="276" w:lineRule="auto"/>
              <w:rPr>
                <w:szCs w:val="22"/>
                <w:lang w:val="de-DE"/>
              </w:rPr>
            </w:pPr>
            <w:r w:rsidRPr="00C40EAD">
              <w:rPr>
                <w:b/>
                <w:bCs/>
                <w:szCs w:val="22"/>
                <w:u w:val="single"/>
                <w:lang w:val="de-DE"/>
              </w:rPr>
              <w:t>Dẫn nhập</w:t>
            </w:r>
          </w:p>
          <w:p w:rsidR="00CF508E" w:rsidRPr="00C40EAD" w:rsidRDefault="00717855" w:rsidP="00266E8B">
            <w:pPr>
              <w:spacing w:line="276" w:lineRule="auto"/>
              <w:jc w:val="both"/>
              <w:rPr>
                <w:iCs/>
                <w:szCs w:val="22"/>
                <w:lang w:val="de-DE"/>
              </w:rPr>
            </w:pPr>
            <w:r w:rsidRPr="00C40EAD">
              <w:rPr>
                <w:iCs/>
                <w:szCs w:val="22"/>
                <w:lang w:val="de-DE"/>
              </w:rPr>
              <w:t xml:space="preserve">- Nhắc lại lý thuyết về </w:t>
            </w:r>
            <w:r w:rsidR="00182269">
              <w:rPr>
                <w:iCs/>
                <w:szCs w:val="22"/>
                <w:lang w:val="de-DE"/>
              </w:rPr>
              <w:t>ancol, andehit</w:t>
            </w:r>
            <w:r w:rsidRPr="00C40EAD">
              <w:rPr>
                <w:iCs/>
                <w:szCs w:val="22"/>
                <w:lang w:val="de-DE"/>
              </w:rPr>
              <w:t>.</w:t>
            </w:r>
          </w:p>
          <w:p w:rsidR="00717855" w:rsidRPr="00C40EAD" w:rsidRDefault="00CE76AF" w:rsidP="00266E8B">
            <w:pPr>
              <w:spacing w:line="276" w:lineRule="auto"/>
              <w:jc w:val="both"/>
              <w:rPr>
                <w:szCs w:val="22"/>
                <w:lang w:val="de-DE"/>
              </w:rPr>
            </w:pPr>
            <w:r w:rsidRPr="00C40EAD">
              <w:rPr>
                <w:iCs/>
                <w:szCs w:val="22"/>
                <w:lang w:val="de-DE"/>
              </w:rPr>
              <w:t xml:space="preserve">- </w:t>
            </w:r>
            <w:r w:rsidR="00182269">
              <w:rPr>
                <w:iCs/>
                <w:szCs w:val="22"/>
                <w:lang w:val="de-DE"/>
              </w:rPr>
              <w:t>Giới thiệu phương pháp học.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F508E" w:rsidRPr="00C40EAD" w:rsidRDefault="00CF508E" w:rsidP="00266E8B">
            <w:pPr>
              <w:spacing w:line="276" w:lineRule="auto"/>
              <w:rPr>
                <w:szCs w:val="22"/>
                <w:lang w:val="de-DE"/>
              </w:rPr>
            </w:pPr>
          </w:p>
          <w:p w:rsidR="00717855" w:rsidRPr="00C40EAD" w:rsidRDefault="009F1603" w:rsidP="00266E8B">
            <w:pPr>
              <w:spacing w:line="276" w:lineRule="auto"/>
              <w:rPr>
                <w:szCs w:val="22"/>
                <w:lang w:val="de-DE"/>
              </w:rPr>
            </w:pPr>
            <w:r>
              <w:rPr>
                <w:szCs w:val="22"/>
                <w:lang w:val="de-DE"/>
              </w:rPr>
              <w:t>- Đặt</w:t>
            </w:r>
            <w:r w:rsidR="00CE76AF" w:rsidRPr="00C40EAD">
              <w:rPr>
                <w:szCs w:val="22"/>
                <w:lang w:val="de-DE"/>
              </w:rPr>
              <w:t xml:space="preserve"> câu hỏi kiểm tra bài cũ.</w:t>
            </w:r>
          </w:p>
          <w:p w:rsidR="00CE76AF" w:rsidRPr="0079762A" w:rsidRDefault="00CE76AF" w:rsidP="00266E8B">
            <w:pPr>
              <w:spacing w:line="276" w:lineRule="auto"/>
              <w:rPr>
                <w:szCs w:val="22"/>
                <w:lang w:val="vi-VN"/>
              </w:rPr>
            </w:pPr>
            <w:r w:rsidRPr="00C40EAD">
              <w:rPr>
                <w:szCs w:val="22"/>
                <w:lang w:val="de-DE"/>
              </w:rPr>
              <w:t>- Nhận xét câu trả lời của học sinh.</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CF508E" w:rsidRPr="00C40EAD" w:rsidRDefault="00CF508E" w:rsidP="00266E8B">
            <w:pPr>
              <w:spacing w:line="276" w:lineRule="auto"/>
              <w:rPr>
                <w:szCs w:val="22"/>
                <w:lang w:val="de-DE"/>
              </w:rPr>
            </w:pPr>
          </w:p>
          <w:p w:rsidR="00CE76AF" w:rsidRPr="00C40EAD" w:rsidRDefault="00CE76AF" w:rsidP="00266E8B">
            <w:pPr>
              <w:spacing w:line="276" w:lineRule="auto"/>
              <w:rPr>
                <w:szCs w:val="22"/>
                <w:lang w:val="de-DE"/>
              </w:rPr>
            </w:pPr>
            <w:r w:rsidRPr="00C40EAD">
              <w:rPr>
                <w:szCs w:val="22"/>
                <w:lang w:val="de-DE"/>
              </w:rPr>
              <w:t>- Trả lời các câu hỏi</w:t>
            </w:r>
            <w:r w:rsidR="00646AA1" w:rsidRPr="00C40EAD">
              <w:rPr>
                <w:szCs w:val="22"/>
                <w:lang w:val="de-DE"/>
              </w:rPr>
              <w:t>.</w:t>
            </w:r>
          </w:p>
          <w:p w:rsidR="00646AA1" w:rsidRPr="00C40EAD" w:rsidRDefault="00646AA1" w:rsidP="00266E8B">
            <w:pPr>
              <w:spacing w:line="276" w:lineRule="auto"/>
              <w:rPr>
                <w:szCs w:val="22"/>
                <w:lang w:val="de-DE"/>
              </w:rPr>
            </w:pPr>
          </w:p>
          <w:p w:rsidR="00646AA1" w:rsidRPr="00C40EAD" w:rsidRDefault="00646AA1" w:rsidP="00266E8B">
            <w:pPr>
              <w:spacing w:line="276" w:lineRule="auto"/>
              <w:rPr>
                <w:szCs w:val="22"/>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CF508E" w:rsidRPr="00C40EAD" w:rsidRDefault="00CF508E" w:rsidP="00266E8B">
            <w:pPr>
              <w:spacing w:line="276" w:lineRule="auto"/>
              <w:rPr>
                <w:szCs w:val="22"/>
                <w:lang w:val="de-DE"/>
              </w:rPr>
            </w:pPr>
          </w:p>
          <w:p w:rsidR="00CE76AF" w:rsidRPr="00C40EAD" w:rsidRDefault="00A51264" w:rsidP="00F717D8">
            <w:pPr>
              <w:spacing w:line="276" w:lineRule="auto"/>
              <w:jc w:val="center"/>
              <w:rPr>
                <w:szCs w:val="22"/>
                <w:lang w:val="de-DE"/>
              </w:rPr>
            </w:pPr>
            <w:r w:rsidRPr="00C40EAD">
              <w:rPr>
                <w:szCs w:val="22"/>
                <w:lang w:val="de-DE"/>
              </w:rPr>
              <w:t>1</w:t>
            </w:r>
            <w:r w:rsidR="00F717D8">
              <w:rPr>
                <w:szCs w:val="22"/>
                <w:lang w:val="de-DE"/>
              </w:rPr>
              <w:t>0</w:t>
            </w:r>
            <w:r w:rsidR="0096529A">
              <w:rPr>
                <w:szCs w:val="22"/>
                <w:lang w:val="pt-BR"/>
              </w:rPr>
              <w:t>’</w:t>
            </w:r>
            <w:r w:rsidR="00CE76AF" w:rsidRPr="00C40EAD">
              <w:rPr>
                <w:szCs w:val="22"/>
                <w:lang w:val="de-DE"/>
              </w:rPr>
              <w:t xml:space="preserve"> </w:t>
            </w:r>
          </w:p>
        </w:tc>
      </w:tr>
      <w:tr w:rsidR="005C52FA" w:rsidRPr="00C40EAD" w:rsidTr="00EF1F71">
        <w:trPr>
          <w:trHeight w:val="1323"/>
        </w:trPr>
        <w:tc>
          <w:tcPr>
            <w:tcW w:w="773" w:type="dxa"/>
            <w:tcBorders>
              <w:top w:val="single" w:sz="4" w:space="0" w:color="auto"/>
              <w:left w:val="single" w:sz="4" w:space="0" w:color="auto"/>
              <w:right w:val="single" w:sz="4" w:space="0" w:color="auto"/>
            </w:tcBorders>
            <w:shd w:val="clear" w:color="auto" w:fill="auto"/>
          </w:tcPr>
          <w:p w:rsidR="005C52FA" w:rsidRPr="00C40EAD" w:rsidRDefault="005C52FA" w:rsidP="00266E8B">
            <w:pPr>
              <w:spacing w:line="276" w:lineRule="auto"/>
              <w:jc w:val="center"/>
              <w:rPr>
                <w:b/>
                <w:bCs/>
                <w:szCs w:val="22"/>
                <w:lang w:val="de-DE"/>
              </w:rPr>
            </w:pPr>
            <w:r w:rsidRPr="00C40EAD">
              <w:rPr>
                <w:b/>
                <w:bCs/>
                <w:szCs w:val="22"/>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C52FA" w:rsidRPr="00C40EAD" w:rsidRDefault="005C52FA" w:rsidP="00266E8B">
            <w:pPr>
              <w:spacing w:line="276" w:lineRule="auto"/>
              <w:rPr>
                <w:b/>
                <w:bCs/>
                <w:szCs w:val="22"/>
                <w:u w:val="single"/>
                <w:lang w:val="nb-NO"/>
              </w:rPr>
            </w:pPr>
            <w:r w:rsidRPr="00C40EAD">
              <w:rPr>
                <w:b/>
                <w:bCs/>
                <w:szCs w:val="22"/>
                <w:u w:val="single"/>
                <w:lang w:val="nb-NO"/>
              </w:rPr>
              <w:t>Giảng bài mới</w:t>
            </w:r>
          </w:p>
          <w:p w:rsidR="005C52FA" w:rsidRPr="006D5F04" w:rsidRDefault="005C52FA" w:rsidP="00266E8B">
            <w:pPr>
              <w:spacing w:line="276" w:lineRule="auto"/>
              <w:jc w:val="both"/>
              <w:rPr>
                <w:b/>
                <w:szCs w:val="22"/>
                <w:lang w:val="nb-NO"/>
              </w:rPr>
            </w:pPr>
            <w:r w:rsidRPr="006D5F04">
              <w:rPr>
                <w:b/>
                <w:szCs w:val="22"/>
                <w:lang w:val="nb-NO"/>
              </w:rPr>
              <w:t>1. Tính chất vật lí và trạng thái tự nhiên</w:t>
            </w:r>
          </w:p>
          <w:p w:rsidR="005C52FA" w:rsidRPr="006D5F04" w:rsidRDefault="005C52FA" w:rsidP="00266E8B">
            <w:pPr>
              <w:spacing w:line="276" w:lineRule="auto"/>
              <w:jc w:val="both"/>
              <w:rPr>
                <w:b/>
                <w:szCs w:val="22"/>
                <w:lang w:val="nb-NO"/>
              </w:rPr>
            </w:pPr>
            <w:r w:rsidRPr="006D5F04">
              <w:rPr>
                <w:b/>
                <w:szCs w:val="22"/>
                <w:lang w:val="nb-NO"/>
              </w:rPr>
              <w:t>2. Cấu tạo phân tử</w:t>
            </w:r>
          </w:p>
          <w:p w:rsidR="00266E8B" w:rsidRPr="00266E8B" w:rsidRDefault="00266E8B" w:rsidP="00266E8B">
            <w:pPr>
              <w:spacing w:line="276" w:lineRule="auto"/>
              <w:jc w:val="both"/>
              <w:rPr>
                <w:szCs w:val="22"/>
                <w:vertAlign w:val="subscript"/>
                <w:lang w:val="nb-NO"/>
              </w:rPr>
            </w:pPr>
            <w:r>
              <w:rPr>
                <w:szCs w:val="22"/>
                <w:lang w:val="nb-NO"/>
              </w:rPr>
              <w:t>CTPT: C</w:t>
            </w:r>
            <w:r>
              <w:rPr>
                <w:szCs w:val="22"/>
                <w:vertAlign w:val="subscript"/>
                <w:lang w:val="nb-NO"/>
              </w:rPr>
              <w:t>6</w:t>
            </w:r>
            <w:r>
              <w:rPr>
                <w:szCs w:val="22"/>
                <w:lang w:val="nb-NO"/>
              </w:rPr>
              <w:t>H</w:t>
            </w:r>
            <w:r>
              <w:rPr>
                <w:szCs w:val="22"/>
                <w:vertAlign w:val="subscript"/>
                <w:lang w:val="nb-NO"/>
              </w:rPr>
              <w:t>12</w:t>
            </w:r>
            <w:r>
              <w:rPr>
                <w:szCs w:val="22"/>
                <w:lang w:val="nb-NO"/>
              </w:rPr>
              <w:t>O</w:t>
            </w:r>
            <w:r>
              <w:rPr>
                <w:szCs w:val="22"/>
                <w:vertAlign w:val="subscript"/>
                <w:lang w:val="nb-NO"/>
              </w:rPr>
              <w:t>6</w:t>
            </w:r>
          </w:p>
          <w:p w:rsidR="005C52FA" w:rsidRPr="00266E8B" w:rsidRDefault="00266E8B" w:rsidP="00266E8B">
            <w:pPr>
              <w:spacing w:line="276" w:lineRule="auto"/>
              <w:jc w:val="both"/>
              <w:rPr>
                <w:szCs w:val="22"/>
                <w:lang w:val="nb-NO"/>
              </w:rPr>
            </w:pPr>
            <w:r>
              <w:rPr>
                <w:szCs w:val="22"/>
                <w:lang w:val="nb-NO"/>
              </w:rPr>
              <w:t xml:space="preserve">CTCT: </w:t>
            </w:r>
            <w:r w:rsidRPr="00C92CFF">
              <w:rPr>
                <w:szCs w:val="22"/>
                <w:lang w:val="nb-NO"/>
              </w:rPr>
              <w:t>CH</w:t>
            </w:r>
            <w:r>
              <w:rPr>
                <w:szCs w:val="22"/>
                <w:vertAlign w:val="subscript"/>
                <w:lang w:val="nb-NO"/>
              </w:rPr>
              <w:t>2</w:t>
            </w:r>
            <w:r w:rsidRPr="00C92CFF">
              <w:rPr>
                <w:szCs w:val="22"/>
                <w:lang w:val="nb-NO"/>
              </w:rPr>
              <w:t>OH</w:t>
            </w:r>
            <w:r>
              <w:rPr>
                <w:szCs w:val="22"/>
                <w:lang w:val="nb-NO"/>
              </w:rPr>
              <w:t>(CHOH)</w:t>
            </w:r>
            <w:r>
              <w:rPr>
                <w:szCs w:val="22"/>
                <w:vertAlign w:val="subscript"/>
                <w:lang w:val="nb-NO"/>
              </w:rPr>
              <w:t>4</w:t>
            </w:r>
            <w:r>
              <w:rPr>
                <w:szCs w:val="22"/>
                <w:lang w:val="nb-NO"/>
              </w:rPr>
              <w:t>CHO</w:t>
            </w:r>
          </w:p>
          <w:p w:rsidR="005C52FA" w:rsidRPr="006D5F04" w:rsidRDefault="005C52FA" w:rsidP="00266E8B">
            <w:pPr>
              <w:spacing w:line="276" w:lineRule="auto"/>
              <w:jc w:val="both"/>
              <w:rPr>
                <w:b/>
                <w:szCs w:val="22"/>
                <w:lang w:val="nb-NO"/>
              </w:rPr>
            </w:pPr>
            <w:r w:rsidRPr="006D5F04">
              <w:rPr>
                <w:b/>
                <w:szCs w:val="22"/>
                <w:lang w:val="nb-NO"/>
              </w:rPr>
              <w:t>3. Tính chất hóa học</w:t>
            </w:r>
          </w:p>
          <w:p w:rsidR="005C52FA" w:rsidRPr="00943067" w:rsidRDefault="005C52FA" w:rsidP="00266E8B">
            <w:pPr>
              <w:spacing w:line="276" w:lineRule="auto"/>
              <w:jc w:val="both"/>
              <w:rPr>
                <w:szCs w:val="22"/>
                <w:lang w:val="nb-NO"/>
              </w:rPr>
            </w:pPr>
            <w:r w:rsidRPr="00943067">
              <w:rPr>
                <w:szCs w:val="22"/>
                <w:lang w:val="nb-NO"/>
              </w:rPr>
              <w:t>3.1. Tính chất của ancol đa chức</w:t>
            </w:r>
          </w:p>
          <w:p w:rsidR="001C1CFA" w:rsidRPr="001C1CFA" w:rsidRDefault="005C52FA" w:rsidP="001C1CFA">
            <w:pPr>
              <w:spacing w:line="276" w:lineRule="auto"/>
              <w:rPr>
                <w:szCs w:val="22"/>
                <w:vertAlign w:val="subscript"/>
                <w:lang w:val="nb-NO"/>
              </w:rPr>
            </w:pPr>
            <w:r>
              <w:rPr>
                <w:szCs w:val="22"/>
                <w:lang w:val="nb-NO"/>
              </w:rPr>
              <w:t xml:space="preserve">   3.1.1. Tác dụng với Cu(OH)</w:t>
            </w:r>
            <w:r>
              <w:rPr>
                <w:szCs w:val="22"/>
                <w:vertAlign w:val="subscript"/>
                <w:lang w:val="nb-NO"/>
              </w:rPr>
              <w:t>2</w:t>
            </w:r>
            <w:r>
              <w:rPr>
                <w:szCs w:val="22"/>
                <w:lang w:val="nb-NO"/>
              </w:rPr>
              <w:t xml:space="preserve"> </w:t>
            </w:r>
            <w:r w:rsidR="001C1CFA">
              <w:t>2C</w:t>
            </w:r>
            <w:r w:rsidR="001C1CFA">
              <w:rPr>
                <w:vertAlign w:val="subscript"/>
              </w:rPr>
              <w:t>6</w:t>
            </w:r>
            <w:r w:rsidR="001C1CFA">
              <w:t>H</w:t>
            </w:r>
            <w:r w:rsidR="001C1CFA">
              <w:rPr>
                <w:vertAlign w:val="subscript"/>
              </w:rPr>
              <w:t>12</w:t>
            </w:r>
            <w:r w:rsidR="001C1CFA">
              <w:t>O</w:t>
            </w:r>
            <w:r w:rsidR="001C1CFA">
              <w:rPr>
                <w:vertAlign w:val="subscript"/>
              </w:rPr>
              <w:t>6</w:t>
            </w:r>
            <w:r w:rsidR="001C1CFA">
              <w:t xml:space="preserve"> + Cu(OH)</w:t>
            </w:r>
            <w:r w:rsidR="001C1CFA">
              <w:rPr>
                <w:vertAlign w:val="subscript"/>
              </w:rPr>
              <w:t>2</w:t>
            </w:r>
            <w:r w:rsidR="001C1CFA">
              <w:t xml:space="preserve"> </w:t>
            </w:r>
            <w:r w:rsidR="001C1CFA">
              <w:rPr>
                <w:rFonts w:ascii="Symbol" w:hAnsi="Symbol"/>
              </w:rPr>
              <w:t></w:t>
            </w:r>
            <w:r w:rsidR="001C1CFA">
              <w:t xml:space="preserve">      (C</w:t>
            </w:r>
            <w:r w:rsidR="001C1CFA">
              <w:rPr>
                <w:vertAlign w:val="subscript"/>
              </w:rPr>
              <w:t>6</w:t>
            </w:r>
            <w:r w:rsidR="001C1CFA">
              <w:t>H</w:t>
            </w:r>
            <w:r w:rsidR="001C1CFA">
              <w:rPr>
                <w:vertAlign w:val="subscript"/>
              </w:rPr>
              <w:t>11</w:t>
            </w:r>
            <w:r w:rsidR="001C1CFA">
              <w:t>O</w:t>
            </w:r>
            <w:r w:rsidR="001C1CFA">
              <w:rPr>
                <w:vertAlign w:val="subscript"/>
              </w:rPr>
              <w:t>6</w:t>
            </w:r>
            <w:r w:rsidR="001C1CFA">
              <w:t>)</w:t>
            </w:r>
            <w:r w:rsidR="001C1CFA">
              <w:rPr>
                <w:vertAlign w:val="subscript"/>
              </w:rPr>
              <w:t>2</w:t>
            </w:r>
            <w:r w:rsidR="001C1CFA">
              <w:t>Cu + 2H</w:t>
            </w:r>
            <w:r w:rsidR="001C1CFA">
              <w:rPr>
                <w:vertAlign w:val="subscript"/>
              </w:rPr>
              <w:t>2</w:t>
            </w:r>
            <w:r w:rsidR="001C1CFA">
              <w:t>O</w:t>
            </w:r>
          </w:p>
          <w:p w:rsidR="005C52FA" w:rsidRPr="00943067" w:rsidRDefault="005C52FA" w:rsidP="00266E8B">
            <w:pPr>
              <w:spacing w:line="276" w:lineRule="auto"/>
              <w:jc w:val="both"/>
              <w:rPr>
                <w:szCs w:val="22"/>
                <w:lang w:val="nb-NO"/>
              </w:rPr>
            </w:pPr>
            <w:r w:rsidRPr="00943067">
              <w:rPr>
                <w:szCs w:val="22"/>
                <w:lang w:val="nb-NO"/>
              </w:rPr>
              <w:t>3.1.2. Phản ứng tạo este</w:t>
            </w:r>
          </w:p>
          <w:p w:rsidR="005C52FA" w:rsidRPr="00943067" w:rsidRDefault="005C52FA" w:rsidP="00266E8B">
            <w:pPr>
              <w:spacing w:line="276" w:lineRule="auto"/>
              <w:jc w:val="both"/>
              <w:rPr>
                <w:szCs w:val="22"/>
                <w:lang w:val="nb-NO"/>
              </w:rPr>
            </w:pPr>
            <w:r w:rsidRPr="00943067">
              <w:rPr>
                <w:szCs w:val="22"/>
                <w:lang w:val="nb-NO"/>
              </w:rPr>
              <w:t xml:space="preserve">3.2. Tính chất của andehit </w:t>
            </w:r>
          </w:p>
          <w:p w:rsidR="00EF1F71" w:rsidRDefault="005C52FA" w:rsidP="00D269A9">
            <w:pPr>
              <w:spacing w:line="276" w:lineRule="auto"/>
              <w:jc w:val="both"/>
              <w:rPr>
                <w:szCs w:val="22"/>
                <w:lang w:val="nb-NO"/>
              </w:rPr>
            </w:pPr>
            <w:r>
              <w:rPr>
                <w:szCs w:val="22"/>
                <w:lang w:val="nb-NO"/>
              </w:rPr>
              <w:t xml:space="preserve">   </w:t>
            </w:r>
            <w:r w:rsidRPr="00943067">
              <w:rPr>
                <w:szCs w:val="22"/>
                <w:lang w:val="nb-NO"/>
              </w:rPr>
              <w:t xml:space="preserve">3.2.1. Oxi </w:t>
            </w:r>
            <w:r>
              <w:rPr>
                <w:szCs w:val="22"/>
                <w:lang w:val="nb-NO"/>
              </w:rPr>
              <w:t>hóa glucozơ bằng dung dịch AgNO</w:t>
            </w:r>
            <w:r>
              <w:rPr>
                <w:szCs w:val="22"/>
                <w:vertAlign w:val="subscript"/>
                <w:lang w:val="nb-NO"/>
              </w:rPr>
              <w:t>3</w:t>
            </w:r>
            <w:r w:rsidRPr="00943067">
              <w:rPr>
                <w:szCs w:val="22"/>
                <w:lang w:val="nb-NO"/>
              </w:rPr>
              <w:t xml:space="preserve"> trong amoniac (phản ứng tráng </w:t>
            </w:r>
          </w:p>
          <w:p w:rsidR="00D269A9" w:rsidRDefault="005C52FA" w:rsidP="00D269A9">
            <w:pPr>
              <w:spacing w:line="276" w:lineRule="auto"/>
              <w:jc w:val="both"/>
              <w:rPr>
                <w:szCs w:val="22"/>
                <w:lang w:val="nb-NO"/>
              </w:rPr>
            </w:pPr>
            <w:r w:rsidRPr="00943067">
              <w:rPr>
                <w:szCs w:val="22"/>
                <w:lang w:val="nb-NO"/>
              </w:rPr>
              <w:lastRenderedPageBreak/>
              <w:t>bạc)</w:t>
            </w:r>
          </w:p>
          <w:p w:rsidR="00D269A9" w:rsidRDefault="001C1CFA" w:rsidP="00D269A9">
            <w:pPr>
              <w:spacing w:line="276" w:lineRule="auto"/>
              <w:jc w:val="both"/>
            </w:pPr>
            <w:r>
              <w:t>CH</w:t>
            </w:r>
            <w:r>
              <w:rPr>
                <w:vertAlign w:val="subscript"/>
              </w:rPr>
              <w:t>2</w:t>
            </w:r>
            <w:r>
              <w:t>OH[CHOH]</w:t>
            </w:r>
            <w:r>
              <w:rPr>
                <w:vertAlign w:val="subscript"/>
              </w:rPr>
              <w:t>4</w:t>
            </w:r>
            <w:r>
              <w:t xml:space="preserve">CHO + </w:t>
            </w:r>
            <w:r w:rsidR="00D269A9">
              <w:t>2</w:t>
            </w:r>
            <w:r>
              <w:t>AgNO</w:t>
            </w:r>
            <w:r>
              <w:rPr>
                <w:vertAlign w:val="subscript"/>
              </w:rPr>
              <w:t>3</w:t>
            </w:r>
            <w:r>
              <w:t xml:space="preserve"> + 3NH</w:t>
            </w:r>
            <w:r>
              <w:rPr>
                <w:vertAlign w:val="subscript"/>
              </w:rPr>
              <w:t>3</w:t>
            </w:r>
            <w:r>
              <w:t xml:space="preserve"> + H</w:t>
            </w:r>
            <w:r>
              <w:rPr>
                <w:vertAlign w:val="subscript"/>
              </w:rPr>
              <w:t>2</w:t>
            </w:r>
            <w:r>
              <w:t xml:space="preserve">O → </w:t>
            </w:r>
          </w:p>
          <w:p w:rsidR="001C1CFA" w:rsidRPr="00D269A9" w:rsidRDefault="001C1CFA" w:rsidP="00D269A9">
            <w:pPr>
              <w:spacing w:line="276" w:lineRule="auto"/>
              <w:jc w:val="both"/>
              <w:rPr>
                <w:szCs w:val="22"/>
                <w:lang w:val="nb-NO"/>
              </w:rPr>
            </w:pPr>
            <w:r>
              <w:t>CH</w:t>
            </w:r>
            <w:r>
              <w:rPr>
                <w:vertAlign w:val="subscript"/>
              </w:rPr>
              <w:t>2</w:t>
            </w:r>
            <w:r>
              <w:t>OH–[CHOH]</w:t>
            </w:r>
            <w:r>
              <w:rPr>
                <w:vertAlign w:val="subscript"/>
              </w:rPr>
              <w:t>4</w:t>
            </w:r>
            <w:r>
              <w:t>COONH</w:t>
            </w:r>
            <w:r>
              <w:rPr>
                <w:vertAlign w:val="subscript"/>
              </w:rPr>
              <w:t>4</w:t>
            </w:r>
            <w:r>
              <w:t xml:space="preserve"> +</w:t>
            </w:r>
          </w:p>
          <w:p w:rsidR="001C1CFA" w:rsidRPr="00943067" w:rsidRDefault="001C1CFA" w:rsidP="001C1CFA">
            <w:pPr>
              <w:spacing w:line="276" w:lineRule="auto"/>
              <w:jc w:val="both"/>
              <w:rPr>
                <w:szCs w:val="22"/>
                <w:lang w:val="nb-NO"/>
              </w:rPr>
            </w:pPr>
            <w:r>
              <w:t>2NH</w:t>
            </w:r>
            <w:r>
              <w:rPr>
                <w:vertAlign w:val="subscript"/>
              </w:rPr>
              <w:t>4</w:t>
            </w:r>
            <w:r>
              <w:t>NO</w:t>
            </w:r>
            <w:r>
              <w:rPr>
                <w:vertAlign w:val="subscript"/>
              </w:rPr>
              <w:t>3</w:t>
            </w:r>
            <w:r>
              <w:rPr>
                <w:spacing w:val="-1"/>
              </w:rPr>
              <w:t xml:space="preserve"> </w:t>
            </w:r>
            <w:r>
              <w:t>+</w:t>
            </w:r>
            <w:r>
              <w:rPr>
                <w:spacing w:val="-2"/>
              </w:rPr>
              <w:t xml:space="preserve"> </w:t>
            </w:r>
            <w:r>
              <w:t>2Ag</w:t>
            </w:r>
            <w:r>
              <w:rPr>
                <w:rFonts w:ascii="Symbol" w:hAnsi="Symbol"/>
              </w:rPr>
              <w:t></w:t>
            </w:r>
          </w:p>
          <w:p w:rsidR="005C52FA" w:rsidRDefault="005C52FA" w:rsidP="00266E8B">
            <w:pPr>
              <w:spacing w:line="276" w:lineRule="auto"/>
              <w:jc w:val="both"/>
              <w:rPr>
                <w:szCs w:val="22"/>
                <w:vertAlign w:val="subscript"/>
                <w:lang w:val="vi-VN"/>
              </w:rPr>
            </w:pPr>
            <w:r>
              <w:rPr>
                <w:szCs w:val="22"/>
                <w:lang w:val="nb-NO"/>
              </w:rPr>
              <w:t xml:space="preserve">   </w:t>
            </w:r>
            <w:r w:rsidRPr="00943067">
              <w:rPr>
                <w:szCs w:val="22"/>
                <w:lang w:val="nb-NO"/>
              </w:rPr>
              <w:t>3.2.2. Oxi hóa bằng Cu(OH)</w:t>
            </w:r>
            <w:r>
              <w:rPr>
                <w:szCs w:val="22"/>
                <w:vertAlign w:val="subscript"/>
                <w:lang w:val="nb-NO"/>
              </w:rPr>
              <w:t>2</w:t>
            </w:r>
          </w:p>
          <w:p w:rsidR="00C167C8" w:rsidRPr="00C167C8" w:rsidRDefault="00C167C8" w:rsidP="00266E8B">
            <w:pPr>
              <w:spacing w:line="276" w:lineRule="auto"/>
              <w:jc w:val="both"/>
              <w:rPr>
                <w:szCs w:val="22"/>
                <w:vertAlign w:val="subscript"/>
                <w:lang w:val="vi-VN"/>
              </w:rPr>
            </w:pPr>
          </w:p>
          <w:p w:rsidR="005C52FA" w:rsidRPr="00943067" w:rsidRDefault="005C52FA" w:rsidP="00266E8B">
            <w:pPr>
              <w:spacing w:line="276" w:lineRule="auto"/>
              <w:jc w:val="both"/>
              <w:rPr>
                <w:szCs w:val="22"/>
                <w:lang w:val="nb-NO"/>
              </w:rPr>
            </w:pPr>
            <w:r>
              <w:rPr>
                <w:szCs w:val="22"/>
                <w:lang w:val="nb-NO"/>
              </w:rPr>
              <w:t xml:space="preserve">   </w:t>
            </w:r>
            <w:r w:rsidRPr="00943067">
              <w:rPr>
                <w:szCs w:val="22"/>
                <w:lang w:val="nb-NO"/>
              </w:rPr>
              <w:t>3.2.3. Khử glucozơ bằng hidro</w:t>
            </w:r>
          </w:p>
          <w:p w:rsidR="005C52FA" w:rsidRPr="00B356A9" w:rsidRDefault="005C52FA" w:rsidP="00266E8B">
            <w:pPr>
              <w:spacing w:line="276" w:lineRule="auto"/>
              <w:jc w:val="both"/>
              <w:rPr>
                <w:szCs w:val="22"/>
                <w:lang w:val="nb-NO"/>
              </w:rPr>
            </w:pPr>
            <w:r>
              <w:rPr>
                <w:b/>
                <w:bCs/>
                <w:noProof/>
                <w:szCs w:val="22"/>
                <w:u w:val="single"/>
              </w:rPr>
              <mc:AlternateContent>
                <mc:Choice Requires="wps">
                  <w:drawing>
                    <wp:anchor distT="0" distB="0" distL="114300" distR="114300" simplePos="0" relativeHeight="251660288" behindDoc="0" locked="0" layoutInCell="1" allowOverlap="1" wp14:anchorId="675F6449" wp14:editId="519733A3">
                      <wp:simplePos x="0" y="0"/>
                      <wp:positionH relativeFrom="column">
                        <wp:posOffset>1850217</wp:posOffset>
                      </wp:positionH>
                      <wp:positionV relativeFrom="paragraph">
                        <wp:posOffset>94384</wp:posOffset>
                      </wp:positionV>
                      <wp:extent cx="349134" cy="0"/>
                      <wp:effectExtent l="0" t="76200" r="13335" b="952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13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45.7pt;margin-top:7.45pt;width:2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">
                      <v:stroke endarrow="block"/>
                    </v:shape>
                  </w:pict>
                </mc:Fallback>
              </mc:AlternateContent>
            </w:r>
            <w:r w:rsidRPr="00C92CFF">
              <w:rPr>
                <w:szCs w:val="22"/>
                <w:lang w:val="nb-NO"/>
              </w:rPr>
              <w:t>CH</w:t>
            </w:r>
            <w:r>
              <w:rPr>
                <w:szCs w:val="22"/>
                <w:vertAlign w:val="subscript"/>
                <w:lang w:val="nb-NO"/>
              </w:rPr>
              <w:t>2</w:t>
            </w:r>
            <w:r w:rsidRPr="00C92CFF">
              <w:rPr>
                <w:szCs w:val="22"/>
                <w:lang w:val="nb-NO"/>
              </w:rPr>
              <w:t>OH</w:t>
            </w:r>
            <w:r>
              <w:rPr>
                <w:szCs w:val="22"/>
                <w:lang w:val="nb-NO"/>
              </w:rPr>
              <w:t>(CHOH)</w:t>
            </w:r>
            <w:r>
              <w:rPr>
                <w:szCs w:val="22"/>
                <w:vertAlign w:val="subscript"/>
                <w:lang w:val="nb-NO"/>
              </w:rPr>
              <w:t>4</w:t>
            </w:r>
            <w:r>
              <w:rPr>
                <w:szCs w:val="22"/>
                <w:lang w:val="nb-NO"/>
              </w:rPr>
              <w:t>CHO +  H</w:t>
            </w:r>
            <w:r>
              <w:rPr>
                <w:szCs w:val="22"/>
                <w:vertAlign w:val="subscript"/>
                <w:lang w:val="nb-NO"/>
              </w:rPr>
              <w:t>2</w:t>
            </w:r>
          </w:p>
          <w:p w:rsidR="005C52FA" w:rsidRDefault="005C52FA" w:rsidP="00266E8B">
            <w:pPr>
              <w:spacing w:line="276" w:lineRule="auto"/>
              <w:jc w:val="both"/>
              <w:rPr>
                <w:szCs w:val="22"/>
                <w:lang w:val="nb-NO"/>
              </w:rPr>
            </w:pPr>
            <w:r w:rsidRPr="00943067">
              <w:rPr>
                <w:szCs w:val="22"/>
                <w:lang w:val="nb-NO"/>
              </w:rPr>
              <w:t xml:space="preserve">        </w:t>
            </w:r>
            <w:r w:rsidRPr="00C92CFF">
              <w:rPr>
                <w:szCs w:val="22"/>
                <w:lang w:val="nb-NO"/>
              </w:rPr>
              <w:t>CH</w:t>
            </w:r>
            <w:r>
              <w:rPr>
                <w:szCs w:val="22"/>
                <w:vertAlign w:val="subscript"/>
                <w:lang w:val="nb-NO"/>
              </w:rPr>
              <w:t>2</w:t>
            </w:r>
            <w:r w:rsidRPr="00C92CFF">
              <w:rPr>
                <w:szCs w:val="22"/>
                <w:lang w:val="nb-NO"/>
              </w:rPr>
              <w:t>OH</w:t>
            </w:r>
            <w:r>
              <w:rPr>
                <w:szCs w:val="22"/>
                <w:lang w:val="nb-NO"/>
              </w:rPr>
              <w:t>(CHOH)</w:t>
            </w:r>
            <w:r>
              <w:rPr>
                <w:szCs w:val="22"/>
                <w:vertAlign w:val="subscript"/>
                <w:lang w:val="nb-NO"/>
              </w:rPr>
              <w:t>4</w:t>
            </w:r>
            <w:r>
              <w:rPr>
                <w:szCs w:val="22"/>
                <w:lang w:val="nb-NO"/>
              </w:rPr>
              <w:t>CH</w:t>
            </w:r>
            <w:r>
              <w:rPr>
                <w:szCs w:val="22"/>
                <w:vertAlign w:val="subscript"/>
                <w:lang w:val="nb-NO"/>
              </w:rPr>
              <w:t>2</w:t>
            </w:r>
            <w:r>
              <w:rPr>
                <w:szCs w:val="22"/>
                <w:lang w:val="nb-NO"/>
              </w:rPr>
              <w:t xml:space="preserve">OH </w:t>
            </w:r>
          </w:p>
          <w:p w:rsidR="005C52FA" w:rsidRDefault="005C52FA" w:rsidP="00266E8B">
            <w:pPr>
              <w:spacing w:line="276" w:lineRule="auto"/>
              <w:jc w:val="both"/>
              <w:rPr>
                <w:szCs w:val="22"/>
                <w:lang w:val="vi-VN"/>
              </w:rPr>
            </w:pPr>
            <w:r w:rsidRPr="00943067">
              <w:rPr>
                <w:szCs w:val="22"/>
                <w:lang w:val="nb-NO"/>
              </w:rPr>
              <w:t>3.3. Phản ứng lên men</w:t>
            </w:r>
          </w:p>
          <w:p w:rsidR="005C52FA" w:rsidRPr="00C167C8" w:rsidRDefault="005C52FA" w:rsidP="00C167C8">
            <w:pPr>
              <w:tabs>
                <w:tab w:val="left" w:pos="945"/>
              </w:tabs>
              <w:spacing w:line="276" w:lineRule="auto"/>
              <w:jc w:val="both"/>
              <w:rPr>
                <w:szCs w:val="22"/>
                <w:lang w:val="nb-NO"/>
              </w:rPr>
            </w:pPr>
            <w:r w:rsidRPr="006D5F04">
              <w:rPr>
                <w:b/>
                <w:szCs w:val="22"/>
                <w:lang w:val="nb-NO"/>
              </w:rPr>
              <w:t>4. Điều chế và ứng dụng</w:t>
            </w:r>
          </w:p>
          <w:p w:rsidR="005C52FA" w:rsidRDefault="005C52FA" w:rsidP="00266E8B">
            <w:pPr>
              <w:spacing w:line="276" w:lineRule="auto"/>
              <w:jc w:val="both"/>
              <w:rPr>
                <w:szCs w:val="22"/>
                <w:lang w:val="vi-VN"/>
              </w:rPr>
            </w:pPr>
            <w:r w:rsidRPr="00943067">
              <w:rPr>
                <w:szCs w:val="22"/>
                <w:lang w:val="nb-NO"/>
              </w:rPr>
              <w:t>4.1. Điều chế</w:t>
            </w:r>
          </w:p>
          <w:p w:rsidR="005C52FA" w:rsidRPr="00943067" w:rsidRDefault="005C52FA" w:rsidP="00266E8B">
            <w:pPr>
              <w:spacing w:line="276" w:lineRule="auto"/>
              <w:jc w:val="both"/>
              <w:rPr>
                <w:szCs w:val="22"/>
                <w:lang w:val="nb-NO"/>
              </w:rPr>
            </w:pPr>
            <w:r w:rsidRPr="00943067">
              <w:rPr>
                <w:szCs w:val="22"/>
                <w:lang w:val="nb-NO"/>
              </w:rPr>
              <w:t>4.2. Ứng dụng</w:t>
            </w:r>
          </w:p>
          <w:p w:rsidR="005C52FA" w:rsidRDefault="005C52FA" w:rsidP="00266E8B">
            <w:pPr>
              <w:spacing w:line="276" w:lineRule="auto"/>
              <w:jc w:val="both"/>
              <w:rPr>
                <w:b/>
                <w:szCs w:val="22"/>
                <w:lang w:val="nb-NO"/>
              </w:rPr>
            </w:pPr>
            <w:r w:rsidRPr="006D5F04">
              <w:rPr>
                <w:b/>
                <w:szCs w:val="22"/>
                <w:lang w:val="nb-NO"/>
              </w:rPr>
              <w:t>5. Fructozơ</w:t>
            </w:r>
          </w:p>
          <w:p w:rsidR="005C52FA" w:rsidRDefault="005C52FA" w:rsidP="00266E8B">
            <w:pPr>
              <w:spacing w:line="276" w:lineRule="auto"/>
              <w:rPr>
                <w:szCs w:val="22"/>
                <w:lang w:val="nb-NO"/>
              </w:rPr>
            </w:pPr>
            <w:r>
              <w:rPr>
                <w:szCs w:val="22"/>
                <w:lang w:val="nb-NO"/>
              </w:rPr>
              <w:t>Là đồng phân của Glucôzơ</w:t>
            </w:r>
          </w:p>
          <w:p w:rsidR="005C52FA" w:rsidRPr="00266E8B" w:rsidRDefault="005C52FA" w:rsidP="00266E8B">
            <w:pPr>
              <w:spacing w:line="276" w:lineRule="auto"/>
              <w:jc w:val="both"/>
              <w:rPr>
                <w:szCs w:val="22"/>
                <w:vertAlign w:val="subscript"/>
                <w:lang w:val="nb-NO"/>
              </w:rPr>
            </w:pPr>
            <w:r>
              <w:rPr>
                <w:szCs w:val="22"/>
                <w:lang w:val="nb-NO"/>
              </w:rPr>
              <w:t xml:space="preserve">CTPT: </w:t>
            </w:r>
            <w:r w:rsidR="00266E8B">
              <w:rPr>
                <w:szCs w:val="22"/>
                <w:lang w:val="nb-NO"/>
              </w:rPr>
              <w:t>C</w:t>
            </w:r>
            <w:r w:rsidR="00266E8B">
              <w:rPr>
                <w:szCs w:val="22"/>
                <w:vertAlign w:val="subscript"/>
                <w:lang w:val="nb-NO"/>
              </w:rPr>
              <w:t>6</w:t>
            </w:r>
            <w:r w:rsidR="00266E8B">
              <w:rPr>
                <w:szCs w:val="22"/>
                <w:lang w:val="nb-NO"/>
              </w:rPr>
              <w:t>H</w:t>
            </w:r>
            <w:r w:rsidR="00266E8B">
              <w:rPr>
                <w:szCs w:val="22"/>
                <w:vertAlign w:val="subscript"/>
                <w:lang w:val="nb-NO"/>
              </w:rPr>
              <w:t>12</w:t>
            </w:r>
            <w:r w:rsidR="00266E8B">
              <w:rPr>
                <w:szCs w:val="22"/>
                <w:lang w:val="nb-NO"/>
              </w:rPr>
              <w:t>O</w:t>
            </w:r>
            <w:r w:rsidR="00266E8B">
              <w:rPr>
                <w:szCs w:val="22"/>
                <w:vertAlign w:val="subscript"/>
                <w:lang w:val="nb-NO"/>
              </w:rPr>
              <w:t>6</w:t>
            </w:r>
          </w:p>
          <w:p w:rsidR="005C52FA" w:rsidRDefault="00266E8B" w:rsidP="00266E8B">
            <w:pPr>
              <w:spacing w:line="276" w:lineRule="auto"/>
              <w:jc w:val="both"/>
              <w:rPr>
                <w:szCs w:val="22"/>
                <w:lang w:val="nb-NO"/>
              </w:rPr>
            </w:pPr>
            <w:r>
              <w:rPr>
                <w:szCs w:val="22"/>
                <w:lang w:val="nb-NO"/>
              </w:rPr>
              <w:t xml:space="preserve">CTCT: </w:t>
            </w:r>
            <w:r w:rsidRPr="00C92CFF">
              <w:rPr>
                <w:szCs w:val="22"/>
                <w:lang w:val="nb-NO"/>
              </w:rPr>
              <w:t>CH</w:t>
            </w:r>
            <w:r>
              <w:rPr>
                <w:szCs w:val="22"/>
                <w:vertAlign w:val="subscript"/>
                <w:lang w:val="nb-NO"/>
              </w:rPr>
              <w:t>2</w:t>
            </w:r>
            <w:r w:rsidRPr="00C92CFF">
              <w:rPr>
                <w:szCs w:val="22"/>
                <w:lang w:val="nb-NO"/>
              </w:rPr>
              <w:t>OH</w:t>
            </w:r>
            <w:r>
              <w:rPr>
                <w:szCs w:val="22"/>
                <w:lang w:val="nb-NO"/>
              </w:rPr>
              <w:t>(CHOH)</w:t>
            </w:r>
            <w:r>
              <w:rPr>
                <w:szCs w:val="22"/>
                <w:vertAlign w:val="subscript"/>
                <w:lang w:val="nb-NO"/>
              </w:rPr>
              <w:t>3</w:t>
            </w:r>
            <w:r>
              <w:rPr>
                <w:szCs w:val="22"/>
                <w:lang w:val="nb-NO"/>
              </w:rPr>
              <w:t>CO</w:t>
            </w:r>
            <w:r w:rsidRPr="00C92CFF">
              <w:rPr>
                <w:szCs w:val="22"/>
                <w:lang w:val="nb-NO"/>
              </w:rPr>
              <w:t>CH</w:t>
            </w:r>
            <w:r>
              <w:rPr>
                <w:szCs w:val="22"/>
                <w:vertAlign w:val="subscript"/>
                <w:lang w:val="nb-NO"/>
              </w:rPr>
              <w:t>2</w:t>
            </w:r>
            <w:r w:rsidRPr="00C92CFF">
              <w:rPr>
                <w:szCs w:val="22"/>
                <w:lang w:val="nb-NO"/>
              </w:rPr>
              <w:t>OH</w:t>
            </w:r>
          </w:p>
          <w:p w:rsidR="001C1CFA" w:rsidRPr="001C1CFA" w:rsidRDefault="001C1CFA" w:rsidP="001C1CFA">
            <w:pPr>
              <w:spacing w:line="276" w:lineRule="auto"/>
              <w:jc w:val="both"/>
              <w:rPr>
                <w:szCs w:val="22"/>
                <w:lang w:val="nb-NO"/>
              </w:rPr>
            </w:pPr>
            <w:r>
              <w:rPr>
                <w:szCs w:val="22"/>
                <w:lang w:val="nb-NO"/>
              </w:rPr>
              <w:t>T</w:t>
            </w:r>
            <w:r w:rsidR="00D95A7D">
              <w:rPr>
                <w:szCs w:val="22"/>
                <w:lang w:val="nb-NO"/>
              </w:rPr>
              <w:t>ác dụng với Cu(OH)</w:t>
            </w:r>
            <w:r w:rsidR="00D95A7D">
              <w:rPr>
                <w:szCs w:val="22"/>
                <w:vertAlign w:val="subscript"/>
                <w:lang w:val="nb-NO"/>
              </w:rPr>
              <w:t>2</w:t>
            </w:r>
            <w:r w:rsidRPr="001C1CFA">
              <w:rPr>
                <w:szCs w:val="22"/>
                <w:lang w:val="nb-NO"/>
              </w:rPr>
              <w:t xml:space="preserve"> tạo </w:t>
            </w:r>
            <w:r w:rsidR="00D95A7D">
              <w:rPr>
                <w:szCs w:val="22"/>
                <w:lang w:val="nb-NO"/>
              </w:rPr>
              <w:t xml:space="preserve">dung dịch </w:t>
            </w:r>
            <w:r w:rsidRPr="001C1CFA">
              <w:rPr>
                <w:szCs w:val="22"/>
                <w:lang w:val="nb-NO"/>
              </w:rPr>
              <w:t>màu xanh lam, cho phản ứng cộng hidro.</w:t>
            </w:r>
          </w:p>
          <w:p w:rsidR="001C1CFA" w:rsidRPr="00C92CFF" w:rsidRDefault="001C1CFA" w:rsidP="00D95A7D">
            <w:pPr>
              <w:spacing w:line="276" w:lineRule="auto"/>
              <w:jc w:val="both"/>
              <w:rPr>
                <w:szCs w:val="22"/>
                <w:lang w:val="nb-NO"/>
              </w:rPr>
            </w:pPr>
            <w:r w:rsidRPr="001C1CFA">
              <w:rPr>
                <w:szCs w:val="22"/>
                <w:lang w:val="nb-NO"/>
              </w:rPr>
              <w:t>Fructozơ bị oxi hóa bởi dung dịch AgNO</w:t>
            </w:r>
            <w:r w:rsidR="00D95A7D">
              <w:rPr>
                <w:szCs w:val="22"/>
                <w:vertAlign w:val="subscript"/>
                <w:lang w:val="nb-NO"/>
              </w:rPr>
              <w:t>3</w:t>
            </w:r>
            <w:r w:rsidRPr="001C1CFA">
              <w:rPr>
                <w:szCs w:val="22"/>
                <w:lang w:val="nb-NO"/>
              </w:rPr>
              <w:t xml:space="preserve"> trong amoniac và Cu(OH)</w:t>
            </w:r>
            <w:r w:rsidR="00D95A7D">
              <w:rPr>
                <w:szCs w:val="22"/>
                <w:vertAlign w:val="subscript"/>
                <w:lang w:val="nb-NO"/>
              </w:rPr>
              <w:t>2</w:t>
            </w:r>
            <w:r w:rsidR="00D95A7D">
              <w:rPr>
                <w:szCs w:val="22"/>
                <w:lang w:val="nb-NO"/>
              </w:rPr>
              <w:t xml:space="preserve"> </w:t>
            </w:r>
            <w:r w:rsidRPr="001C1CFA">
              <w:rPr>
                <w:szCs w:val="22"/>
                <w:lang w:val="nb-NO"/>
              </w:rPr>
              <w:t>trong môi trường kiềm do fructozơ bị chuyển hóa thành glucozơ.</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r w:rsidRPr="005C52FA">
              <w:rPr>
                <w:lang w:val="nb-NO"/>
              </w:rPr>
              <w:t>GV nêu câu hỏi.</w:t>
            </w:r>
          </w:p>
          <w:p w:rsidR="005C52FA" w:rsidRPr="005C52FA" w:rsidRDefault="005C52FA" w:rsidP="00266E8B">
            <w:pPr>
              <w:spacing w:line="276" w:lineRule="auto"/>
              <w:rPr>
                <w:lang w:val="nb-NO"/>
              </w:rPr>
            </w:pPr>
            <w:r w:rsidRPr="005C52FA">
              <w:rPr>
                <w:lang w:val="nb-NO"/>
              </w:rPr>
              <w:t>GV  bổ sung.</w:t>
            </w:r>
          </w:p>
          <w:p w:rsidR="005C52FA" w:rsidRPr="005C52FA" w:rsidRDefault="005C52FA" w:rsidP="00266E8B">
            <w:pPr>
              <w:spacing w:line="276" w:lineRule="auto"/>
              <w:rPr>
                <w:lang w:val="nb-NO"/>
              </w:rPr>
            </w:pPr>
            <w:r w:rsidRPr="005C52FA">
              <w:rPr>
                <w:lang w:val="nb-NO"/>
              </w:rPr>
              <w:t>GV giải thích cấu tạo.</w:t>
            </w:r>
          </w:p>
          <w:p w:rsidR="005C52FA" w:rsidRPr="005C52FA" w:rsidRDefault="005C52FA" w:rsidP="00266E8B">
            <w:pPr>
              <w:spacing w:line="276" w:lineRule="auto"/>
              <w:rPr>
                <w:lang w:val="nb-NO"/>
              </w:rPr>
            </w:pPr>
          </w:p>
          <w:p w:rsidR="00346F7E" w:rsidRDefault="00346F7E" w:rsidP="00266E8B">
            <w:pPr>
              <w:spacing w:line="276" w:lineRule="auto"/>
              <w:rPr>
                <w:lang w:val="nb-NO"/>
              </w:rPr>
            </w:pPr>
          </w:p>
          <w:p w:rsidR="00346F7E" w:rsidRDefault="00346F7E" w:rsidP="00266E8B">
            <w:pPr>
              <w:spacing w:line="276" w:lineRule="auto"/>
              <w:rPr>
                <w:lang w:val="nb-NO"/>
              </w:rPr>
            </w:pPr>
          </w:p>
          <w:p w:rsidR="005C52FA" w:rsidRPr="005C52FA" w:rsidRDefault="005C52FA" w:rsidP="00266E8B">
            <w:pPr>
              <w:spacing w:line="276" w:lineRule="auto"/>
              <w:rPr>
                <w:lang w:val="nb-NO"/>
              </w:rPr>
            </w:pPr>
            <w:r w:rsidRPr="005C52FA">
              <w:rPr>
                <w:lang w:val="nb-NO"/>
              </w:rPr>
              <w:t>Từ đặc điểm cấu tạo, GV nêu các tính chất hóa học của Glucôzơ.</w:t>
            </w:r>
          </w:p>
          <w:p w:rsidR="005C52FA" w:rsidRPr="005C52FA" w:rsidRDefault="005C52FA" w:rsidP="00266E8B">
            <w:pPr>
              <w:spacing w:line="276" w:lineRule="auto"/>
              <w:rPr>
                <w:lang w:val="nb-NO"/>
              </w:rPr>
            </w:pPr>
            <w:r w:rsidRPr="005C52FA">
              <w:rPr>
                <w:lang w:val="nb-NO"/>
              </w:rPr>
              <w:t>GV hướng dẫn viết pt hóa học.</w:t>
            </w:r>
          </w:p>
          <w:p w:rsidR="005C52FA" w:rsidRPr="005C52FA" w:rsidRDefault="005C52FA" w:rsidP="00266E8B">
            <w:pPr>
              <w:spacing w:line="276" w:lineRule="auto"/>
              <w:rPr>
                <w:lang w:val="nb-NO"/>
              </w:rPr>
            </w:pPr>
          </w:p>
          <w:p w:rsidR="008B3FCC" w:rsidRDefault="008B3FCC" w:rsidP="00266E8B">
            <w:pPr>
              <w:spacing w:line="276" w:lineRule="auto"/>
              <w:rPr>
                <w:lang w:val="nb-NO"/>
              </w:rPr>
            </w:pPr>
          </w:p>
          <w:p w:rsidR="005C52FA" w:rsidRPr="005C52FA" w:rsidRDefault="008B3FCC" w:rsidP="00266E8B">
            <w:pPr>
              <w:spacing w:line="276" w:lineRule="auto"/>
              <w:rPr>
                <w:lang w:val="nb-NO"/>
              </w:rPr>
            </w:pPr>
            <w:r w:rsidRPr="005C52FA">
              <w:rPr>
                <w:lang w:val="nb-NO"/>
              </w:rPr>
              <w:t>GV hướng dẫn viết pt hóa học</w:t>
            </w: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r w:rsidRPr="005C52FA">
              <w:rPr>
                <w:lang w:val="nb-NO"/>
              </w:rPr>
              <w:t>GV sửa, bổ sung.</w:t>
            </w: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346F7E" w:rsidRDefault="00346F7E" w:rsidP="00266E8B">
            <w:pPr>
              <w:spacing w:line="276" w:lineRule="auto"/>
              <w:rPr>
                <w:lang w:val="nb-NO"/>
              </w:rPr>
            </w:pPr>
          </w:p>
          <w:p w:rsidR="00346F7E" w:rsidRDefault="00346F7E" w:rsidP="00266E8B">
            <w:pPr>
              <w:spacing w:line="276" w:lineRule="auto"/>
              <w:rPr>
                <w:lang w:val="nb-NO"/>
              </w:rPr>
            </w:pPr>
          </w:p>
          <w:p w:rsidR="00346F7E" w:rsidRDefault="00346F7E" w:rsidP="00266E8B">
            <w:pPr>
              <w:spacing w:line="276" w:lineRule="auto"/>
              <w:rPr>
                <w:lang w:val="nb-NO"/>
              </w:rPr>
            </w:pPr>
          </w:p>
          <w:p w:rsidR="008B3FCC" w:rsidRDefault="008B3FCC" w:rsidP="00266E8B">
            <w:pPr>
              <w:spacing w:line="276" w:lineRule="auto"/>
              <w:rPr>
                <w:lang w:val="nb-NO"/>
              </w:rPr>
            </w:pPr>
          </w:p>
          <w:p w:rsidR="005C52FA" w:rsidRPr="005C52FA" w:rsidRDefault="005C52FA" w:rsidP="00266E8B">
            <w:pPr>
              <w:spacing w:line="276" w:lineRule="auto"/>
              <w:rPr>
                <w:lang w:val="nb-NO"/>
              </w:rPr>
            </w:pPr>
            <w:r w:rsidRPr="005C52FA">
              <w:rPr>
                <w:lang w:val="nb-NO"/>
              </w:rPr>
              <w:t>GV giới thiệu cách điều chế và ứng dụng.</w:t>
            </w:r>
          </w:p>
          <w:p w:rsidR="008B3FCC" w:rsidRDefault="008B3FCC" w:rsidP="00266E8B">
            <w:pPr>
              <w:spacing w:line="276" w:lineRule="auto"/>
              <w:rPr>
                <w:lang w:val="nb-NO"/>
              </w:rPr>
            </w:pPr>
          </w:p>
          <w:p w:rsidR="005C52FA" w:rsidRPr="005C52FA" w:rsidRDefault="005C52FA" w:rsidP="00266E8B">
            <w:pPr>
              <w:spacing w:line="276" w:lineRule="auto"/>
              <w:rPr>
                <w:lang w:val="nb-NO"/>
              </w:rPr>
            </w:pPr>
            <w:r w:rsidRPr="005C52FA">
              <w:rPr>
                <w:lang w:val="nb-NO"/>
              </w:rPr>
              <w:t xml:space="preserve">GV </w:t>
            </w:r>
            <w:r w:rsidR="008B3FCC">
              <w:rPr>
                <w:lang w:val="nb-NO"/>
              </w:rPr>
              <w:t xml:space="preserve">hướng dẫn </w:t>
            </w:r>
            <w:r w:rsidRPr="005C52FA">
              <w:rPr>
                <w:lang w:val="nb-NO"/>
              </w:rPr>
              <w:t>so sánh với glucozơ</w:t>
            </w:r>
            <w:r w:rsidR="00F91FDA">
              <w:rPr>
                <w:lang w:val="nb-NO"/>
              </w:rPr>
              <w:t xml:space="preserve">, điểm giống và khác nhau về tính chất vật lý và hóa học.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r w:rsidRPr="005C52FA">
              <w:rPr>
                <w:lang w:val="nb-NO"/>
              </w:rPr>
              <w:t>HS nghiên cứu GT trả lời.</w:t>
            </w:r>
          </w:p>
          <w:p w:rsidR="005C52FA" w:rsidRPr="005C52FA" w:rsidRDefault="005C52FA" w:rsidP="00266E8B">
            <w:pPr>
              <w:spacing w:line="276" w:lineRule="auto"/>
              <w:rPr>
                <w:lang w:val="nb-NO"/>
              </w:rPr>
            </w:pPr>
            <w:r w:rsidRPr="005C52FA">
              <w:rPr>
                <w:lang w:val="nb-NO"/>
              </w:rPr>
              <w:t>HS ghi bài.</w:t>
            </w: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r w:rsidRPr="005C52FA">
              <w:rPr>
                <w:lang w:val="nb-NO"/>
              </w:rPr>
              <w:t xml:space="preserve">HS </w:t>
            </w:r>
            <w:r w:rsidR="00346F7E">
              <w:rPr>
                <w:lang w:val="nb-NO"/>
              </w:rPr>
              <w:t xml:space="preserve">theo dõi, </w:t>
            </w:r>
            <w:r w:rsidRPr="005C52FA">
              <w:rPr>
                <w:lang w:val="nb-NO"/>
              </w:rPr>
              <w:t>ghi bài.</w:t>
            </w: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p>
          <w:p w:rsidR="005C52FA" w:rsidRPr="005C52FA" w:rsidRDefault="005C52FA" w:rsidP="00266E8B">
            <w:pPr>
              <w:spacing w:line="276" w:lineRule="auto"/>
              <w:rPr>
                <w:lang w:val="nb-NO"/>
              </w:rPr>
            </w:pPr>
            <w:r w:rsidRPr="005C52FA">
              <w:rPr>
                <w:lang w:val="nb-NO"/>
              </w:rPr>
              <w:t>HS ghi bài và luyện tập</w:t>
            </w:r>
            <w:r w:rsidR="008B3FCC">
              <w:rPr>
                <w:lang w:val="nb-NO"/>
              </w:rPr>
              <w:t xml:space="preserve"> viết ptpư</w:t>
            </w:r>
          </w:p>
          <w:p w:rsidR="005C52FA" w:rsidRPr="005C52FA" w:rsidRDefault="005C52FA" w:rsidP="00266E8B">
            <w:pPr>
              <w:spacing w:line="276" w:lineRule="auto"/>
              <w:rPr>
                <w:lang w:val="nb-NO"/>
              </w:rPr>
            </w:pPr>
          </w:p>
          <w:p w:rsidR="008B3FCC" w:rsidRDefault="008B3FCC" w:rsidP="008B3FCC">
            <w:pPr>
              <w:spacing w:line="276" w:lineRule="auto"/>
              <w:rPr>
                <w:lang w:val="nb-NO"/>
              </w:rPr>
            </w:pPr>
          </w:p>
          <w:p w:rsidR="008B3FCC" w:rsidRPr="005C52FA" w:rsidRDefault="008B3FCC" w:rsidP="008B3FCC">
            <w:pPr>
              <w:spacing w:line="276" w:lineRule="auto"/>
              <w:rPr>
                <w:lang w:val="nb-NO"/>
              </w:rPr>
            </w:pPr>
            <w:r w:rsidRPr="005C52FA">
              <w:rPr>
                <w:lang w:val="nb-NO"/>
              </w:rPr>
              <w:t>HS ghi bài và luyện tập</w:t>
            </w:r>
            <w:r>
              <w:rPr>
                <w:lang w:val="nb-NO"/>
              </w:rPr>
              <w:t xml:space="preserve"> viết ptpư</w:t>
            </w:r>
          </w:p>
          <w:p w:rsidR="005C52FA" w:rsidRDefault="005C52FA"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p>
          <w:p w:rsidR="008B3FCC" w:rsidRDefault="008B3FCC" w:rsidP="00266E8B">
            <w:pPr>
              <w:spacing w:line="276" w:lineRule="auto"/>
              <w:rPr>
                <w:lang w:val="nb-NO"/>
              </w:rPr>
            </w:pPr>
            <w:r>
              <w:rPr>
                <w:lang w:val="nb-NO"/>
              </w:rPr>
              <w:t>HS theo dõi, ghi bài</w:t>
            </w:r>
          </w:p>
          <w:p w:rsidR="00F91FDA" w:rsidRDefault="00F91FDA" w:rsidP="00266E8B">
            <w:pPr>
              <w:spacing w:line="276" w:lineRule="auto"/>
              <w:rPr>
                <w:lang w:val="nb-NO"/>
              </w:rPr>
            </w:pPr>
          </w:p>
          <w:p w:rsidR="00F91FDA" w:rsidRDefault="00F91FDA" w:rsidP="00266E8B">
            <w:pPr>
              <w:spacing w:line="276" w:lineRule="auto"/>
              <w:rPr>
                <w:lang w:val="nb-NO"/>
              </w:rPr>
            </w:pPr>
          </w:p>
          <w:p w:rsidR="00F91FDA" w:rsidRDefault="00F91FDA" w:rsidP="00266E8B">
            <w:pPr>
              <w:spacing w:line="276" w:lineRule="auto"/>
              <w:rPr>
                <w:lang w:val="nb-NO"/>
              </w:rPr>
            </w:pPr>
            <w:r>
              <w:rPr>
                <w:lang w:val="nb-NO"/>
              </w:rPr>
              <w:t>HS theo dõi, ghi bài</w:t>
            </w:r>
          </w:p>
          <w:p w:rsidR="00F91FDA" w:rsidRPr="005C52FA" w:rsidRDefault="00F91FDA" w:rsidP="00266E8B">
            <w:pPr>
              <w:spacing w:line="276" w:lineRule="auto"/>
              <w:rPr>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C52FA" w:rsidRPr="00C40EAD" w:rsidRDefault="005C52FA" w:rsidP="00266E8B">
            <w:pPr>
              <w:spacing w:line="276" w:lineRule="auto"/>
              <w:rPr>
                <w:szCs w:val="22"/>
                <w:lang w:val="nb-NO"/>
              </w:rPr>
            </w:pPr>
          </w:p>
          <w:p w:rsidR="005C52FA" w:rsidRDefault="005C52FA" w:rsidP="00F91FDA">
            <w:pPr>
              <w:spacing w:line="276" w:lineRule="auto"/>
              <w:jc w:val="center"/>
              <w:rPr>
                <w:szCs w:val="22"/>
                <w:lang w:val="pt-BR"/>
              </w:rPr>
            </w:pPr>
            <w:r w:rsidRPr="00C40EAD">
              <w:rPr>
                <w:szCs w:val="22"/>
                <w:lang w:val="de-DE"/>
              </w:rPr>
              <w:t>1</w:t>
            </w:r>
            <w:r w:rsidR="005D3C3A">
              <w:rPr>
                <w:szCs w:val="22"/>
                <w:lang w:val="de-DE"/>
              </w:rPr>
              <w:t>0</w:t>
            </w:r>
            <w:r>
              <w:rPr>
                <w:szCs w:val="22"/>
                <w:lang w:val="pt-BR"/>
              </w:rPr>
              <w:t>’</w:t>
            </w:r>
          </w:p>
          <w:p w:rsidR="00F91FDA" w:rsidRDefault="00F91FDA" w:rsidP="00F91FDA">
            <w:pPr>
              <w:spacing w:line="276" w:lineRule="auto"/>
              <w:jc w:val="center"/>
              <w:rPr>
                <w:szCs w:val="22"/>
                <w:lang w:val="pt-BR"/>
              </w:rPr>
            </w:pPr>
          </w:p>
          <w:p w:rsidR="00F91FDA" w:rsidRDefault="00F91FDA" w:rsidP="00F91FDA">
            <w:pPr>
              <w:spacing w:line="276" w:lineRule="auto"/>
              <w:jc w:val="center"/>
              <w:rPr>
                <w:szCs w:val="22"/>
                <w:lang w:val="pt-BR"/>
              </w:rPr>
            </w:pPr>
          </w:p>
          <w:p w:rsidR="005D3C3A" w:rsidRDefault="005D3C3A" w:rsidP="00F91FDA">
            <w:pPr>
              <w:spacing w:line="276" w:lineRule="auto"/>
              <w:jc w:val="center"/>
              <w:rPr>
                <w:szCs w:val="22"/>
                <w:lang w:val="pt-BR"/>
              </w:rPr>
            </w:pPr>
          </w:p>
          <w:p w:rsidR="00F91FDA" w:rsidRDefault="00F91FDA" w:rsidP="00F91FDA">
            <w:pPr>
              <w:spacing w:line="276" w:lineRule="auto"/>
              <w:jc w:val="center"/>
              <w:rPr>
                <w:szCs w:val="22"/>
                <w:lang w:val="pt-BR"/>
              </w:rPr>
            </w:pPr>
          </w:p>
          <w:p w:rsidR="00F91FDA" w:rsidRDefault="005D3C3A" w:rsidP="00F91FDA">
            <w:pPr>
              <w:spacing w:line="276" w:lineRule="auto"/>
              <w:jc w:val="center"/>
              <w:rPr>
                <w:szCs w:val="22"/>
                <w:lang w:val="pt-BR"/>
              </w:rPr>
            </w:pPr>
            <w:r>
              <w:rPr>
                <w:szCs w:val="22"/>
                <w:lang w:val="pt-BR"/>
              </w:rPr>
              <w:t>15</w:t>
            </w:r>
            <w:r w:rsidR="00F91FDA">
              <w:rPr>
                <w:szCs w:val="22"/>
                <w:lang w:val="pt-BR"/>
              </w:rPr>
              <w:t>’</w:t>
            </w: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r>
              <w:rPr>
                <w:szCs w:val="22"/>
                <w:lang w:val="pt-BR"/>
              </w:rPr>
              <w:t>10’</w:t>
            </w: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Default="00F717D8" w:rsidP="00F91FDA">
            <w:pPr>
              <w:spacing w:line="276" w:lineRule="auto"/>
              <w:jc w:val="center"/>
              <w:rPr>
                <w:szCs w:val="22"/>
                <w:lang w:val="pt-BR"/>
              </w:rPr>
            </w:pPr>
          </w:p>
          <w:p w:rsidR="00F717D8" w:rsidRPr="00C40EAD" w:rsidRDefault="00F717D8" w:rsidP="00F91FDA">
            <w:pPr>
              <w:spacing w:line="276" w:lineRule="auto"/>
              <w:jc w:val="center"/>
              <w:rPr>
                <w:szCs w:val="22"/>
                <w:lang w:val="nb-NO"/>
              </w:rPr>
            </w:pPr>
            <w:r>
              <w:rPr>
                <w:szCs w:val="22"/>
                <w:lang w:val="pt-BR"/>
              </w:rPr>
              <w:t>10’</w:t>
            </w:r>
          </w:p>
        </w:tc>
      </w:tr>
      <w:tr w:rsidR="005C52FA" w:rsidRPr="00D95A7D" w:rsidTr="00EF1F71">
        <w:tc>
          <w:tcPr>
            <w:tcW w:w="773"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jc w:val="center"/>
              <w:rPr>
                <w:b/>
                <w:bCs/>
                <w:lang w:val="nb-NO"/>
              </w:rPr>
            </w:pPr>
            <w:r w:rsidRPr="00D95A7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rPr>
                <w:b/>
                <w:bCs/>
                <w:u w:val="single"/>
                <w:lang w:val="nb-NO"/>
              </w:rPr>
            </w:pPr>
            <w:r w:rsidRPr="00D95A7D">
              <w:rPr>
                <w:b/>
                <w:bCs/>
                <w:u w:val="single"/>
                <w:lang w:val="nb-NO"/>
              </w:rPr>
              <w:t>Củng cố kiến thức và kết thúc bài</w:t>
            </w:r>
          </w:p>
          <w:p w:rsidR="009262C7" w:rsidRDefault="009262C7" w:rsidP="00266E8B">
            <w:pPr>
              <w:spacing w:line="276" w:lineRule="auto"/>
              <w:rPr>
                <w:lang w:val="nb-NO"/>
              </w:rPr>
            </w:pPr>
            <w:r>
              <w:rPr>
                <w:bCs/>
                <w:lang w:val="nb-NO"/>
              </w:rPr>
              <w:t>T</w:t>
            </w:r>
            <w:r w:rsidR="00D95A7D" w:rsidRPr="00D95A7D">
              <w:rPr>
                <w:bCs/>
                <w:lang w:val="nb-NO"/>
              </w:rPr>
              <w:t xml:space="preserve">ính chất hóa học của </w:t>
            </w:r>
            <w:r>
              <w:rPr>
                <w:lang w:val="nb-NO"/>
              </w:rPr>
              <w:t>glucozơ:</w:t>
            </w:r>
          </w:p>
          <w:p w:rsidR="009262C7" w:rsidRDefault="009262C7" w:rsidP="00266E8B">
            <w:pPr>
              <w:spacing w:line="276" w:lineRule="auto"/>
              <w:rPr>
                <w:lang w:val="nb-NO"/>
              </w:rPr>
            </w:pPr>
            <w:r>
              <w:rPr>
                <w:lang w:val="nb-NO"/>
              </w:rPr>
              <w:t xml:space="preserve">   + Phản ứng của chức anđehit</w:t>
            </w:r>
          </w:p>
          <w:p w:rsidR="005C52FA" w:rsidRPr="0079762A" w:rsidRDefault="009262C7" w:rsidP="00266E8B">
            <w:pPr>
              <w:spacing w:line="276" w:lineRule="auto"/>
              <w:rPr>
                <w:lang w:val="vi-VN"/>
              </w:rPr>
            </w:pPr>
            <w:r>
              <w:rPr>
                <w:lang w:val="nb-NO"/>
              </w:rPr>
              <w:t xml:space="preserve">   + Phản ứng của chức poliancol.</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rPr>
                <w:lang w:val="nb-NO"/>
              </w:rPr>
            </w:pPr>
          </w:p>
          <w:p w:rsidR="005C52FA" w:rsidRDefault="005C52FA" w:rsidP="00266E8B">
            <w:pPr>
              <w:spacing w:line="276" w:lineRule="auto"/>
              <w:rPr>
                <w:lang w:val="vi-VN"/>
              </w:rPr>
            </w:pPr>
            <w:r w:rsidRPr="00D95A7D">
              <w:rPr>
                <w:lang w:val="nb-NO"/>
              </w:rPr>
              <w:t>GV hướng dẫn</w:t>
            </w:r>
          </w:p>
          <w:p w:rsidR="0079762A" w:rsidRPr="0079762A" w:rsidRDefault="0079762A" w:rsidP="00266E8B">
            <w:pPr>
              <w:spacing w:line="276" w:lineRule="auto"/>
              <w:rPr>
                <w:lang w:val="vi-VN"/>
              </w:rPr>
            </w:pPr>
            <w:r w:rsidRPr="00D95A7D">
              <w:rPr>
                <w:lang w:val="nb-NO"/>
              </w:rPr>
              <w:t>BT  3,4,5 /GT trang 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rPr>
                <w:lang w:val="nb-NO"/>
              </w:rPr>
            </w:pPr>
          </w:p>
          <w:p w:rsidR="00D95A7D" w:rsidRPr="00D95A7D" w:rsidRDefault="00D95A7D" w:rsidP="00266E8B">
            <w:pPr>
              <w:spacing w:line="276" w:lineRule="auto"/>
              <w:rPr>
                <w:lang w:val="nb-NO"/>
              </w:rPr>
            </w:pPr>
            <w:r>
              <w:rPr>
                <w:lang w:val="nb-NO"/>
              </w:rPr>
              <w:t>HS ghi bài</w:t>
            </w:r>
          </w:p>
          <w:p w:rsidR="005C52FA" w:rsidRPr="00D95A7D" w:rsidRDefault="005C52FA" w:rsidP="00266E8B">
            <w:pPr>
              <w:spacing w:line="276" w:lineRule="auto"/>
              <w:rPr>
                <w:lang w:val="nb-NO"/>
              </w:rPr>
            </w:pPr>
            <w:r w:rsidRPr="00D95A7D">
              <w:rPr>
                <w:lang w:val="nb-NO"/>
              </w:rPr>
              <w:t>HS làm bài tập theo nhóm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jc w:val="center"/>
              <w:rPr>
                <w:lang w:val="nb-NO"/>
              </w:rPr>
            </w:pPr>
          </w:p>
          <w:p w:rsidR="005C52FA" w:rsidRPr="00D95A7D" w:rsidRDefault="005C52FA" w:rsidP="00F31593">
            <w:pPr>
              <w:spacing w:line="276" w:lineRule="auto"/>
              <w:jc w:val="center"/>
              <w:rPr>
                <w:lang w:val="nb-NO"/>
              </w:rPr>
            </w:pPr>
            <w:r w:rsidRPr="00D95A7D">
              <w:rPr>
                <w:lang w:val="nb-NO"/>
              </w:rPr>
              <w:t>15</w:t>
            </w:r>
            <w:r w:rsidR="00F31593">
              <w:rPr>
                <w:lang w:val="nb-NO"/>
              </w:rPr>
              <w:t>’</w:t>
            </w:r>
          </w:p>
        </w:tc>
      </w:tr>
      <w:tr w:rsidR="005C52FA" w:rsidRPr="00D95A7D" w:rsidTr="00EF1F71">
        <w:tc>
          <w:tcPr>
            <w:tcW w:w="773"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jc w:val="center"/>
              <w:rPr>
                <w:b/>
                <w:bCs/>
                <w:lang w:val="nb-NO"/>
              </w:rPr>
            </w:pPr>
            <w:r w:rsidRPr="00D95A7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5C52FA" w:rsidP="00266E8B">
            <w:pPr>
              <w:spacing w:line="276" w:lineRule="auto"/>
              <w:rPr>
                <w:b/>
                <w:bCs/>
                <w:u w:val="single"/>
                <w:lang w:val="pt-BR"/>
              </w:rPr>
            </w:pPr>
            <w:r w:rsidRPr="00D95A7D">
              <w:rPr>
                <w:b/>
                <w:bCs/>
                <w:u w:val="single"/>
                <w:lang w:val="pt-BR"/>
              </w:rPr>
              <w:t>Hướng dẫn tự học</w:t>
            </w:r>
          </w:p>
          <w:p w:rsidR="005C52FA" w:rsidRPr="00D95A7D" w:rsidRDefault="005C52FA" w:rsidP="00266E8B">
            <w:pPr>
              <w:spacing w:line="276" w:lineRule="auto"/>
              <w:rPr>
                <w:lang w:val="pt-BR"/>
              </w:rPr>
            </w:pP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tcPr>
          <w:p w:rsidR="00346F7E" w:rsidRDefault="00346F7E" w:rsidP="00266E8B">
            <w:pPr>
              <w:spacing w:line="276" w:lineRule="auto"/>
              <w:rPr>
                <w:lang w:val="pt-BR"/>
              </w:rPr>
            </w:pPr>
            <w:r>
              <w:rPr>
                <w:lang w:val="pt-BR"/>
              </w:rPr>
              <w:t xml:space="preserve">Về nhà làm các bài tập sau </w:t>
            </w:r>
          </w:p>
          <w:p w:rsidR="005C52FA" w:rsidRPr="00D95A7D" w:rsidRDefault="00346F7E" w:rsidP="00266E8B">
            <w:pPr>
              <w:spacing w:line="276" w:lineRule="auto"/>
              <w:rPr>
                <w:lang w:val="pt-BR"/>
              </w:rPr>
            </w:pPr>
            <w:r>
              <w:rPr>
                <w:lang w:val="pt-BR"/>
              </w:rPr>
              <w:t xml:space="preserve">          </w:t>
            </w:r>
            <w:r w:rsidR="005C52FA" w:rsidRPr="00D95A7D">
              <w:rPr>
                <w:lang w:val="pt-BR"/>
              </w:rPr>
              <w:t>BT 1,2/ GT trang 3,4</w:t>
            </w:r>
          </w:p>
          <w:p w:rsidR="005C52FA" w:rsidRPr="00D95A7D" w:rsidRDefault="00346F7E" w:rsidP="00266E8B">
            <w:pPr>
              <w:spacing w:line="276" w:lineRule="auto"/>
              <w:rPr>
                <w:lang w:val="pt-BR"/>
              </w:rPr>
            </w:pPr>
            <w:r>
              <w:rPr>
                <w:lang w:val="pt-BR"/>
              </w:rPr>
              <w:t xml:space="preserve">          </w:t>
            </w:r>
            <w:r w:rsidR="005C52FA" w:rsidRPr="00D95A7D">
              <w:rPr>
                <w:lang w:val="pt-BR"/>
              </w:rPr>
              <w:t>BT 6,7 /GT trang 6</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C52FA" w:rsidRPr="00D95A7D" w:rsidRDefault="00F31593" w:rsidP="00F31593">
            <w:pPr>
              <w:spacing w:line="276" w:lineRule="auto"/>
              <w:jc w:val="center"/>
              <w:rPr>
                <w:lang w:val="nb-NO"/>
              </w:rPr>
            </w:pPr>
            <w:r>
              <w:rPr>
                <w:lang w:val="nb-NO"/>
              </w:rPr>
              <w:t>05’</w:t>
            </w:r>
          </w:p>
        </w:tc>
      </w:tr>
    </w:tbl>
    <w:p w:rsidR="00CF508E" w:rsidRPr="00D95A7D" w:rsidRDefault="00CF508E" w:rsidP="00266E8B">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81"/>
        <w:gridCol w:w="317"/>
        <w:gridCol w:w="5136"/>
        <w:gridCol w:w="925"/>
      </w:tblGrid>
      <w:tr w:rsidR="004A5E8B" w:rsidRPr="00D95A7D" w:rsidTr="00FC58E1">
        <w:tc>
          <w:tcPr>
            <w:tcW w:w="3936" w:type="dxa"/>
            <w:gridSpan w:val="2"/>
            <w:tcBorders>
              <w:top w:val="single" w:sz="4" w:space="0" w:color="auto"/>
              <w:left w:val="single" w:sz="4" w:space="0" w:color="auto"/>
              <w:bottom w:val="single" w:sz="4" w:space="0" w:color="auto"/>
              <w:right w:val="single" w:sz="4" w:space="0" w:color="auto"/>
            </w:tcBorders>
            <w:shd w:val="clear" w:color="auto" w:fill="auto"/>
          </w:tcPr>
          <w:p w:rsidR="004A5E8B" w:rsidRPr="004978A0" w:rsidRDefault="004A5E8B" w:rsidP="00935207">
            <w:pPr>
              <w:rPr>
                <w:u w:val="single"/>
                <w:lang w:val="pt-BR"/>
              </w:rPr>
            </w:pPr>
          </w:p>
          <w:p w:rsidR="004A5E8B" w:rsidRPr="004978A0" w:rsidRDefault="004A5E8B" w:rsidP="00935207">
            <w:pPr>
              <w:rPr>
                <w:u w:val="single"/>
                <w:lang w:val="pt-BR"/>
              </w:rPr>
            </w:pPr>
          </w:p>
          <w:p w:rsidR="004A5E8B" w:rsidRPr="004A5E8B" w:rsidRDefault="004A5E8B" w:rsidP="00935207">
            <w:pPr>
              <w:rPr>
                <w:b/>
                <w:u w:val="single"/>
                <w:lang w:val="pt-BR"/>
              </w:rPr>
            </w:pPr>
            <w:r w:rsidRPr="004A5E8B">
              <w:rPr>
                <w:b/>
                <w:u w:val="single"/>
                <w:lang w:val="pt-BR"/>
              </w:rPr>
              <w:t xml:space="preserve">Nguồn tài liệu tham khảo </w:t>
            </w:r>
          </w:p>
        </w:tc>
        <w:tc>
          <w:tcPr>
            <w:tcW w:w="6378" w:type="dxa"/>
            <w:gridSpan w:val="3"/>
            <w:tcBorders>
              <w:top w:val="single" w:sz="4" w:space="0" w:color="auto"/>
              <w:left w:val="single" w:sz="4" w:space="0" w:color="auto"/>
              <w:bottom w:val="single" w:sz="4" w:space="0" w:color="auto"/>
              <w:right w:val="single" w:sz="4" w:space="0" w:color="auto"/>
            </w:tcBorders>
            <w:shd w:val="clear" w:color="auto" w:fill="auto"/>
          </w:tcPr>
          <w:p w:rsidR="004A5E8B" w:rsidRPr="004A5E8B" w:rsidRDefault="004A5E8B" w:rsidP="00935207">
            <w:pPr>
              <w:jc w:val="both"/>
            </w:pPr>
            <w:r w:rsidRPr="004A5E8B">
              <w:t xml:space="preserve">1. </w:t>
            </w:r>
            <w:r w:rsidRPr="004A5E8B">
              <w:rPr>
                <w:i/>
                <w:iCs/>
              </w:rPr>
              <w:t xml:space="preserve">Giáo trình hóa học 4, </w:t>
            </w:r>
            <w:r w:rsidRPr="004A5E8B">
              <w:t>Trường CĐ lý tự trọng Tp. HCM, năm 2018.</w:t>
            </w:r>
          </w:p>
          <w:p w:rsidR="004A5E8B" w:rsidRPr="004A5E8B" w:rsidRDefault="004A5E8B" w:rsidP="00935207">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4A5E8B" w:rsidRPr="004978A0" w:rsidRDefault="004A5E8B" w:rsidP="00935207">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B356A9" w:rsidRPr="00C40EAD" w:rsidTr="00797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253" w:type="dxa"/>
            <w:gridSpan w:val="3"/>
            <w:shd w:val="clear" w:color="auto" w:fill="auto"/>
          </w:tcPr>
          <w:p w:rsidR="00B356A9" w:rsidRPr="00C40EAD" w:rsidRDefault="00B356A9" w:rsidP="00266E8B">
            <w:pPr>
              <w:spacing w:line="276" w:lineRule="auto"/>
              <w:rPr>
                <w:szCs w:val="22"/>
                <w:lang w:val="pt-BR"/>
              </w:rPr>
            </w:pPr>
          </w:p>
          <w:p w:rsidR="00B356A9" w:rsidRPr="00C40EAD" w:rsidRDefault="00B356A9" w:rsidP="00266E8B">
            <w:pPr>
              <w:spacing w:line="276" w:lineRule="auto"/>
              <w:jc w:val="center"/>
              <w:rPr>
                <w:b/>
                <w:bCs/>
                <w:szCs w:val="22"/>
                <w:lang w:val="pt-BR"/>
              </w:rPr>
            </w:pPr>
            <w:r w:rsidRPr="00C40EAD">
              <w:rPr>
                <w:b/>
                <w:bCs/>
                <w:szCs w:val="22"/>
                <w:lang w:val="pt-BR"/>
              </w:rPr>
              <w:t>Trưởng tổ môn</w:t>
            </w:r>
          </w:p>
          <w:p w:rsidR="00B356A9" w:rsidRPr="00C40EAD" w:rsidRDefault="0079762A" w:rsidP="00266E8B">
            <w:pPr>
              <w:spacing w:line="276" w:lineRule="auto"/>
              <w:jc w:val="center"/>
              <w:rPr>
                <w:b/>
                <w:bCs/>
                <w:szCs w:val="22"/>
                <w:lang w:val="pt-BR"/>
              </w:rPr>
            </w:pPr>
            <w:r>
              <w:rPr>
                <w:b/>
                <w:bCs/>
                <w:szCs w:val="22"/>
                <w:lang w:val="vi-VN"/>
              </w:rPr>
              <w:t xml:space="preserve">   </w:t>
            </w:r>
            <w:r w:rsidRPr="00C40EAD">
              <w:rPr>
                <w:b/>
                <w:bCs/>
                <w:szCs w:val="22"/>
                <w:lang w:val="pt-BR"/>
              </w:rPr>
              <w:t xml:space="preserve">Nguyễn Thị </w:t>
            </w:r>
            <w:r>
              <w:rPr>
                <w:b/>
                <w:bCs/>
                <w:szCs w:val="22"/>
                <w:lang w:val="pt-BR"/>
              </w:rPr>
              <w:t>Huyền Nga</w:t>
            </w:r>
          </w:p>
          <w:p w:rsidR="00C167C8" w:rsidRDefault="00C167C8" w:rsidP="00C16020">
            <w:pPr>
              <w:spacing w:line="276" w:lineRule="auto"/>
              <w:rPr>
                <w:b/>
                <w:bCs/>
                <w:szCs w:val="22"/>
                <w:lang w:val="vi-VN"/>
              </w:rPr>
            </w:pPr>
          </w:p>
          <w:p w:rsidR="00C167C8" w:rsidRDefault="00C167C8" w:rsidP="00C16020">
            <w:pPr>
              <w:spacing w:line="276" w:lineRule="auto"/>
              <w:rPr>
                <w:b/>
                <w:bCs/>
                <w:szCs w:val="22"/>
                <w:lang w:val="vi-VN"/>
              </w:rPr>
            </w:pPr>
          </w:p>
          <w:p w:rsidR="00C167C8" w:rsidRDefault="00C167C8" w:rsidP="00C16020">
            <w:pPr>
              <w:spacing w:line="276" w:lineRule="auto"/>
              <w:rPr>
                <w:b/>
                <w:bCs/>
                <w:szCs w:val="22"/>
                <w:lang w:val="vi-VN"/>
              </w:rPr>
            </w:pPr>
          </w:p>
          <w:p w:rsidR="00C167C8" w:rsidRDefault="00C167C8" w:rsidP="00C16020">
            <w:pPr>
              <w:spacing w:line="276" w:lineRule="auto"/>
              <w:rPr>
                <w:b/>
                <w:bCs/>
                <w:szCs w:val="22"/>
                <w:lang w:val="vi-VN"/>
              </w:rPr>
            </w:pPr>
          </w:p>
          <w:p w:rsidR="00B356A9" w:rsidRPr="0079762A" w:rsidRDefault="00B356A9" w:rsidP="00C16020">
            <w:pPr>
              <w:spacing w:line="276" w:lineRule="auto"/>
              <w:rPr>
                <w:b/>
                <w:bCs/>
                <w:szCs w:val="22"/>
                <w:lang w:val="vi-VN"/>
              </w:rPr>
            </w:pPr>
          </w:p>
        </w:tc>
        <w:tc>
          <w:tcPr>
            <w:tcW w:w="6061" w:type="dxa"/>
            <w:gridSpan w:val="2"/>
            <w:shd w:val="clear" w:color="auto" w:fill="auto"/>
          </w:tcPr>
          <w:p w:rsidR="00B356A9" w:rsidRPr="00C40EAD" w:rsidRDefault="00B356A9" w:rsidP="00266E8B">
            <w:pPr>
              <w:spacing w:line="276" w:lineRule="auto"/>
              <w:rPr>
                <w:szCs w:val="22"/>
                <w:lang w:val="pt-BR"/>
              </w:rPr>
            </w:pPr>
          </w:p>
          <w:p w:rsidR="00B356A9" w:rsidRPr="00C40EAD" w:rsidRDefault="00B356A9" w:rsidP="00266E8B">
            <w:pPr>
              <w:spacing w:line="276" w:lineRule="auto"/>
              <w:rPr>
                <w:i/>
                <w:szCs w:val="22"/>
                <w:lang w:val="pt-BR"/>
              </w:rPr>
            </w:pPr>
            <w:r w:rsidRPr="00C40EAD">
              <w:rPr>
                <w:i/>
                <w:szCs w:val="22"/>
                <w:lang w:val="pt-BR"/>
              </w:rPr>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B356A9" w:rsidRPr="00C40EAD" w:rsidRDefault="00B356A9" w:rsidP="00266E8B">
            <w:pPr>
              <w:spacing w:line="276" w:lineRule="auto"/>
              <w:jc w:val="center"/>
              <w:rPr>
                <w:b/>
                <w:bCs/>
                <w:szCs w:val="22"/>
                <w:lang w:val="pt-BR"/>
              </w:rPr>
            </w:pPr>
            <w:r w:rsidRPr="00C40EAD">
              <w:rPr>
                <w:b/>
                <w:szCs w:val="22"/>
                <w:lang w:val="pt-BR"/>
              </w:rPr>
              <w:t>Giảng viên</w:t>
            </w:r>
          </w:p>
          <w:p w:rsidR="00B356A9" w:rsidRPr="00C40EAD" w:rsidRDefault="00B356A9" w:rsidP="00266E8B">
            <w:pPr>
              <w:spacing w:line="276" w:lineRule="auto"/>
              <w:jc w:val="center"/>
              <w:rPr>
                <w:b/>
                <w:szCs w:val="22"/>
                <w:lang w:val="pt-BR"/>
              </w:rPr>
            </w:pPr>
          </w:p>
          <w:p w:rsidR="00B356A9" w:rsidRPr="00C40EAD" w:rsidRDefault="00B356A9" w:rsidP="00266E8B">
            <w:pPr>
              <w:spacing w:line="276" w:lineRule="auto"/>
              <w:jc w:val="center"/>
              <w:rPr>
                <w:szCs w:val="22"/>
                <w:lang w:val="pt-BR"/>
              </w:rPr>
            </w:pPr>
          </w:p>
          <w:p w:rsidR="00B356A9" w:rsidRPr="00C40EAD" w:rsidRDefault="00B356A9" w:rsidP="00266E8B">
            <w:pPr>
              <w:spacing w:line="276" w:lineRule="auto"/>
              <w:jc w:val="center"/>
              <w:rPr>
                <w:szCs w:val="22"/>
                <w:lang w:val="pt-BR"/>
              </w:rPr>
            </w:pPr>
          </w:p>
          <w:p w:rsidR="00B356A9" w:rsidRPr="00C40EAD" w:rsidRDefault="00B356A9" w:rsidP="00266E8B">
            <w:pPr>
              <w:spacing w:line="276" w:lineRule="auto"/>
              <w:jc w:val="center"/>
              <w:rPr>
                <w:b/>
                <w:szCs w:val="22"/>
                <w:lang w:val="pt-BR"/>
              </w:rPr>
            </w:pPr>
          </w:p>
          <w:p w:rsidR="00B356A9" w:rsidRPr="00C40EAD" w:rsidRDefault="00B356A9" w:rsidP="00266E8B">
            <w:pPr>
              <w:spacing w:line="276" w:lineRule="auto"/>
              <w:rPr>
                <w:szCs w:val="22"/>
                <w:lang w:val="pt-BR"/>
              </w:rPr>
            </w:pPr>
          </w:p>
        </w:tc>
      </w:tr>
      <w:tr w:rsidR="00B356A9" w:rsidRPr="00C40EAD" w:rsidTr="00EF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
        </w:trPr>
        <w:tc>
          <w:tcPr>
            <w:tcW w:w="4253" w:type="dxa"/>
            <w:gridSpan w:val="3"/>
            <w:shd w:val="clear" w:color="auto" w:fill="auto"/>
          </w:tcPr>
          <w:p w:rsidR="00B356A9" w:rsidRDefault="00B356A9" w:rsidP="00266E8B">
            <w:pPr>
              <w:spacing w:line="276" w:lineRule="auto"/>
              <w:rPr>
                <w:szCs w:val="22"/>
                <w:lang w:val="pt-BR"/>
              </w:rPr>
            </w:pPr>
          </w:p>
          <w:p w:rsidR="00EF1F71" w:rsidRPr="00C40EAD" w:rsidRDefault="00EF1F71" w:rsidP="00266E8B">
            <w:pPr>
              <w:spacing w:line="276" w:lineRule="auto"/>
              <w:rPr>
                <w:szCs w:val="22"/>
                <w:lang w:val="pt-BR"/>
              </w:rPr>
            </w:pPr>
          </w:p>
        </w:tc>
        <w:tc>
          <w:tcPr>
            <w:tcW w:w="6061" w:type="dxa"/>
            <w:gridSpan w:val="2"/>
            <w:shd w:val="clear" w:color="auto" w:fill="auto"/>
          </w:tcPr>
          <w:p w:rsidR="00B356A9" w:rsidRPr="00C40EAD" w:rsidRDefault="00B356A9" w:rsidP="00266E8B">
            <w:pPr>
              <w:spacing w:line="276" w:lineRule="auto"/>
              <w:rPr>
                <w:szCs w:val="22"/>
                <w:lang w:val="pt-BR"/>
              </w:rPr>
            </w:pPr>
          </w:p>
        </w:tc>
      </w:tr>
      <w:tr w:rsidR="00FC58E1" w:rsidRPr="00C40EAD" w:rsidTr="00FC58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5" w:type="dxa"/>
        </w:trPr>
        <w:tc>
          <w:tcPr>
            <w:tcW w:w="3755" w:type="dxa"/>
            <w:shd w:val="clear" w:color="auto" w:fill="auto"/>
          </w:tcPr>
          <w:p w:rsidR="00FC58E1" w:rsidRPr="00C40EAD" w:rsidRDefault="00FC58E1" w:rsidP="00FC58E1">
            <w:pPr>
              <w:spacing w:line="276" w:lineRule="auto"/>
              <w:rPr>
                <w:szCs w:val="22"/>
                <w:lang w:val="pt-BR"/>
              </w:rPr>
            </w:pPr>
            <w:r w:rsidRPr="00C40EAD">
              <w:rPr>
                <w:szCs w:val="22"/>
                <w:lang w:val="pt-BR"/>
              </w:rPr>
              <w:lastRenderedPageBreak/>
              <w:t xml:space="preserve">Giáo án số:  </w:t>
            </w:r>
            <w:r>
              <w:rPr>
                <w:szCs w:val="22"/>
                <w:lang w:val="pt-BR"/>
              </w:rPr>
              <w:t>02</w:t>
            </w:r>
          </w:p>
        </w:tc>
        <w:tc>
          <w:tcPr>
            <w:tcW w:w="5634" w:type="dxa"/>
            <w:gridSpan w:val="3"/>
            <w:shd w:val="clear" w:color="auto" w:fill="auto"/>
          </w:tcPr>
          <w:p w:rsidR="00FC58E1" w:rsidRPr="00C40EAD" w:rsidRDefault="00FC58E1" w:rsidP="0021320B">
            <w:pPr>
              <w:spacing w:line="276" w:lineRule="auto"/>
              <w:rPr>
                <w:szCs w:val="22"/>
              </w:rPr>
            </w:pPr>
            <w:r w:rsidRPr="00C40EAD">
              <w:rPr>
                <w:szCs w:val="22"/>
              </w:rPr>
              <w:t xml:space="preserve">Thời gian thực hiện: </w:t>
            </w:r>
            <w:r>
              <w:rPr>
                <w:szCs w:val="22"/>
              </w:rPr>
              <w:t>3 tiết</w:t>
            </w:r>
          </w:p>
          <w:p w:rsidR="00FC58E1" w:rsidRPr="00C40EAD" w:rsidRDefault="00FC58E1" w:rsidP="0021320B">
            <w:pPr>
              <w:spacing w:line="276" w:lineRule="auto"/>
              <w:rPr>
                <w:szCs w:val="22"/>
              </w:rPr>
            </w:pPr>
            <w:r w:rsidRPr="00C40EAD">
              <w:rPr>
                <w:szCs w:val="22"/>
              </w:rPr>
              <w:t xml:space="preserve">Tên chương: </w:t>
            </w:r>
            <w:r w:rsidRPr="00B21D6D">
              <w:rPr>
                <w:b/>
                <w:bCs/>
                <w:sz w:val="26"/>
                <w:szCs w:val="26"/>
              </w:rPr>
              <w:t>CHƯƠNG XVII</w:t>
            </w:r>
            <w:r>
              <w:rPr>
                <w:b/>
                <w:bCs/>
                <w:sz w:val="26"/>
                <w:szCs w:val="26"/>
              </w:rPr>
              <w:t xml:space="preserve">: </w:t>
            </w:r>
            <w:r w:rsidRPr="00B21D6D">
              <w:rPr>
                <w:b/>
                <w:bCs/>
                <w:sz w:val="26"/>
                <w:szCs w:val="26"/>
              </w:rPr>
              <w:t xml:space="preserve"> </w:t>
            </w:r>
            <w:r>
              <w:rPr>
                <w:b/>
                <w:bCs/>
                <w:sz w:val="26"/>
                <w:szCs w:val="26"/>
              </w:rPr>
              <w:t>C</w:t>
            </w:r>
            <w:r w:rsidRPr="00B21D6D">
              <w:rPr>
                <w:b/>
                <w:sz w:val="26"/>
                <w:szCs w:val="26"/>
              </w:rPr>
              <w:t>ACBOHIDRAT</w:t>
            </w:r>
            <w:r w:rsidRPr="00AF3C22">
              <w:rPr>
                <w:b/>
                <w:szCs w:val="22"/>
              </w:rPr>
              <w:t xml:space="preserve"> </w:t>
            </w:r>
          </w:p>
          <w:p w:rsidR="00FC58E1" w:rsidRDefault="00FC58E1" w:rsidP="0021320B">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FC58E1" w:rsidRPr="00C40EAD" w:rsidRDefault="00FC58E1" w:rsidP="0021320B">
            <w:pPr>
              <w:spacing w:line="276" w:lineRule="auto"/>
              <w:rPr>
                <w:szCs w:val="22"/>
              </w:rPr>
            </w:pPr>
          </w:p>
        </w:tc>
      </w:tr>
    </w:tbl>
    <w:p w:rsidR="00FC58E1" w:rsidRPr="00AB6EED" w:rsidRDefault="00FC58E1" w:rsidP="00FC58E1">
      <w:pPr>
        <w:spacing w:before="120" w:after="120" w:line="276" w:lineRule="auto"/>
        <w:jc w:val="both"/>
        <w:rPr>
          <w:b/>
          <w:bCs/>
          <w:sz w:val="26"/>
          <w:szCs w:val="26"/>
          <w:lang w:val="de-DE"/>
        </w:rPr>
      </w:pPr>
      <w:r w:rsidRPr="00C40EAD">
        <w:rPr>
          <w:szCs w:val="22"/>
          <w:lang w:val="it-IT"/>
        </w:rPr>
        <w:t xml:space="preserve">Tên bài: </w:t>
      </w:r>
      <w:r>
        <w:rPr>
          <w:szCs w:val="22"/>
          <w:lang w:val="it-IT"/>
        </w:rPr>
        <w:tab/>
      </w:r>
      <w:r>
        <w:rPr>
          <w:szCs w:val="22"/>
          <w:lang w:val="it-IT"/>
        </w:rPr>
        <w:tab/>
      </w:r>
      <w:r w:rsidRPr="00FC6C0A">
        <w:rPr>
          <w:b/>
          <w:i/>
          <w:sz w:val="28"/>
          <w:szCs w:val="28"/>
        </w:rPr>
        <w:t xml:space="preserve">Bài 61: </w:t>
      </w:r>
      <w:r w:rsidRPr="00FC6C0A">
        <w:rPr>
          <w:b/>
          <w:sz w:val="28"/>
          <w:szCs w:val="28"/>
        </w:rPr>
        <w:t>Saccarozơ – Tinh bột và xenlulozơ</w:t>
      </w:r>
      <w:r w:rsidRPr="00AB6EED">
        <w:rPr>
          <w:b/>
          <w:i/>
          <w:sz w:val="26"/>
          <w:szCs w:val="26"/>
        </w:rPr>
        <w:t xml:space="preserve"> </w:t>
      </w:r>
    </w:p>
    <w:p w:rsidR="00E71642" w:rsidRPr="00CF6B9C" w:rsidRDefault="00E71642" w:rsidP="00E71642">
      <w:pPr>
        <w:rPr>
          <w:b/>
          <w:u w:val="single"/>
          <w:lang w:val="it-IT"/>
        </w:rPr>
      </w:pPr>
      <w:r w:rsidRPr="00CF6B9C">
        <w:rPr>
          <w:b/>
          <w:u w:val="single"/>
          <w:lang w:val="it-IT"/>
        </w:rPr>
        <w:t xml:space="preserve">Mục tiêu của bài: </w:t>
      </w:r>
    </w:p>
    <w:p w:rsidR="00FC58E1" w:rsidRPr="00C40EAD" w:rsidRDefault="00FC58E1" w:rsidP="00FC58E1">
      <w:pPr>
        <w:spacing w:line="276" w:lineRule="auto"/>
        <w:rPr>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407ECF" w:rsidRDefault="00407ECF" w:rsidP="00FC58E1">
      <w:pPr>
        <w:spacing w:line="276" w:lineRule="auto"/>
        <w:rPr>
          <w:szCs w:val="22"/>
          <w:lang w:val="vi-VN"/>
        </w:rPr>
      </w:pPr>
      <w:r>
        <w:rPr>
          <w:szCs w:val="22"/>
          <w:lang w:val="it-IT"/>
        </w:rPr>
        <w:t xml:space="preserve">Học sinh </w:t>
      </w:r>
      <w:r>
        <w:rPr>
          <w:szCs w:val="22"/>
          <w:lang w:val="vi-VN"/>
        </w:rPr>
        <w:t>v</w:t>
      </w:r>
      <w:r w:rsidR="00FC58E1" w:rsidRPr="00FC58E1">
        <w:rPr>
          <w:szCs w:val="22"/>
          <w:lang w:val="it-IT"/>
        </w:rPr>
        <w:t>iết</w:t>
      </w:r>
      <w:r>
        <w:rPr>
          <w:szCs w:val="22"/>
          <w:lang w:val="vi-VN"/>
        </w:rPr>
        <w:t xml:space="preserve"> được</w:t>
      </w:r>
      <w:r w:rsidR="00FC58E1" w:rsidRPr="00FC58E1">
        <w:rPr>
          <w:szCs w:val="22"/>
          <w:lang w:val="it-IT"/>
        </w:rPr>
        <w:t xml:space="preserve"> cấu tạo và</w:t>
      </w:r>
      <w:r>
        <w:rPr>
          <w:szCs w:val="22"/>
          <w:lang w:val="vi-VN"/>
        </w:rPr>
        <w:t xml:space="preserve"> nêu và giải thích được</w:t>
      </w:r>
      <w:r w:rsidR="00FC58E1" w:rsidRPr="00FC58E1">
        <w:rPr>
          <w:szCs w:val="22"/>
          <w:lang w:val="it-IT"/>
        </w:rPr>
        <w:t xml:space="preserve"> những tính chất điển hình của saccarozơ, tinh bột và xenlulozơ.</w:t>
      </w:r>
      <w:r w:rsidRPr="00407ECF">
        <w:rPr>
          <w:szCs w:val="22"/>
          <w:lang w:val="it-IT"/>
        </w:rPr>
        <w:t xml:space="preserve"> </w:t>
      </w:r>
      <w:r>
        <w:rPr>
          <w:szCs w:val="22"/>
          <w:lang w:val="it-IT"/>
        </w:rPr>
        <w:t xml:space="preserve">Học sinh </w:t>
      </w:r>
      <w:r w:rsidRPr="00FC58E1">
        <w:rPr>
          <w:szCs w:val="22"/>
          <w:lang w:val="it-IT"/>
        </w:rPr>
        <w:t xml:space="preserve">so sánh </w:t>
      </w:r>
      <w:r>
        <w:rPr>
          <w:szCs w:val="22"/>
          <w:lang w:val="vi-VN"/>
        </w:rPr>
        <w:t>được cấu tạo, tính chât</w:t>
      </w:r>
      <w:r>
        <w:rPr>
          <w:szCs w:val="22"/>
          <w:lang w:val="it-IT"/>
        </w:rPr>
        <w:t xml:space="preserve"> saccarozơ, tinh bột</w:t>
      </w:r>
      <w:r>
        <w:rPr>
          <w:szCs w:val="22"/>
          <w:lang w:val="vi-VN"/>
        </w:rPr>
        <w:t>,</w:t>
      </w:r>
      <w:r w:rsidRPr="00FC58E1">
        <w:rPr>
          <w:szCs w:val="22"/>
          <w:lang w:val="it-IT"/>
        </w:rPr>
        <w:t xml:space="preserve"> xenlulozơ.</w:t>
      </w:r>
    </w:p>
    <w:p w:rsidR="00E71642" w:rsidRPr="00DF4A56" w:rsidRDefault="00E71642" w:rsidP="00E71642">
      <w:pPr>
        <w:jc w:val="both"/>
        <w:outlineLvl w:val="0"/>
      </w:pPr>
      <w:r w:rsidRPr="00DF4A56">
        <w:rPr>
          <w:b/>
          <w:bCs/>
        </w:rPr>
        <w:t xml:space="preserve">2. Kĩ năng: </w:t>
      </w:r>
    </w:p>
    <w:p w:rsidR="00FC58E1" w:rsidRPr="00FC58E1" w:rsidRDefault="00FC58E1" w:rsidP="00FC58E1">
      <w:pPr>
        <w:spacing w:line="276" w:lineRule="auto"/>
        <w:rPr>
          <w:szCs w:val="22"/>
          <w:lang w:val="it-IT"/>
        </w:rPr>
      </w:pPr>
      <w:r w:rsidRPr="00FC58E1">
        <w:rPr>
          <w:szCs w:val="22"/>
          <w:lang w:val="it-IT"/>
        </w:rPr>
        <w:t>Học sinh viết được phương trình hóa học minh họa tính chất của các hợp chất trên.</w:t>
      </w:r>
    </w:p>
    <w:p w:rsidR="00FC58E1" w:rsidRPr="00FC58E1" w:rsidRDefault="00FC58E1" w:rsidP="00FC58E1">
      <w:pPr>
        <w:spacing w:line="276" w:lineRule="auto"/>
        <w:rPr>
          <w:szCs w:val="22"/>
          <w:lang w:val="it-IT"/>
        </w:rPr>
      </w:pPr>
      <w:r w:rsidRPr="00FC58E1">
        <w:rPr>
          <w:szCs w:val="22"/>
          <w:lang w:val="it-IT"/>
        </w:rPr>
        <w:t>Học sinh giải được các bài tập về saccarozơ, tinh bột và xenlulozơ.</w:t>
      </w:r>
    </w:p>
    <w:p w:rsidR="00E71642" w:rsidRPr="00407ECF" w:rsidRDefault="00E71642" w:rsidP="00E71642">
      <w:pPr>
        <w:spacing w:line="276" w:lineRule="auto"/>
        <w:rPr>
          <w:szCs w:val="22"/>
          <w:lang w:val="vi-VN"/>
        </w:rPr>
      </w:pPr>
      <w:r w:rsidRPr="00DF4A56">
        <w:rPr>
          <w:b/>
          <w:bCs/>
        </w:rPr>
        <w:t>3. Thái độ</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FC58E1" w:rsidRPr="00AF3C22" w:rsidRDefault="00FC58E1" w:rsidP="00FC58E1">
      <w:pPr>
        <w:spacing w:line="276" w:lineRule="auto"/>
        <w:rPr>
          <w:b/>
          <w:szCs w:val="22"/>
          <w:lang w:val="it-IT"/>
        </w:rPr>
      </w:pPr>
      <w:r w:rsidRPr="00AF3C22">
        <w:rPr>
          <w:b/>
          <w:szCs w:val="22"/>
          <w:lang w:val="it-IT"/>
        </w:rPr>
        <w:t>Đồ dùng và phương tiện dạy học:</w:t>
      </w:r>
    </w:p>
    <w:p w:rsidR="00FC58E1" w:rsidRPr="00C40EAD" w:rsidRDefault="00FC58E1" w:rsidP="00FC58E1">
      <w:pPr>
        <w:spacing w:line="276" w:lineRule="auto"/>
        <w:rPr>
          <w:szCs w:val="22"/>
          <w:lang w:val="it-IT"/>
        </w:rPr>
      </w:pPr>
      <w:r w:rsidRPr="00C40EAD">
        <w:rPr>
          <w:szCs w:val="22"/>
          <w:lang w:val="it-IT"/>
        </w:rPr>
        <w:tab/>
        <w:t>Máy chiếu, màn ảnh, máy tính, bảng, phấn.</w:t>
      </w:r>
    </w:p>
    <w:p w:rsidR="00FC58E1" w:rsidRPr="00182269" w:rsidRDefault="00FC58E1" w:rsidP="00FC58E1">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FC58E1" w:rsidRPr="00182269" w:rsidRDefault="00FC58E1" w:rsidP="00FC58E1">
      <w:pPr>
        <w:spacing w:line="276" w:lineRule="auto"/>
        <w:rPr>
          <w:szCs w:val="22"/>
          <w:lang w:val="it-IT"/>
        </w:rPr>
      </w:pPr>
      <w:r w:rsidRPr="00182269">
        <w:rPr>
          <w:szCs w:val="22"/>
          <w:lang w:val="it-IT"/>
        </w:rPr>
        <w:t>Số học sinh vắng:…………Tên:……………………………………………………..................................</w:t>
      </w:r>
    </w:p>
    <w:p w:rsidR="00FC58E1" w:rsidRPr="00182269" w:rsidRDefault="00FC58E1" w:rsidP="00FC58E1">
      <w:pPr>
        <w:spacing w:line="276" w:lineRule="auto"/>
        <w:rPr>
          <w:szCs w:val="22"/>
          <w:lang w:val="it-IT"/>
        </w:rPr>
      </w:pPr>
      <w:r w:rsidRPr="00182269">
        <w:rPr>
          <w:szCs w:val="22"/>
          <w:lang w:val="it-IT"/>
        </w:rPr>
        <w:t>........................................................................................................................................</w:t>
      </w:r>
      <w:r>
        <w:rPr>
          <w:szCs w:val="22"/>
          <w:lang w:val="it-IT"/>
        </w:rPr>
        <w:t>..............................</w:t>
      </w:r>
    </w:p>
    <w:p w:rsidR="00FC58E1" w:rsidRPr="00AF3C22" w:rsidRDefault="00FC58E1" w:rsidP="00FC58E1">
      <w:pPr>
        <w:spacing w:line="276" w:lineRule="auto"/>
        <w:rPr>
          <w:b/>
          <w:szCs w:val="22"/>
          <w:lang w:val="sv-SE"/>
        </w:rPr>
      </w:pPr>
      <w:r w:rsidRPr="00AF3C22">
        <w:rPr>
          <w:b/>
          <w:szCs w:val="22"/>
          <w:lang w:val="sv-SE"/>
        </w:rPr>
        <w:t>II. Thực hiện bài học:</w:t>
      </w:r>
    </w:p>
    <w:p w:rsidR="00FC58E1" w:rsidRPr="00C40EAD" w:rsidRDefault="00FC58E1" w:rsidP="00FC58E1">
      <w:pPr>
        <w:spacing w:line="276" w:lineRule="auto"/>
        <w:rPr>
          <w:szCs w:val="22"/>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FC58E1" w:rsidRPr="00C40EAD" w:rsidTr="0021320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r w:rsidRPr="00C40EAD">
              <w:rPr>
                <w:szCs w:val="22"/>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r w:rsidRPr="00C40EAD">
              <w:rPr>
                <w:szCs w:val="22"/>
                <w:lang w:val="de-DE"/>
              </w:rPr>
              <w:t>Thời gian</w:t>
            </w:r>
          </w:p>
        </w:tc>
      </w:tr>
      <w:tr w:rsidR="00FC58E1" w:rsidRPr="00C40EAD" w:rsidTr="0021320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C58E1" w:rsidRPr="00C40EAD" w:rsidRDefault="00FC58E1" w:rsidP="0021320B">
            <w:pPr>
              <w:spacing w:line="276" w:lineRule="auto"/>
              <w:jc w:val="center"/>
              <w:rPr>
                <w:szCs w:val="22"/>
                <w:lang w:val="de-DE"/>
              </w:rPr>
            </w:pPr>
          </w:p>
        </w:tc>
      </w:tr>
      <w:tr w:rsidR="00FC58E1" w:rsidRPr="00C40EA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FC58E1" w:rsidRPr="00C40EAD" w:rsidRDefault="00FC58E1" w:rsidP="0021320B">
            <w:pPr>
              <w:spacing w:line="276" w:lineRule="auto"/>
              <w:jc w:val="center"/>
              <w:rPr>
                <w:b/>
                <w:bCs/>
                <w:szCs w:val="22"/>
                <w:lang w:val="de-DE"/>
              </w:rPr>
            </w:pPr>
            <w:r w:rsidRPr="00C40EAD">
              <w:rPr>
                <w:b/>
                <w:bCs/>
                <w:szCs w:val="22"/>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FC58E1" w:rsidRPr="00C40EAD" w:rsidRDefault="00FC58E1" w:rsidP="0021320B">
            <w:pPr>
              <w:spacing w:line="276" w:lineRule="auto"/>
              <w:rPr>
                <w:szCs w:val="22"/>
                <w:lang w:val="de-DE"/>
              </w:rPr>
            </w:pPr>
            <w:r w:rsidRPr="00C40EAD">
              <w:rPr>
                <w:b/>
                <w:bCs/>
                <w:szCs w:val="22"/>
                <w:u w:val="single"/>
                <w:lang w:val="de-DE"/>
              </w:rPr>
              <w:t>Dẫn nhập</w:t>
            </w:r>
          </w:p>
          <w:p w:rsidR="00FC58E1" w:rsidRDefault="00FC58E1" w:rsidP="00882AEA">
            <w:pPr>
              <w:spacing w:line="276" w:lineRule="auto"/>
              <w:rPr>
                <w:iCs/>
                <w:szCs w:val="22"/>
                <w:lang w:val="vi-VN"/>
              </w:rPr>
            </w:pPr>
            <w:r w:rsidRPr="00C40EAD">
              <w:rPr>
                <w:iCs/>
                <w:szCs w:val="22"/>
                <w:lang w:val="de-DE"/>
              </w:rPr>
              <w:t xml:space="preserve">- </w:t>
            </w:r>
            <w:r w:rsidR="00882AEA">
              <w:rPr>
                <w:szCs w:val="22"/>
                <w:lang w:val="de-DE"/>
              </w:rPr>
              <w:t>Kiểm tra bài cũ</w:t>
            </w:r>
            <w:r w:rsidRPr="00C40EAD">
              <w:rPr>
                <w:iCs/>
                <w:szCs w:val="22"/>
                <w:lang w:val="de-DE"/>
              </w:rPr>
              <w:t>.</w:t>
            </w:r>
          </w:p>
          <w:p w:rsidR="00485F27" w:rsidRPr="00485F27" w:rsidRDefault="00485F27" w:rsidP="00882AEA">
            <w:pPr>
              <w:spacing w:line="276" w:lineRule="auto"/>
              <w:rPr>
                <w:iCs/>
                <w:szCs w:val="22"/>
                <w:lang w:val="vi-VN"/>
              </w:rPr>
            </w:pPr>
            <w:r w:rsidRPr="00C40EAD">
              <w:rPr>
                <w:szCs w:val="22"/>
                <w:lang w:val="de-DE"/>
              </w:rPr>
              <w:t>- Dẫn nhập bài mới.</w:t>
            </w:r>
          </w:p>
          <w:p w:rsidR="00FC58E1" w:rsidRPr="00485F27" w:rsidRDefault="00FC58E1" w:rsidP="0021320B">
            <w:pPr>
              <w:spacing w:line="276" w:lineRule="auto"/>
              <w:jc w:val="both"/>
              <w:rPr>
                <w:szCs w:val="22"/>
                <w:lang w:val="vi-V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C58E1" w:rsidRPr="00C40EAD" w:rsidRDefault="00FC58E1" w:rsidP="0021320B">
            <w:pPr>
              <w:spacing w:line="276" w:lineRule="auto"/>
              <w:rPr>
                <w:szCs w:val="22"/>
                <w:lang w:val="de-DE"/>
              </w:rPr>
            </w:pPr>
          </w:p>
          <w:p w:rsidR="00FC58E1" w:rsidRPr="00C40EAD" w:rsidRDefault="00FC58E1" w:rsidP="0021320B">
            <w:pPr>
              <w:spacing w:line="276" w:lineRule="auto"/>
              <w:rPr>
                <w:szCs w:val="22"/>
                <w:lang w:val="de-DE"/>
              </w:rPr>
            </w:pPr>
            <w:r>
              <w:rPr>
                <w:szCs w:val="22"/>
                <w:lang w:val="de-DE"/>
              </w:rPr>
              <w:t>- Đặt</w:t>
            </w:r>
            <w:r w:rsidRPr="00C40EAD">
              <w:rPr>
                <w:szCs w:val="22"/>
                <w:lang w:val="de-DE"/>
              </w:rPr>
              <w:t xml:space="preserve"> câu hỏi kiểm tra bài cũ.</w:t>
            </w:r>
          </w:p>
          <w:p w:rsidR="00FC58E1" w:rsidRPr="00485F27" w:rsidRDefault="00FC58E1" w:rsidP="0021320B">
            <w:pPr>
              <w:spacing w:line="276" w:lineRule="auto"/>
              <w:rPr>
                <w:szCs w:val="22"/>
                <w:lang w:val="vi-VN"/>
              </w:rPr>
            </w:pPr>
            <w:r w:rsidRPr="00C40EAD">
              <w:rPr>
                <w:szCs w:val="22"/>
                <w:lang w:val="de-DE"/>
              </w:rPr>
              <w:t>- Nhận xét câu trả lời của học sinh.</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FC58E1" w:rsidRPr="00C40EAD" w:rsidRDefault="00FC58E1" w:rsidP="0021320B">
            <w:pPr>
              <w:spacing w:line="276" w:lineRule="auto"/>
              <w:rPr>
                <w:szCs w:val="22"/>
                <w:lang w:val="de-DE"/>
              </w:rPr>
            </w:pPr>
          </w:p>
          <w:p w:rsidR="00FC58E1" w:rsidRPr="00C40EAD" w:rsidRDefault="00FC58E1" w:rsidP="0021320B">
            <w:pPr>
              <w:spacing w:line="276" w:lineRule="auto"/>
              <w:rPr>
                <w:szCs w:val="22"/>
                <w:lang w:val="de-DE"/>
              </w:rPr>
            </w:pPr>
            <w:r w:rsidRPr="00C40EAD">
              <w:rPr>
                <w:szCs w:val="22"/>
                <w:lang w:val="de-DE"/>
              </w:rPr>
              <w:t>- Trả lời các câu hỏi.</w:t>
            </w:r>
          </w:p>
          <w:p w:rsidR="00FC58E1" w:rsidRPr="00C40EAD" w:rsidRDefault="00FC58E1" w:rsidP="0021320B">
            <w:pPr>
              <w:spacing w:line="276" w:lineRule="auto"/>
              <w:rPr>
                <w:szCs w:val="22"/>
                <w:lang w:val="de-DE"/>
              </w:rPr>
            </w:pPr>
          </w:p>
          <w:p w:rsidR="00FC58E1" w:rsidRPr="00C40EAD" w:rsidRDefault="00FC58E1" w:rsidP="0021320B">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C58E1" w:rsidRPr="00C40EAD" w:rsidRDefault="00FC58E1" w:rsidP="0021320B">
            <w:pPr>
              <w:spacing w:line="276" w:lineRule="auto"/>
              <w:rPr>
                <w:szCs w:val="22"/>
                <w:lang w:val="de-DE"/>
              </w:rPr>
            </w:pPr>
          </w:p>
          <w:p w:rsidR="00FC58E1" w:rsidRPr="00C40EAD" w:rsidRDefault="00FC58E1" w:rsidP="0021320B">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882AEA" w:rsidRPr="00C40EAD" w:rsidTr="0021320B">
        <w:trPr>
          <w:trHeight w:val="1323"/>
        </w:trPr>
        <w:tc>
          <w:tcPr>
            <w:tcW w:w="521" w:type="dxa"/>
            <w:tcBorders>
              <w:top w:val="single" w:sz="4" w:space="0" w:color="auto"/>
              <w:left w:val="single" w:sz="4" w:space="0" w:color="auto"/>
              <w:right w:val="single" w:sz="4" w:space="0" w:color="auto"/>
            </w:tcBorders>
            <w:shd w:val="clear" w:color="auto" w:fill="auto"/>
          </w:tcPr>
          <w:p w:rsidR="00882AEA" w:rsidRPr="00C40EAD" w:rsidRDefault="00882AEA" w:rsidP="0021320B">
            <w:pPr>
              <w:spacing w:line="276" w:lineRule="auto"/>
              <w:jc w:val="center"/>
              <w:rPr>
                <w:b/>
                <w:bCs/>
                <w:szCs w:val="22"/>
                <w:lang w:val="de-DE"/>
              </w:rPr>
            </w:pPr>
            <w:r w:rsidRPr="00C40EAD">
              <w:rPr>
                <w:b/>
                <w:bCs/>
                <w:szCs w:val="22"/>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82AEA" w:rsidRPr="00C40EAD" w:rsidRDefault="00882AEA" w:rsidP="0021320B">
            <w:pPr>
              <w:spacing w:line="276" w:lineRule="auto"/>
              <w:rPr>
                <w:b/>
                <w:bCs/>
                <w:szCs w:val="22"/>
                <w:u w:val="single"/>
                <w:lang w:val="nb-NO"/>
              </w:rPr>
            </w:pPr>
            <w:r w:rsidRPr="00C40EAD">
              <w:rPr>
                <w:b/>
                <w:bCs/>
                <w:szCs w:val="22"/>
                <w:u w:val="single"/>
                <w:lang w:val="nb-NO"/>
              </w:rPr>
              <w:t>Giảng bài mới</w:t>
            </w:r>
          </w:p>
          <w:p w:rsidR="00882AEA" w:rsidRPr="00A921FF" w:rsidRDefault="00882AEA" w:rsidP="00882AEA">
            <w:pPr>
              <w:spacing w:line="276" w:lineRule="auto"/>
              <w:jc w:val="both"/>
              <w:rPr>
                <w:b/>
                <w:szCs w:val="22"/>
                <w:lang w:val="nb-NO"/>
              </w:rPr>
            </w:pPr>
            <w:r w:rsidRPr="00A921FF">
              <w:rPr>
                <w:b/>
                <w:szCs w:val="22"/>
                <w:lang w:val="nb-NO"/>
              </w:rPr>
              <w:t>1. Saccarozơ</w:t>
            </w:r>
          </w:p>
          <w:p w:rsidR="00882AEA" w:rsidRPr="00882AEA" w:rsidRDefault="00882AEA" w:rsidP="00882AEA">
            <w:pPr>
              <w:spacing w:line="276" w:lineRule="auto"/>
              <w:jc w:val="both"/>
              <w:rPr>
                <w:szCs w:val="22"/>
                <w:lang w:val="nb-NO"/>
              </w:rPr>
            </w:pPr>
            <w:r w:rsidRPr="00882AEA">
              <w:rPr>
                <w:szCs w:val="22"/>
                <w:lang w:val="nb-NO"/>
              </w:rPr>
              <w:t>1.1. Tính chất vật lí</w:t>
            </w:r>
          </w:p>
          <w:p w:rsidR="00882AEA" w:rsidRPr="00882AEA" w:rsidRDefault="00882AEA" w:rsidP="00882AEA">
            <w:pPr>
              <w:spacing w:line="276" w:lineRule="auto"/>
              <w:jc w:val="both"/>
              <w:rPr>
                <w:szCs w:val="22"/>
                <w:lang w:val="nb-NO"/>
              </w:rPr>
            </w:pPr>
            <w:r w:rsidRPr="00882AEA">
              <w:rPr>
                <w:szCs w:val="22"/>
                <w:lang w:val="nb-NO"/>
              </w:rPr>
              <w:t>1.2. Cấu trúc phân tử</w:t>
            </w:r>
          </w:p>
          <w:p w:rsidR="00882AEA" w:rsidRPr="00882AEA" w:rsidRDefault="00A921FF" w:rsidP="00882AEA">
            <w:pPr>
              <w:spacing w:line="276" w:lineRule="auto"/>
              <w:jc w:val="both"/>
              <w:rPr>
                <w:szCs w:val="22"/>
                <w:lang w:val="nb-NO"/>
              </w:rPr>
            </w:pPr>
            <w:r w:rsidRPr="00A921FF">
              <w:rPr>
                <w:szCs w:val="22"/>
                <w:lang w:val="nb-NO"/>
              </w:rPr>
              <w:t>Saccarozơ là một đisaccarit được cấu tạo từ một gốc glucozơ và một gốc fructozơ liên  kết với nhau qua nguyên tử oxi, không có nhóm anđehit, chỉ có nhóm ancol (-OH).</w:t>
            </w:r>
          </w:p>
          <w:p w:rsidR="005315E6" w:rsidRDefault="00882AEA" w:rsidP="005315E6">
            <w:pPr>
              <w:spacing w:line="276" w:lineRule="auto"/>
              <w:jc w:val="both"/>
              <w:rPr>
                <w:szCs w:val="22"/>
                <w:lang w:val="nb-NO"/>
              </w:rPr>
            </w:pPr>
            <w:r w:rsidRPr="00882AEA">
              <w:rPr>
                <w:szCs w:val="22"/>
                <w:lang w:val="nb-NO"/>
              </w:rPr>
              <w:t>1.3. Tính chất hóa học</w:t>
            </w:r>
          </w:p>
          <w:p w:rsidR="005315E6" w:rsidRPr="005315E6" w:rsidRDefault="005315E6" w:rsidP="005315E6">
            <w:pPr>
              <w:spacing w:line="276" w:lineRule="auto"/>
              <w:jc w:val="both"/>
              <w:rPr>
                <w:szCs w:val="22"/>
                <w:lang w:val="nb-NO"/>
              </w:rPr>
            </w:pPr>
            <w:r>
              <w:rPr>
                <w:szCs w:val="22"/>
                <w:lang w:val="nb-NO"/>
              </w:rPr>
              <w:t xml:space="preserve">   </w:t>
            </w:r>
            <w:r w:rsidR="00882AEA" w:rsidRPr="005315E6">
              <w:rPr>
                <w:szCs w:val="22"/>
                <w:lang w:val="nb-NO"/>
              </w:rPr>
              <w:t xml:space="preserve">1.3.1. Phản ứng </w:t>
            </w:r>
            <w:r>
              <w:rPr>
                <w:szCs w:val="22"/>
                <w:lang w:val="nb-NO"/>
              </w:rPr>
              <w:t>với</w:t>
            </w:r>
            <w:r w:rsidR="00882AEA" w:rsidRPr="005315E6">
              <w:rPr>
                <w:szCs w:val="22"/>
                <w:lang w:val="nb-NO"/>
              </w:rPr>
              <w:t xml:space="preserve"> </w:t>
            </w:r>
            <w:r w:rsidRPr="005315E6">
              <w:rPr>
                <w:i/>
                <w:sz w:val="26"/>
              </w:rPr>
              <w:t>Cu(OH)</w:t>
            </w:r>
            <w:r w:rsidRPr="005315E6">
              <w:rPr>
                <w:i/>
                <w:sz w:val="26"/>
                <w:vertAlign w:val="subscript"/>
              </w:rPr>
              <w:t>2</w:t>
            </w:r>
          </w:p>
          <w:p w:rsidR="005315E6" w:rsidRDefault="005315E6" w:rsidP="005315E6">
            <w:pPr>
              <w:pStyle w:val="BodyText"/>
              <w:spacing w:before="1"/>
              <w:ind w:left="0"/>
            </w:pPr>
            <w:r>
              <w:t>2C</w:t>
            </w:r>
            <w:r>
              <w:rPr>
                <w:vertAlign w:val="subscript"/>
              </w:rPr>
              <w:t>12</w:t>
            </w:r>
            <w:r>
              <w:t>H</w:t>
            </w:r>
            <w:r>
              <w:rPr>
                <w:vertAlign w:val="subscript"/>
              </w:rPr>
              <w:t>22</w:t>
            </w:r>
            <w:r>
              <w:t>O</w:t>
            </w:r>
            <w:r>
              <w:rPr>
                <w:vertAlign w:val="subscript"/>
              </w:rPr>
              <w:t>11</w:t>
            </w:r>
            <w:r>
              <w:t xml:space="preserve"> + Cu(OH)</w:t>
            </w:r>
            <w:r>
              <w:rPr>
                <w:vertAlign w:val="subscript"/>
              </w:rPr>
              <w:t>2</w:t>
            </w:r>
            <w:r>
              <w:t xml:space="preserve"> </w:t>
            </w:r>
            <w:r>
              <w:rPr>
                <w:rFonts w:ascii="Symbol" w:hAnsi="Symbol"/>
              </w:rPr>
              <w:t></w:t>
            </w:r>
            <w:r>
              <w:t xml:space="preserve"> (C</w:t>
            </w:r>
            <w:r>
              <w:rPr>
                <w:vertAlign w:val="subscript"/>
              </w:rPr>
              <w:t>12</w:t>
            </w:r>
            <w:r>
              <w:t>H</w:t>
            </w:r>
            <w:r>
              <w:rPr>
                <w:vertAlign w:val="subscript"/>
              </w:rPr>
              <w:t>22</w:t>
            </w:r>
            <w:r>
              <w:t>O</w:t>
            </w:r>
            <w:r>
              <w:rPr>
                <w:vertAlign w:val="subscript"/>
              </w:rPr>
              <w:t>11</w:t>
            </w:r>
            <w:r>
              <w:t>)</w:t>
            </w:r>
            <w:r>
              <w:rPr>
                <w:vertAlign w:val="subscript"/>
              </w:rPr>
              <w:t>2</w:t>
            </w:r>
            <w:r>
              <w:t>Cu + 2H</w:t>
            </w:r>
            <w:r>
              <w:rPr>
                <w:vertAlign w:val="subscript"/>
              </w:rPr>
              <w:t>2</w:t>
            </w:r>
            <w:r>
              <w:t>O</w:t>
            </w:r>
          </w:p>
          <w:p w:rsidR="00882AEA" w:rsidRDefault="00A921FF" w:rsidP="00882AEA">
            <w:pPr>
              <w:spacing w:line="276" w:lineRule="auto"/>
              <w:jc w:val="both"/>
              <w:rPr>
                <w:szCs w:val="22"/>
                <w:lang w:val="nb-NO"/>
              </w:rPr>
            </w:pPr>
            <w:r>
              <w:rPr>
                <w:szCs w:val="22"/>
                <w:lang w:val="nb-NO"/>
              </w:rPr>
              <w:lastRenderedPageBreak/>
              <w:t xml:space="preserve">   </w:t>
            </w:r>
            <w:r w:rsidR="00882AEA" w:rsidRPr="00882AEA">
              <w:rPr>
                <w:szCs w:val="22"/>
                <w:lang w:val="nb-NO"/>
              </w:rPr>
              <w:t>1.3.2. Phản ứng thủy phân</w:t>
            </w:r>
          </w:p>
          <w:p w:rsidR="00882AEA" w:rsidRPr="00882AEA" w:rsidRDefault="00882AEA" w:rsidP="00882AEA">
            <w:pPr>
              <w:spacing w:line="276" w:lineRule="auto"/>
              <w:jc w:val="both"/>
              <w:rPr>
                <w:szCs w:val="22"/>
                <w:lang w:val="nb-NO"/>
              </w:rPr>
            </w:pPr>
            <w:r w:rsidRPr="00882AEA">
              <w:rPr>
                <w:szCs w:val="22"/>
                <w:lang w:val="nb-NO"/>
              </w:rPr>
              <w:t>1.4. Sản xuất và ứng dụng</w:t>
            </w:r>
          </w:p>
          <w:p w:rsidR="00882AEA" w:rsidRPr="00882AEA" w:rsidRDefault="00A921FF" w:rsidP="00882AEA">
            <w:pPr>
              <w:spacing w:line="276" w:lineRule="auto"/>
              <w:jc w:val="both"/>
              <w:rPr>
                <w:szCs w:val="22"/>
                <w:lang w:val="nb-NO"/>
              </w:rPr>
            </w:pPr>
            <w:r>
              <w:rPr>
                <w:szCs w:val="22"/>
                <w:lang w:val="nb-NO"/>
              </w:rPr>
              <w:t xml:space="preserve">   </w:t>
            </w:r>
            <w:r w:rsidR="00882AEA" w:rsidRPr="00882AEA">
              <w:rPr>
                <w:szCs w:val="22"/>
                <w:lang w:val="nb-NO"/>
              </w:rPr>
              <w:t>1.4.1. Sản xuất saccarozơ</w:t>
            </w:r>
          </w:p>
          <w:p w:rsidR="00882AEA" w:rsidRPr="00882AEA" w:rsidRDefault="00A921FF" w:rsidP="00882AEA">
            <w:pPr>
              <w:spacing w:line="276" w:lineRule="auto"/>
              <w:jc w:val="both"/>
              <w:rPr>
                <w:szCs w:val="22"/>
                <w:lang w:val="nb-NO"/>
              </w:rPr>
            </w:pPr>
            <w:r>
              <w:rPr>
                <w:szCs w:val="22"/>
                <w:lang w:val="nb-NO"/>
              </w:rPr>
              <w:t xml:space="preserve">   </w:t>
            </w:r>
            <w:r w:rsidR="00882AEA" w:rsidRPr="00882AEA">
              <w:rPr>
                <w:szCs w:val="22"/>
                <w:lang w:val="nb-NO"/>
              </w:rPr>
              <w:t>1.4.2. Ứng dụng</w:t>
            </w:r>
          </w:p>
          <w:p w:rsidR="00882AEA" w:rsidRPr="00A921FF" w:rsidRDefault="00882AEA" w:rsidP="00882AEA">
            <w:pPr>
              <w:spacing w:line="276" w:lineRule="auto"/>
              <w:jc w:val="both"/>
              <w:rPr>
                <w:b/>
                <w:szCs w:val="22"/>
                <w:lang w:val="nb-NO"/>
              </w:rPr>
            </w:pPr>
            <w:r w:rsidRPr="00A921FF">
              <w:rPr>
                <w:b/>
                <w:szCs w:val="22"/>
                <w:lang w:val="nb-NO"/>
              </w:rPr>
              <w:t xml:space="preserve">2. Tinh bột </w:t>
            </w:r>
          </w:p>
          <w:p w:rsidR="00882AEA" w:rsidRPr="00882AEA" w:rsidRDefault="00882AEA" w:rsidP="00882AEA">
            <w:pPr>
              <w:spacing w:line="276" w:lineRule="auto"/>
              <w:jc w:val="both"/>
              <w:rPr>
                <w:szCs w:val="22"/>
                <w:lang w:val="nb-NO"/>
              </w:rPr>
            </w:pPr>
            <w:r w:rsidRPr="00882AEA">
              <w:rPr>
                <w:szCs w:val="22"/>
                <w:lang w:val="nb-NO"/>
              </w:rPr>
              <w:t>2.1. Tính chất vật lí</w:t>
            </w:r>
          </w:p>
          <w:p w:rsidR="00882AEA" w:rsidRDefault="00882AEA" w:rsidP="00882AEA">
            <w:pPr>
              <w:spacing w:line="276" w:lineRule="auto"/>
              <w:jc w:val="both"/>
              <w:rPr>
                <w:szCs w:val="22"/>
                <w:lang w:val="nb-NO"/>
              </w:rPr>
            </w:pPr>
            <w:r w:rsidRPr="00882AEA">
              <w:rPr>
                <w:szCs w:val="22"/>
                <w:lang w:val="nb-NO"/>
              </w:rPr>
              <w:t>2.2. Cấu trúc phân tử</w:t>
            </w:r>
          </w:p>
          <w:p w:rsidR="005315E6" w:rsidRPr="005315E6" w:rsidRDefault="005315E6" w:rsidP="005315E6">
            <w:pPr>
              <w:spacing w:line="276" w:lineRule="auto"/>
              <w:jc w:val="both"/>
              <w:rPr>
                <w:szCs w:val="22"/>
                <w:lang w:val="nb-NO"/>
              </w:rPr>
            </w:pPr>
            <w:r w:rsidRPr="005315E6">
              <w:rPr>
                <w:szCs w:val="22"/>
                <w:lang w:val="nb-NO"/>
              </w:rPr>
              <w:t xml:space="preserve">Công thức phân tử </w:t>
            </w:r>
            <w:r w:rsidR="007A5059">
              <w:rPr>
                <w:szCs w:val="22"/>
                <w:lang w:val="nb-NO"/>
              </w:rPr>
              <w:t>(C</w:t>
            </w:r>
            <w:r w:rsidR="007A5059">
              <w:rPr>
                <w:szCs w:val="22"/>
                <w:vertAlign w:val="subscript"/>
                <w:lang w:val="nb-NO"/>
              </w:rPr>
              <w:t>6</w:t>
            </w:r>
            <w:r w:rsidR="007A5059" w:rsidRPr="00D66EF5">
              <w:rPr>
                <w:szCs w:val="22"/>
                <w:lang w:val="nb-NO"/>
              </w:rPr>
              <w:t>H</w:t>
            </w:r>
            <w:r w:rsidR="007A5059">
              <w:rPr>
                <w:szCs w:val="22"/>
                <w:vertAlign w:val="subscript"/>
                <w:lang w:val="nb-NO"/>
              </w:rPr>
              <w:t>10</w:t>
            </w:r>
            <w:r w:rsidR="007A5059" w:rsidRPr="00D66EF5">
              <w:rPr>
                <w:szCs w:val="22"/>
                <w:lang w:val="nb-NO"/>
              </w:rPr>
              <w:t>O</w:t>
            </w:r>
            <w:r w:rsidR="007A5059">
              <w:rPr>
                <w:szCs w:val="22"/>
                <w:vertAlign w:val="subscript"/>
                <w:lang w:val="nb-NO"/>
              </w:rPr>
              <w:t>5</w:t>
            </w:r>
            <w:r w:rsidR="007A5059" w:rsidRPr="00D66EF5">
              <w:rPr>
                <w:szCs w:val="22"/>
                <w:lang w:val="nb-NO"/>
              </w:rPr>
              <w:t xml:space="preserve">)n </w:t>
            </w:r>
            <w:r w:rsidRPr="005315E6">
              <w:rPr>
                <w:szCs w:val="22"/>
                <w:lang w:val="nb-NO"/>
              </w:rPr>
              <w:t>.</w:t>
            </w:r>
          </w:p>
          <w:p w:rsidR="005315E6" w:rsidRPr="00882AEA" w:rsidRDefault="005315E6" w:rsidP="005315E6">
            <w:pPr>
              <w:spacing w:line="276" w:lineRule="auto"/>
              <w:jc w:val="both"/>
              <w:rPr>
                <w:szCs w:val="22"/>
                <w:lang w:val="nb-NO"/>
              </w:rPr>
            </w:pPr>
            <w:r w:rsidRPr="005315E6">
              <w:rPr>
                <w:szCs w:val="22"/>
                <w:lang w:val="nb-NO"/>
              </w:rPr>
              <w:t>Tinh bột là hỗn hợp của hai thành phần : amilozơ và amilopectin</w:t>
            </w:r>
          </w:p>
          <w:p w:rsidR="00882AEA" w:rsidRPr="00882AEA" w:rsidRDefault="00882AEA" w:rsidP="00882AEA">
            <w:pPr>
              <w:spacing w:line="276" w:lineRule="auto"/>
              <w:jc w:val="both"/>
              <w:rPr>
                <w:szCs w:val="22"/>
                <w:lang w:val="nb-NO"/>
              </w:rPr>
            </w:pPr>
            <w:r w:rsidRPr="00882AEA">
              <w:rPr>
                <w:szCs w:val="22"/>
                <w:lang w:val="nb-NO"/>
              </w:rPr>
              <w:t>2.3. Tính chất hóa học</w:t>
            </w:r>
          </w:p>
          <w:p w:rsidR="00882AEA" w:rsidRDefault="00A921FF" w:rsidP="00882AEA">
            <w:pPr>
              <w:spacing w:line="276" w:lineRule="auto"/>
              <w:jc w:val="both"/>
              <w:rPr>
                <w:szCs w:val="22"/>
                <w:lang w:val="vi-VN"/>
              </w:rPr>
            </w:pPr>
            <w:r>
              <w:rPr>
                <w:szCs w:val="22"/>
                <w:lang w:val="nb-NO"/>
              </w:rPr>
              <w:t xml:space="preserve">   </w:t>
            </w:r>
            <w:r w:rsidR="00882AEA" w:rsidRPr="00882AEA">
              <w:rPr>
                <w:szCs w:val="22"/>
                <w:lang w:val="nb-NO"/>
              </w:rPr>
              <w:t>2.3.1. Phản ứng thủy phân</w:t>
            </w:r>
          </w:p>
          <w:p w:rsidR="00882AEA" w:rsidRPr="00882AEA" w:rsidRDefault="00A921FF" w:rsidP="00882AEA">
            <w:pPr>
              <w:spacing w:line="276" w:lineRule="auto"/>
              <w:jc w:val="both"/>
              <w:rPr>
                <w:szCs w:val="22"/>
                <w:lang w:val="nb-NO"/>
              </w:rPr>
            </w:pPr>
            <w:r>
              <w:rPr>
                <w:szCs w:val="22"/>
                <w:lang w:val="nb-NO"/>
              </w:rPr>
              <w:t xml:space="preserve">   </w:t>
            </w:r>
            <w:r w:rsidR="00882AEA" w:rsidRPr="00882AEA">
              <w:rPr>
                <w:szCs w:val="22"/>
                <w:lang w:val="nb-NO"/>
              </w:rPr>
              <w:t>2.3.2. Phản ứng màu với iot</w:t>
            </w:r>
          </w:p>
          <w:p w:rsidR="00882AEA" w:rsidRPr="00882AEA" w:rsidRDefault="00882AEA" w:rsidP="00882AEA">
            <w:pPr>
              <w:spacing w:line="276" w:lineRule="auto"/>
              <w:jc w:val="both"/>
              <w:rPr>
                <w:szCs w:val="22"/>
                <w:lang w:val="nb-NO"/>
              </w:rPr>
            </w:pPr>
            <w:r w:rsidRPr="00882AEA">
              <w:rPr>
                <w:szCs w:val="22"/>
                <w:lang w:val="nb-NO"/>
              </w:rPr>
              <w:t>2.4. Ứng dụng</w:t>
            </w:r>
          </w:p>
          <w:p w:rsidR="00882AEA" w:rsidRPr="00A921FF" w:rsidRDefault="00882AEA" w:rsidP="00882AEA">
            <w:pPr>
              <w:spacing w:line="276" w:lineRule="auto"/>
              <w:jc w:val="both"/>
              <w:rPr>
                <w:b/>
                <w:szCs w:val="22"/>
                <w:lang w:val="nb-NO"/>
              </w:rPr>
            </w:pPr>
            <w:r w:rsidRPr="00A921FF">
              <w:rPr>
                <w:b/>
                <w:szCs w:val="22"/>
                <w:lang w:val="nb-NO"/>
              </w:rPr>
              <w:t xml:space="preserve">3. Xenlulozơ </w:t>
            </w:r>
          </w:p>
          <w:p w:rsidR="00882AEA" w:rsidRPr="00882AEA" w:rsidRDefault="00882AEA" w:rsidP="00882AEA">
            <w:pPr>
              <w:spacing w:line="276" w:lineRule="auto"/>
              <w:jc w:val="both"/>
              <w:rPr>
                <w:szCs w:val="22"/>
                <w:lang w:val="nb-NO"/>
              </w:rPr>
            </w:pPr>
            <w:r w:rsidRPr="00882AEA">
              <w:rPr>
                <w:szCs w:val="22"/>
                <w:lang w:val="nb-NO"/>
              </w:rPr>
              <w:t>3.1. Tính chất vật lí, trạng thái thiên nhiên</w:t>
            </w:r>
          </w:p>
          <w:p w:rsidR="00882AEA" w:rsidRDefault="00882AEA" w:rsidP="00882AEA">
            <w:pPr>
              <w:spacing w:line="276" w:lineRule="auto"/>
              <w:jc w:val="both"/>
              <w:rPr>
                <w:szCs w:val="22"/>
                <w:lang w:val="nb-NO"/>
              </w:rPr>
            </w:pPr>
            <w:r w:rsidRPr="00882AEA">
              <w:rPr>
                <w:szCs w:val="22"/>
                <w:lang w:val="nb-NO"/>
              </w:rPr>
              <w:t>3.2. Cấu tạo phân tử</w:t>
            </w:r>
          </w:p>
          <w:p w:rsidR="00D66EF5" w:rsidRDefault="00D66EF5" w:rsidP="00882AEA">
            <w:pPr>
              <w:spacing w:line="276" w:lineRule="auto"/>
              <w:jc w:val="both"/>
              <w:rPr>
                <w:szCs w:val="22"/>
                <w:lang w:val="nb-NO"/>
              </w:rPr>
            </w:pPr>
            <w:r>
              <w:rPr>
                <w:szCs w:val="22"/>
                <w:lang w:val="nb-NO"/>
              </w:rPr>
              <w:t>Công thức phân tử: (C</w:t>
            </w:r>
            <w:r>
              <w:rPr>
                <w:szCs w:val="22"/>
                <w:vertAlign w:val="subscript"/>
                <w:lang w:val="nb-NO"/>
              </w:rPr>
              <w:t>6</w:t>
            </w:r>
            <w:r w:rsidRPr="00D66EF5">
              <w:rPr>
                <w:szCs w:val="22"/>
                <w:lang w:val="nb-NO"/>
              </w:rPr>
              <w:t>H</w:t>
            </w:r>
            <w:r>
              <w:rPr>
                <w:szCs w:val="22"/>
                <w:vertAlign w:val="subscript"/>
                <w:lang w:val="nb-NO"/>
              </w:rPr>
              <w:t>10</w:t>
            </w:r>
            <w:r w:rsidRPr="00D66EF5">
              <w:rPr>
                <w:szCs w:val="22"/>
                <w:lang w:val="nb-NO"/>
              </w:rPr>
              <w:t>O</w:t>
            </w:r>
            <w:r>
              <w:rPr>
                <w:szCs w:val="22"/>
                <w:vertAlign w:val="subscript"/>
                <w:lang w:val="nb-NO"/>
              </w:rPr>
              <w:t>5</w:t>
            </w:r>
            <w:r w:rsidRPr="00D66EF5">
              <w:rPr>
                <w:szCs w:val="22"/>
                <w:lang w:val="nb-NO"/>
              </w:rPr>
              <w:t xml:space="preserve">)n </w:t>
            </w:r>
          </w:p>
          <w:p w:rsidR="00D66EF5" w:rsidRPr="00882AEA" w:rsidRDefault="00D66EF5" w:rsidP="00882AEA">
            <w:pPr>
              <w:spacing w:line="276" w:lineRule="auto"/>
              <w:jc w:val="both"/>
              <w:rPr>
                <w:szCs w:val="22"/>
                <w:lang w:val="nb-NO"/>
              </w:rPr>
            </w:pPr>
            <w:r>
              <w:rPr>
                <w:szCs w:val="22"/>
                <w:lang w:val="nb-NO"/>
              </w:rPr>
              <w:t>CTCT: [C</w:t>
            </w:r>
            <w:r w:rsidR="007A5059">
              <w:rPr>
                <w:szCs w:val="22"/>
                <w:vertAlign w:val="subscript"/>
                <w:lang w:val="nb-NO"/>
              </w:rPr>
              <w:t>6</w:t>
            </w:r>
            <w:r w:rsidRPr="00D66EF5">
              <w:rPr>
                <w:szCs w:val="22"/>
                <w:lang w:val="nb-NO"/>
              </w:rPr>
              <w:t>H</w:t>
            </w:r>
            <w:r w:rsidR="007A5059">
              <w:rPr>
                <w:szCs w:val="22"/>
                <w:vertAlign w:val="subscript"/>
                <w:lang w:val="nb-NO"/>
              </w:rPr>
              <w:t>7</w:t>
            </w:r>
            <w:r w:rsidRPr="00D66EF5">
              <w:rPr>
                <w:szCs w:val="22"/>
                <w:lang w:val="nb-NO"/>
              </w:rPr>
              <w:t>O</w:t>
            </w:r>
            <w:r w:rsidR="007A5059">
              <w:rPr>
                <w:szCs w:val="22"/>
                <w:vertAlign w:val="subscript"/>
                <w:lang w:val="nb-NO"/>
              </w:rPr>
              <w:t>2</w:t>
            </w:r>
            <w:r w:rsidRPr="00D66EF5">
              <w:rPr>
                <w:szCs w:val="22"/>
                <w:lang w:val="nb-NO"/>
              </w:rPr>
              <w:t>(OH)</w:t>
            </w:r>
            <w:r w:rsidR="007A5059">
              <w:rPr>
                <w:szCs w:val="22"/>
                <w:vertAlign w:val="subscript"/>
                <w:lang w:val="nb-NO"/>
              </w:rPr>
              <w:t>3</w:t>
            </w:r>
            <w:r w:rsidRPr="00D66EF5">
              <w:rPr>
                <w:szCs w:val="22"/>
                <w:lang w:val="nb-NO"/>
              </w:rPr>
              <w:t>]n</w:t>
            </w:r>
          </w:p>
          <w:p w:rsidR="00882AEA" w:rsidRPr="00882AEA" w:rsidRDefault="00882AEA" w:rsidP="00882AEA">
            <w:pPr>
              <w:spacing w:line="276" w:lineRule="auto"/>
              <w:jc w:val="both"/>
              <w:rPr>
                <w:szCs w:val="22"/>
                <w:lang w:val="nb-NO"/>
              </w:rPr>
            </w:pPr>
            <w:r w:rsidRPr="00882AEA">
              <w:rPr>
                <w:szCs w:val="22"/>
                <w:lang w:val="nb-NO"/>
              </w:rPr>
              <w:t>3.3. Tính chất hóa học</w:t>
            </w:r>
          </w:p>
          <w:p w:rsidR="00882AEA" w:rsidRPr="00882AEA" w:rsidRDefault="00A921FF" w:rsidP="00882AEA">
            <w:pPr>
              <w:spacing w:line="276" w:lineRule="auto"/>
              <w:jc w:val="both"/>
              <w:rPr>
                <w:szCs w:val="22"/>
                <w:lang w:val="nb-NO"/>
              </w:rPr>
            </w:pPr>
            <w:r>
              <w:rPr>
                <w:szCs w:val="22"/>
                <w:lang w:val="nb-NO"/>
              </w:rPr>
              <w:t xml:space="preserve">   </w:t>
            </w:r>
            <w:r w:rsidR="00882AEA" w:rsidRPr="00882AEA">
              <w:rPr>
                <w:szCs w:val="22"/>
                <w:lang w:val="nb-NO"/>
              </w:rPr>
              <w:t>3.3.1. Phản ứng thủy phân</w:t>
            </w:r>
          </w:p>
          <w:p w:rsidR="00882AEA" w:rsidRDefault="00A921FF" w:rsidP="00882AEA">
            <w:pPr>
              <w:spacing w:line="276" w:lineRule="auto"/>
              <w:jc w:val="both"/>
              <w:rPr>
                <w:szCs w:val="22"/>
                <w:lang w:val="vi-VN"/>
              </w:rPr>
            </w:pPr>
            <w:r>
              <w:rPr>
                <w:szCs w:val="22"/>
                <w:lang w:val="nb-NO"/>
              </w:rPr>
              <w:t xml:space="preserve">   </w:t>
            </w:r>
            <w:r w:rsidR="00882AEA" w:rsidRPr="00882AEA">
              <w:rPr>
                <w:szCs w:val="22"/>
                <w:lang w:val="nb-NO"/>
              </w:rPr>
              <w:t>3.3.2. Phản ứng este hóa với axit nitric</w:t>
            </w:r>
          </w:p>
          <w:p w:rsidR="00E71642" w:rsidRPr="00485F27" w:rsidRDefault="00882AEA" w:rsidP="00485F27">
            <w:pPr>
              <w:spacing w:line="276" w:lineRule="auto"/>
              <w:jc w:val="both"/>
              <w:rPr>
                <w:szCs w:val="22"/>
                <w:lang w:val="vi-VN"/>
              </w:rPr>
            </w:pPr>
            <w:r w:rsidRPr="00882AEA">
              <w:rPr>
                <w:szCs w:val="22"/>
                <w:lang w:val="nb-NO"/>
              </w:rPr>
              <w:t>3.4. Ứng dụng</w:t>
            </w:r>
            <w:r w:rsidR="00485F27">
              <w:rPr>
                <w:szCs w:val="22"/>
                <w:lang w:val="vi-VN"/>
              </w:rPr>
              <w:t xml:space="preserve">: </w:t>
            </w:r>
            <w:hyperlink r:id="rId11" w:tgtFrame="_blank" w:history="1">
              <w:r w:rsidR="00E71642" w:rsidRPr="000817ED">
                <w:rPr>
                  <w:rStyle w:val="Hyperlink"/>
                  <w:bCs/>
                  <w:sz w:val="26"/>
                  <w:szCs w:val="26"/>
                </w:rPr>
                <w:t>X</w:t>
              </w:r>
              <w:r w:rsidR="00E71642" w:rsidRPr="00C21B55">
                <w:rPr>
                  <w:rStyle w:val="Hyperlink"/>
                  <w:bCs/>
                  <w:sz w:val="26"/>
                  <w:szCs w:val="26"/>
                </w:rPr>
                <w:t>enlulozơ</w:t>
              </w:r>
            </w:hyperlink>
            <w:r w:rsidR="00E71642" w:rsidRPr="00C21B55">
              <w:rPr>
                <w:rStyle w:val="Strong"/>
                <w:sz w:val="26"/>
                <w:szCs w:val="26"/>
              </w:rPr>
              <w:t xml:space="preserve"> </w:t>
            </w:r>
            <w:r w:rsidR="00E71642" w:rsidRPr="00C21B55">
              <w:rPr>
                <w:rStyle w:val="Strong"/>
                <w:b w:val="0"/>
                <w:sz w:val="26"/>
                <w:szCs w:val="26"/>
              </w:rPr>
              <w:t xml:space="preserve">còn </w:t>
            </w:r>
            <w:r w:rsidR="00E71642">
              <w:rPr>
                <w:rStyle w:val="Strong"/>
                <w:b w:val="0"/>
                <w:sz w:val="26"/>
                <w:szCs w:val="26"/>
              </w:rPr>
              <w:t xml:space="preserve">là nguyên liệu </w:t>
            </w:r>
            <w:r w:rsidR="00E71642" w:rsidRPr="00C21B55">
              <w:rPr>
                <w:rStyle w:val="Strong"/>
                <w:b w:val="0"/>
                <w:sz w:val="26"/>
                <w:szCs w:val="26"/>
              </w:rPr>
              <w:t xml:space="preserve">để sản xuất rượu etylic, sản xuất </w:t>
            </w:r>
            <w:hyperlink r:id="rId12" w:anchor="o" w:tgtFrame="_blank" w:history="1">
              <w:r w:rsidR="00E71642" w:rsidRPr="00C21B55">
                <w:rPr>
                  <w:rStyle w:val="Hyperlink"/>
                  <w:bCs/>
                  <w:sz w:val="26"/>
                  <w:szCs w:val="26"/>
                </w:rPr>
                <w:t>tơ nhân tạo</w:t>
              </w:r>
            </w:hyperlink>
            <w:r w:rsidR="00E71642" w:rsidRPr="000817ED">
              <w:rPr>
                <w:rStyle w:val="Strong"/>
                <w:b w:val="0"/>
                <w:sz w:val="26"/>
                <w:szCs w:val="26"/>
              </w:rPr>
              <w:t xml:space="preserve">: tơ visco, tơ axetat, </w:t>
            </w:r>
            <w:r w:rsidR="00E71642" w:rsidRPr="00C21B55">
              <w:rPr>
                <w:sz w:val="26"/>
                <w:szCs w:val="26"/>
              </w:rPr>
              <w:t xml:space="preserve">chế tạo </w:t>
            </w:r>
            <w:r w:rsidR="00E71642">
              <w:rPr>
                <w:sz w:val="26"/>
                <w:szCs w:val="26"/>
              </w:rPr>
              <w:t xml:space="preserve">thuốc súng không khói và </w:t>
            </w:r>
            <w:r w:rsidR="00E71642" w:rsidRPr="00C21B55">
              <w:rPr>
                <w:sz w:val="26"/>
                <w:szCs w:val="26"/>
              </w:rPr>
              <w:t xml:space="preserve">phim </w:t>
            </w:r>
            <w:r w:rsidR="00E71642">
              <w:rPr>
                <w:sz w:val="26"/>
                <w:szCs w:val="26"/>
              </w:rPr>
              <w:t>ảnh</w:t>
            </w:r>
            <w:r w:rsidR="00E71642" w:rsidRPr="00C21B55">
              <w:rPr>
                <w:sz w:val="26"/>
                <w:szCs w:val="26"/>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r w:rsidRPr="00882AEA">
              <w:rPr>
                <w:lang w:val="nb-NO"/>
              </w:rPr>
              <w:t>GV nêu câu hỏi.</w:t>
            </w:r>
          </w:p>
          <w:p w:rsidR="00882AEA" w:rsidRPr="00882AEA" w:rsidRDefault="00882AEA" w:rsidP="0021320B">
            <w:pPr>
              <w:spacing w:line="276" w:lineRule="auto"/>
              <w:rPr>
                <w:lang w:val="nb-NO"/>
              </w:rPr>
            </w:pPr>
            <w:r w:rsidRPr="00882AEA">
              <w:rPr>
                <w:lang w:val="nb-NO"/>
              </w:rPr>
              <w:t>GV  bổ sung.</w:t>
            </w:r>
          </w:p>
          <w:p w:rsidR="00882AEA" w:rsidRPr="00882AEA" w:rsidRDefault="00882AEA" w:rsidP="0021320B">
            <w:pPr>
              <w:spacing w:line="276" w:lineRule="auto"/>
              <w:rPr>
                <w:lang w:val="nb-NO"/>
              </w:rPr>
            </w:pPr>
            <w:r w:rsidRPr="00882AEA">
              <w:rPr>
                <w:lang w:val="nb-NO"/>
              </w:rPr>
              <w:t>GV giải thích cấu trúc</w:t>
            </w:r>
            <w:r w:rsidR="007A5059">
              <w:rPr>
                <w:lang w:val="nb-NO"/>
              </w:rPr>
              <w:t xml:space="preserve"> phân tử</w:t>
            </w:r>
            <w:r w:rsidRPr="00882AEA">
              <w:rPr>
                <w:lang w:val="nb-NO"/>
              </w:rPr>
              <w:t>.</w:t>
            </w:r>
          </w:p>
          <w:p w:rsidR="007A5059" w:rsidRDefault="007A5059" w:rsidP="0021320B">
            <w:pPr>
              <w:spacing w:line="276" w:lineRule="auto"/>
              <w:rPr>
                <w:lang w:val="nb-NO"/>
              </w:rPr>
            </w:pPr>
          </w:p>
          <w:p w:rsidR="007A5059" w:rsidRDefault="007A5059" w:rsidP="0021320B">
            <w:pPr>
              <w:spacing w:line="276" w:lineRule="auto"/>
              <w:rPr>
                <w:lang w:val="nb-NO"/>
              </w:rPr>
            </w:pPr>
          </w:p>
          <w:p w:rsidR="007A5059" w:rsidRDefault="007A5059" w:rsidP="0021320B">
            <w:pPr>
              <w:spacing w:line="276" w:lineRule="auto"/>
              <w:rPr>
                <w:lang w:val="nb-NO"/>
              </w:rPr>
            </w:pPr>
          </w:p>
          <w:p w:rsidR="007A5059" w:rsidRDefault="007A5059" w:rsidP="0021320B">
            <w:pPr>
              <w:spacing w:line="276" w:lineRule="auto"/>
              <w:rPr>
                <w:lang w:val="nb-NO"/>
              </w:rPr>
            </w:pPr>
          </w:p>
          <w:p w:rsidR="00882AEA" w:rsidRPr="00882AEA" w:rsidRDefault="00882AEA" w:rsidP="0021320B">
            <w:pPr>
              <w:spacing w:line="276" w:lineRule="auto"/>
              <w:rPr>
                <w:lang w:val="nb-NO"/>
              </w:rPr>
            </w:pPr>
            <w:r w:rsidRPr="00882AEA">
              <w:rPr>
                <w:lang w:val="nb-NO"/>
              </w:rPr>
              <w:t>Từ đặc điểm cấu tạo, GV nêu các tính chất hóa học.</w:t>
            </w:r>
          </w:p>
          <w:p w:rsidR="00882AEA" w:rsidRDefault="00882AEA" w:rsidP="0021320B">
            <w:pPr>
              <w:spacing w:line="276" w:lineRule="auto"/>
              <w:rPr>
                <w:lang w:val="nb-NO"/>
              </w:rPr>
            </w:pPr>
            <w:r w:rsidRPr="00882AEA">
              <w:rPr>
                <w:lang w:val="nb-NO"/>
              </w:rPr>
              <w:lastRenderedPageBreak/>
              <w:t>GV hướng dẫn viết pt hóa học.</w:t>
            </w:r>
          </w:p>
          <w:p w:rsidR="007A5059" w:rsidRPr="00882AEA" w:rsidRDefault="007A5059" w:rsidP="007A5059">
            <w:pPr>
              <w:spacing w:line="276" w:lineRule="auto"/>
              <w:jc w:val="both"/>
              <w:rPr>
                <w:szCs w:val="22"/>
                <w:lang w:val="nb-NO"/>
              </w:rPr>
            </w:pPr>
            <w:r>
              <w:rPr>
                <w:lang w:val="nb-NO"/>
              </w:rPr>
              <w:t xml:space="preserve">GV giới thiệu qui trình sản xuất </w:t>
            </w:r>
            <w:r w:rsidRPr="00882AEA">
              <w:rPr>
                <w:szCs w:val="22"/>
                <w:lang w:val="nb-NO"/>
              </w:rPr>
              <w:t>saccarozơ</w:t>
            </w:r>
            <w:r w:rsidR="00673839">
              <w:rPr>
                <w:szCs w:val="22"/>
                <w:lang w:val="nb-NO"/>
              </w:rPr>
              <w:t>.</w:t>
            </w:r>
          </w:p>
          <w:p w:rsidR="00882AEA" w:rsidRPr="00882AEA" w:rsidRDefault="00673839" w:rsidP="0021320B">
            <w:pPr>
              <w:spacing w:line="276" w:lineRule="auto"/>
              <w:rPr>
                <w:lang w:val="nb-NO"/>
              </w:rPr>
            </w:pPr>
            <w:r>
              <w:rPr>
                <w:lang w:val="nb-NO"/>
              </w:rPr>
              <w:t xml:space="preserve">Nêu câu hỏi ứng dụng </w:t>
            </w: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r w:rsidRPr="00882AEA">
              <w:rPr>
                <w:lang w:val="nb-NO"/>
              </w:rPr>
              <w:t>GV nêu câu hỏi.</w:t>
            </w:r>
          </w:p>
          <w:p w:rsidR="00882AEA" w:rsidRPr="00882AEA" w:rsidRDefault="00882AEA" w:rsidP="0021320B">
            <w:pPr>
              <w:spacing w:line="276" w:lineRule="auto"/>
              <w:rPr>
                <w:lang w:val="nb-NO"/>
              </w:rPr>
            </w:pPr>
            <w:r w:rsidRPr="00882AEA">
              <w:rPr>
                <w:lang w:val="nb-NO"/>
              </w:rPr>
              <w:t>GV  bổ sung.</w:t>
            </w:r>
          </w:p>
          <w:p w:rsidR="00673839" w:rsidRDefault="00882AEA" w:rsidP="0021320B">
            <w:pPr>
              <w:spacing w:line="276" w:lineRule="auto"/>
              <w:rPr>
                <w:lang w:val="nb-NO"/>
              </w:rPr>
            </w:pPr>
            <w:r w:rsidRPr="00882AEA">
              <w:rPr>
                <w:lang w:val="nb-NO"/>
              </w:rPr>
              <w:t>GV giải thích cấu trúc</w:t>
            </w:r>
            <w:r w:rsidR="00673839">
              <w:rPr>
                <w:lang w:val="nb-NO"/>
              </w:rPr>
              <w:t xml:space="preserve"> phân tử.</w:t>
            </w:r>
          </w:p>
          <w:p w:rsidR="00882AEA" w:rsidRPr="00882AEA" w:rsidRDefault="00882AEA" w:rsidP="0021320B">
            <w:pPr>
              <w:spacing w:line="276" w:lineRule="auto"/>
              <w:rPr>
                <w:lang w:val="nb-NO"/>
              </w:rPr>
            </w:pPr>
            <w:r w:rsidRPr="00882AEA">
              <w:rPr>
                <w:lang w:val="nb-NO"/>
              </w:rPr>
              <w:t>Từ đặc điểm cấu tạo, GV nêu các tính chất hóa học và ứng dụng.</w:t>
            </w:r>
          </w:p>
          <w:p w:rsidR="00882AEA" w:rsidRPr="00882AEA" w:rsidRDefault="00882AEA" w:rsidP="0021320B">
            <w:pPr>
              <w:spacing w:line="276" w:lineRule="auto"/>
              <w:rPr>
                <w:lang w:val="nb-NO"/>
              </w:rPr>
            </w:pPr>
            <w:r w:rsidRPr="00882AEA">
              <w:rPr>
                <w:lang w:val="nb-NO"/>
              </w:rPr>
              <w:t>GV hướng dẫn viết pt hóa học.</w:t>
            </w:r>
          </w:p>
          <w:p w:rsidR="00882AEA" w:rsidRPr="00882AEA" w:rsidRDefault="00882AEA" w:rsidP="0021320B">
            <w:pPr>
              <w:spacing w:line="276" w:lineRule="auto"/>
              <w:rPr>
                <w:lang w:val="nb-NO"/>
              </w:rPr>
            </w:pPr>
            <w:r w:rsidRPr="00882AEA">
              <w:rPr>
                <w:lang w:val="nb-NO"/>
              </w:rPr>
              <w:t>GV nêu câu hỏi.</w:t>
            </w:r>
          </w:p>
          <w:p w:rsidR="00882AEA" w:rsidRPr="00882AEA" w:rsidRDefault="00882AEA" w:rsidP="0021320B">
            <w:pPr>
              <w:spacing w:line="276" w:lineRule="auto"/>
              <w:rPr>
                <w:lang w:val="nb-NO"/>
              </w:rPr>
            </w:pPr>
            <w:r w:rsidRPr="00882AEA">
              <w:rPr>
                <w:lang w:val="nb-NO"/>
              </w:rPr>
              <w:t>GV  bổ sung.</w:t>
            </w:r>
          </w:p>
          <w:p w:rsidR="00EA4F78" w:rsidRDefault="00EA4F78" w:rsidP="0021320B">
            <w:pPr>
              <w:spacing w:line="276" w:lineRule="auto"/>
              <w:rPr>
                <w:lang w:val="nb-NO"/>
              </w:rPr>
            </w:pPr>
          </w:p>
          <w:p w:rsidR="00882AEA" w:rsidRPr="00882AEA" w:rsidRDefault="00882AEA" w:rsidP="0021320B">
            <w:pPr>
              <w:spacing w:line="276" w:lineRule="auto"/>
              <w:rPr>
                <w:lang w:val="nb-NO"/>
              </w:rPr>
            </w:pPr>
            <w:r w:rsidRPr="00882AEA">
              <w:rPr>
                <w:lang w:val="nb-NO"/>
              </w:rPr>
              <w:t>GV giải thích cấu tạo</w:t>
            </w:r>
            <w:r w:rsidR="00EA4F78">
              <w:rPr>
                <w:lang w:val="nb-NO"/>
              </w:rPr>
              <w:t xml:space="preserve"> phân tử</w:t>
            </w:r>
            <w:r w:rsidRPr="00882AEA">
              <w:rPr>
                <w:lang w:val="nb-NO"/>
              </w:rPr>
              <w:t>.</w:t>
            </w:r>
          </w:p>
          <w:p w:rsidR="00EA4F78" w:rsidRDefault="00EA4F78" w:rsidP="0021320B">
            <w:pPr>
              <w:spacing w:line="276" w:lineRule="auto"/>
              <w:rPr>
                <w:lang w:val="nb-NO"/>
              </w:rPr>
            </w:pPr>
          </w:p>
          <w:p w:rsidR="00882AEA" w:rsidRPr="00882AEA" w:rsidRDefault="00882AEA" w:rsidP="0021320B">
            <w:pPr>
              <w:spacing w:line="276" w:lineRule="auto"/>
              <w:rPr>
                <w:lang w:val="nb-NO"/>
              </w:rPr>
            </w:pPr>
            <w:r w:rsidRPr="00882AEA">
              <w:rPr>
                <w:lang w:val="nb-NO"/>
              </w:rPr>
              <w:t xml:space="preserve">Từ đặc điểm cấu tạo, GV nêu các tính chất hóa học và ứng dụng.             </w:t>
            </w:r>
          </w:p>
          <w:p w:rsidR="00E71642" w:rsidRDefault="00882AEA" w:rsidP="0021320B">
            <w:pPr>
              <w:spacing w:line="276" w:lineRule="auto"/>
              <w:rPr>
                <w:lang w:val="nb-NO"/>
              </w:rPr>
            </w:pPr>
            <w:r w:rsidRPr="00882AEA">
              <w:rPr>
                <w:lang w:val="nb-NO"/>
              </w:rPr>
              <w:t>GV hướng dẫn viết pt hóa học.</w:t>
            </w:r>
          </w:p>
          <w:p w:rsidR="00E71642" w:rsidRPr="00E71642" w:rsidRDefault="00E71642" w:rsidP="00E71642">
            <w:pPr>
              <w:rPr>
                <w:lang w:val="nb-NO"/>
              </w:rPr>
            </w:pPr>
          </w:p>
          <w:p w:rsidR="00882AEA" w:rsidRPr="00485F27" w:rsidRDefault="00E71642" w:rsidP="00485F27">
            <w:pPr>
              <w:spacing w:line="276" w:lineRule="auto"/>
              <w:rPr>
                <w:lang w:val="vi-VN"/>
              </w:rPr>
            </w:pPr>
            <w:r w:rsidRPr="00882AEA">
              <w:rPr>
                <w:lang w:val="nb-NO"/>
              </w:rPr>
              <w:t>GV nêu câu hỏi.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r w:rsidRPr="00882AEA">
              <w:rPr>
                <w:lang w:val="nb-NO"/>
              </w:rPr>
              <w:t>HS nghiên cứu GT trả lời.</w:t>
            </w:r>
          </w:p>
          <w:p w:rsidR="00882AEA" w:rsidRPr="00882AEA" w:rsidRDefault="00882AEA" w:rsidP="0021320B">
            <w:pPr>
              <w:spacing w:line="276" w:lineRule="auto"/>
              <w:rPr>
                <w:lang w:val="nb-NO"/>
              </w:rPr>
            </w:pPr>
            <w:r w:rsidRPr="00882AEA">
              <w:rPr>
                <w:lang w:val="nb-NO"/>
              </w:rPr>
              <w:t>HS ghi bài.</w:t>
            </w:r>
          </w:p>
          <w:p w:rsidR="00882AEA" w:rsidRPr="00882AEA" w:rsidRDefault="00882AEA" w:rsidP="0021320B">
            <w:pPr>
              <w:spacing w:line="276" w:lineRule="auto"/>
              <w:rPr>
                <w:lang w:val="nb-NO"/>
              </w:rPr>
            </w:pPr>
          </w:p>
          <w:p w:rsidR="007A5059" w:rsidRDefault="007A5059" w:rsidP="0021320B">
            <w:pPr>
              <w:spacing w:line="276" w:lineRule="auto"/>
              <w:rPr>
                <w:lang w:val="nb-NO"/>
              </w:rPr>
            </w:pPr>
          </w:p>
          <w:p w:rsidR="007A5059" w:rsidRDefault="007A5059" w:rsidP="0021320B">
            <w:pPr>
              <w:spacing w:line="276" w:lineRule="auto"/>
              <w:rPr>
                <w:lang w:val="nb-NO"/>
              </w:rPr>
            </w:pPr>
          </w:p>
          <w:p w:rsidR="007A5059" w:rsidRDefault="007A5059" w:rsidP="0021320B">
            <w:pPr>
              <w:spacing w:line="276" w:lineRule="auto"/>
              <w:rPr>
                <w:lang w:val="nb-NO"/>
              </w:rPr>
            </w:pPr>
          </w:p>
          <w:p w:rsidR="007A5059" w:rsidRDefault="007A5059" w:rsidP="0021320B">
            <w:pPr>
              <w:spacing w:line="276" w:lineRule="auto"/>
              <w:rPr>
                <w:lang w:val="nb-NO"/>
              </w:rPr>
            </w:pPr>
          </w:p>
          <w:p w:rsidR="00882AEA" w:rsidRPr="00882AEA" w:rsidRDefault="00882AEA" w:rsidP="0021320B">
            <w:pPr>
              <w:spacing w:line="276" w:lineRule="auto"/>
              <w:rPr>
                <w:lang w:val="nb-NO"/>
              </w:rPr>
            </w:pPr>
            <w:r w:rsidRPr="00882AEA">
              <w:rPr>
                <w:lang w:val="nb-NO"/>
              </w:rPr>
              <w:t>HS luyện tập viết ptpư.</w:t>
            </w: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882AEA" w:rsidRPr="00882AEA" w:rsidRDefault="00673839" w:rsidP="0021320B">
            <w:pPr>
              <w:spacing w:line="276" w:lineRule="auto"/>
              <w:rPr>
                <w:lang w:val="nb-NO"/>
              </w:rPr>
            </w:pPr>
            <w:r>
              <w:rPr>
                <w:lang w:val="nb-NO"/>
              </w:rPr>
              <w:lastRenderedPageBreak/>
              <w:t>HS theo dõi, ghi bài.</w:t>
            </w:r>
          </w:p>
          <w:p w:rsidR="00673839" w:rsidRDefault="00673839" w:rsidP="0021320B">
            <w:pPr>
              <w:spacing w:line="276" w:lineRule="auto"/>
              <w:rPr>
                <w:lang w:val="nb-NO"/>
              </w:rPr>
            </w:pPr>
          </w:p>
          <w:p w:rsidR="00882AEA" w:rsidRPr="00882AEA" w:rsidRDefault="00882AEA" w:rsidP="0021320B">
            <w:pPr>
              <w:spacing w:line="276" w:lineRule="auto"/>
              <w:rPr>
                <w:lang w:val="nb-NO"/>
              </w:rPr>
            </w:pPr>
            <w:r w:rsidRPr="00882AEA">
              <w:rPr>
                <w:lang w:val="nb-NO"/>
              </w:rPr>
              <w:t>HS nghiên cứu gt trả lời.</w:t>
            </w:r>
          </w:p>
          <w:p w:rsidR="00673839" w:rsidRDefault="00673839" w:rsidP="0021320B">
            <w:pPr>
              <w:spacing w:line="276" w:lineRule="auto"/>
              <w:rPr>
                <w:lang w:val="nb-NO"/>
              </w:rPr>
            </w:pPr>
          </w:p>
          <w:p w:rsidR="00882AEA" w:rsidRPr="00882AEA" w:rsidRDefault="00882AEA" w:rsidP="0021320B">
            <w:pPr>
              <w:spacing w:line="276" w:lineRule="auto"/>
              <w:rPr>
                <w:lang w:val="nb-NO"/>
              </w:rPr>
            </w:pPr>
            <w:r w:rsidRPr="00882AEA">
              <w:rPr>
                <w:lang w:val="nb-NO"/>
              </w:rPr>
              <w:t>HS nghiên cứu gt trả lời.</w:t>
            </w:r>
          </w:p>
          <w:p w:rsidR="00882AEA" w:rsidRPr="00882AEA" w:rsidRDefault="00882AEA" w:rsidP="0021320B">
            <w:pPr>
              <w:spacing w:line="276" w:lineRule="auto"/>
              <w:rPr>
                <w:lang w:val="nb-NO"/>
              </w:rPr>
            </w:pPr>
            <w:r w:rsidRPr="00882AEA">
              <w:rPr>
                <w:lang w:val="nb-NO"/>
              </w:rPr>
              <w:t>HS ghi bài.</w:t>
            </w:r>
          </w:p>
          <w:p w:rsidR="00673839" w:rsidRPr="00882AEA" w:rsidRDefault="00673839" w:rsidP="00673839">
            <w:pPr>
              <w:spacing w:line="276" w:lineRule="auto"/>
              <w:rPr>
                <w:lang w:val="nb-NO"/>
              </w:rPr>
            </w:pPr>
            <w:r>
              <w:rPr>
                <w:lang w:val="nb-NO"/>
              </w:rPr>
              <w:t>HS theo dõi, ghi bài.</w:t>
            </w: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673839" w:rsidRPr="00882AEA" w:rsidRDefault="00673839" w:rsidP="00673839">
            <w:pPr>
              <w:spacing w:line="276" w:lineRule="auto"/>
              <w:rPr>
                <w:lang w:val="nb-NO"/>
              </w:rPr>
            </w:pPr>
            <w:r>
              <w:rPr>
                <w:lang w:val="nb-NO"/>
              </w:rPr>
              <w:t>HS theo dõi, ghi bài.</w:t>
            </w:r>
          </w:p>
          <w:p w:rsidR="00882AEA" w:rsidRPr="00882AEA" w:rsidRDefault="00882AEA" w:rsidP="0021320B">
            <w:pPr>
              <w:spacing w:line="276" w:lineRule="auto"/>
              <w:rPr>
                <w:lang w:val="nb-NO"/>
              </w:rPr>
            </w:pPr>
          </w:p>
          <w:p w:rsidR="00882AEA" w:rsidRPr="00882AEA" w:rsidRDefault="00882AEA" w:rsidP="0021320B">
            <w:pPr>
              <w:spacing w:line="276" w:lineRule="auto"/>
              <w:rPr>
                <w:lang w:val="nb-NO"/>
              </w:rPr>
            </w:pPr>
          </w:p>
          <w:p w:rsidR="00882AEA" w:rsidRDefault="00882AEA" w:rsidP="0021320B">
            <w:pPr>
              <w:spacing w:line="276" w:lineRule="auto"/>
              <w:rPr>
                <w:lang w:val="nb-NO"/>
              </w:rPr>
            </w:pPr>
            <w:r w:rsidRPr="00882AEA">
              <w:rPr>
                <w:lang w:val="nb-NO"/>
              </w:rPr>
              <w:t>HS luyện tập viết ptpư.</w:t>
            </w:r>
          </w:p>
          <w:p w:rsidR="00673839" w:rsidRDefault="00673839" w:rsidP="0021320B">
            <w:pPr>
              <w:spacing w:line="276" w:lineRule="auto"/>
              <w:rPr>
                <w:lang w:val="nb-NO"/>
              </w:rPr>
            </w:pPr>
          </w:p>
          <w:p w:rsidR="00673839" w:rsidRDefault="00673839" w:rsidP="0021320B">
            <w:pPr>
              <w:spacing w:line="276" w:lineRule="auto"/>
              <w:rPr>
                <w:lang w:val="nb-NO"/>
              </w:rPr>
            </w:pPr>
          </w:p>
          <w:p w:rsidR="00673839" w:rsidRPr="00882AEA" w:rsidRDefault="00673839" w:rsidP="00673839">
            <w:pPr>
              <w:spacing w:line="276" w:lineRule="auto"/>
              <w:rPr>
                <w:lang w:val="nb-NO"/>
              </w:rPr>
            </w:pPr>
            <w:r w:rsidRPr="00882AEA">
              <w:rPr>
                <w:lang w:val="nb-NO"/>
              </w:rPr>
              <w:t>HS nghiên cứu gt trả lời.</w:t>
            </w:r>
          </w:p>
          <w:p w:rsidR="00673839" w:rsidRPr="00882AEA" w:rsidRDefault="00673839" w:rsidP="00673839">
            <w:pPr>
              <w:spacing w:line="276" w:lineRule="auto"/>
              <w:rPr>
                <w:lang w:val="nb-NO"/>
              </w:rPr>
            </w:pPr>
            <w:r w:rsidRPr="00882AEA">
              <w:rPr>
                <w:lang w:val="nb-NO"/>
              </w:rPr>
              <w:t>HS ghi bài.</w:t>
            </w:r>
          </w:p>
          <w:p w:rsidR="00EA4F78" w:rsidRDefault="00EA4F78" w:rsidP="00673839">
            <w:pPr>
              <w:spacing w:line="276" w:lineRule="auto"/>
              <w:rPr>
                <w:lang w:val="nb-NO"/>
              </w:rPr>
            </w:pPr>
          </w:p>
          <w:p w:rsidR="00673839" w:rsidRPr="00882AEA" w:rsidRDefault="00673839" w:rsidP="00673839">
            <w:pPr>
              <w:spacing w:line="276" w:lineRule="auto"/>
              <w:rPr>
                <w:lang w:val="nb-NO"/>
              </w:rPr>
            </w:pPr>
            <w:r>
              <w:rPr>
                <w:lang w:val="nb-NO"/>
              </w:rPr>
              <w:t>HS theo dõi, ghi bài.</w:t>
            </w:r>
          </w:p>
          <w:p w:rsidR="00673839" w:rsidRPr="00882AEA" w:rsidRDefault="00673839" w:rsidP="00673839">
            <w:pPr>
              <w:spacing w:line="276" w:lineRule="auto"/>
              <w:rPr>
                <w:lang w:val="nb-NO"/>
              </w:rPr>
            </w:pPr>
          </w:p>
          <w:p w:rsidR="00673839" w:rsidRPr="00882AEA" w:rsidRDefault="00673839" w:rsidP="00673839">
            <w:pPr>
              <w:spacing w:line="276" w:lineRule="auto"/>
              <w:rPr>
                <w:lang w:val="nb-NO"/>
              </w:rPr>
            </w:pPr>
            <w:r>
              <w:rPr>
                <w:lang w:val="nb-NO"/>
              </w:rPr>
              <w:t>HS theo dõi, ghi bài.</w:t>
            </w:r>
          </w:p>
          <w:p w:rsidR="00673839" w:rsidRPr="00882AEA" w:rsidRDefault="00673839" w:rsidP="00673839">
            <w:pPr>
              <w:spacing w:line="276" w:lineRule="auto"/>
              <w:rPr>
                <w:lang w:val="nb-NO"/>
              </w:rPr>
            </w:pPr>
          </w:p>
          <w:p w:rsidR="00673839" w:rsidRPr="00882AEA" w:rsidRDefault="00673839" w:rsidP="00673839">
            <w:pPr>
              <w:spacing w:line="276" w:lineRule="auto"/>
              <w:rPr>
                <w:lang w:val="nb-NO"/>
              </w:rPr>
            </w:pPr>
          </w:p>
          <w:p w:rsidR="00E71642" w:rsidRDefault="00673839" w:rsidP="00673839">
            <w:pPr>
              <w:spacing w:line="276" w:lineRule="auto"/>
              <w:rPr>
                <w:lang w:val="nb-NO"/>
              </w:rPr>
            </w:pPr>
            <w:r w:rsidRPr="00882AEA">
              <w:rPr>
                <w:lang w:val="nb-NO"/>
              </w:rPr>
              <w:t>HS luyện tập viết ptpư</w:t>
            </w:r>
          </w:p>
          <w:p w:rsidR="00E71642" w:rsidRPr="00E71642" w:rsidRDefault="00E71642" w:rsidP="00E71642">
            <w:pPr>
              <w:rPr>
                <w:lang w:val="nb-NO"/>
              </w:rPr>
            </w:pPr>
          </w:p>
          <w:p w:rsidR="00E71642" w:rsidRPr="00882AEA" w:rsidRDefault="00E71642" w:rsidP="00E71642">
            <w:pPr>
              <w:spacing w:line="276" w:lineRule="auto"/>
              <w:rPr>
                <w:lang w:val="nb-NO"/>
              </w:rPr>
            </w:pPr>
            <w:r w:rsidRPr="00882AEA">
              <w:rPr>
                <w:lang w:val="nb-NO"/>
              </w:rPr>
              <w:t>HS nghiên cứu GT trả lời.</w:t>
            </w:r>
          </w:p>
          <w:p w:rsidR="00673839" w:rsidRPr="00E71642" w:rsidRDefault="00673839" w:rsidP="00E71642">
            <w:pPr>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82AEA" w:rsidRPr="00C40EAD" w:rsidRDefault="00882AEA" w:rsidP="0021320B">
            <w:pPr>
              <w:spacing w:line="276" w:lineRule="auto"/>
              <w:rPr>
                <w:szCs w:val="22"/>
                <w:lang w:val="nb-NO"/>
              </w:rPr>
            </w:pPr>
          </w:p>
          <w:p w:rsidR="00882AEA" w:rsidRDefault="00305CE2" w:rsidP="0021320B">
            <w:pPr>
              <w:spacing w:line="276" w:lineRule="auto"/>
              <w:jc w:val="center"/>
              <w:rPr>
                <w:szCs w:val="22"/>
                <w:lang w:val="pt-BR"/>
              </w:rPr>
            </w:pPr>
            <w:r>
              <w:rPr>
                <w:szCs w:val="22"/>
                <w:lang w:val="pt-BR"/>
              </w:rPr>
              <w:t>40</w:t>
            </w:r>
            <w:r w:rsidR="00882AEA">
              <w:rPr>
                <w:szCs w:val="22"/>
                <w:lang w:val="pt-BR"/>
              </w:rPr>
              <w:t>’</w:t>
            </w: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305CE2" w:rsidRDefault="00305CE2" w:rsidP="0021320B">
            <w:pPr>
              <w:spacing w:line="276" w:lineRule="auto"/>
              <w:jc w:val="center"/>
              <w:rPr>
                <w:szCs w:val="22"/>
                <w:lang w:val="pt-BR"/>
              </w:rPr>
            </w:pPr>
          </w:p>
          <w:p w:rsidR="00D269A9" w:rsidRDefault="00D269A9" w:rsidP="0021320B">
            <w:pPr>
              <w:spacing w:line="276" w:lineRule="auto"/>
              <w:jc w:val="center"/>
              <w:rPr>
                <w:szCs w:val="22"/>
                <w:lang w:val="pt-BR"/>
              </w:rPr>
            </w:pPr>
          </w:p>
          <w:p w:rsidR="00882AEA" w:rsidRDefault="00305CE2" w:rsidP="0021320B">
            <w:pPr>
              <w:spacing w:line="276" w:lineRule="auto"/>
              <w:jc w:val="center"/>
              <w:rPr>
                <w:szCs w:val="22"/>
                <w:lang w:val="pt-BR"/>
              </w:rPr>
            </w:pPr>
            <w:r>
              <w:rPr>
                <w:szCs w:val="22"/>
                <w:lang w:val="pt-BR"/>
              </w:rPr>
              <w:t>3</w:t>
            </w:r>
            <w:r w:rsidR="00882AEA">
              <w:rPr>
                <w:szCs w:val="22"/>
                <w:lang w:val="pt-BR"/>
              </w:rPr>
              <w:t>0’</w:t>
            </w: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Default="00882AEA" w:rsidP="0021320B">
            <w:pPr>
              <w:spacing w:line="276" w:lineRule="auto"/>
              <w:jc w:val="center"/>
              <w:rPr>
                <w:szCs w:val="22"/>
                <w:lang w:val="pt-BR"/>
              </w:rPr>
            </w:pPr>
          </w:p>
          <w:p w:rsidR="00882AEA" w:rsidRPr="00C40EAD" w:rsidRDefault="00305CE2" w:rsidP="0021320B">
            <w:pPr>
              <w:spacing w:line="276" w:lineRule="auto"/>
              <w:jc w:val="center"/>
              <w:rPr>
                <w:szCs w:val="22"/>
                <w:lang w:val="nb-NO"/>
              </w:rPr>
            </w:pPr>
            <w:r>
              <w:rPr>
                <w:szCs w:val="22"/>
                <w:lang w:val="pt-BR"/>
              </w:rPr>
              <w:t>3</w:t>
            </w:r>
            <w:r w:rsidR="00882AEA">
              <w:rPr>
                <w:szCs w:val="22"/>
                <w:lang w:val="pt-BR"/>
              </w:rPr>
              <w:t>0’</w:t>
            </w:r>
          </w:p>
        </w:tc>
      </w:tr>
      <w:tr w:rsidR="00882AEA" w:rsidRPr="00D95A7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jc w:val="center"/>
              <w:rPr>
                <w:b/>
                <w:bCs/>
                <w:lang w:val="nb-NO"/>
              </w:rPr>
            </w:pPr>
            <w:r w:rsidRPr="00D95A7D">
              <w:rPr>
                <w:b/>
                <w:bCs/>
                <w:lang w:val="nb-NO"/>
              </w:rPr>
              <w:lastRenderedPageBreak/>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rPr>
                <w:b/>
                <w:bCs/>
                <w:u w:val="single"/>
                <w:lang w:val="nb-NO"/>
              </w:rPr>
            </w:pPr>
            <w:r w:rsidRPr="00D95A7D">
              <w:rPr>
                <w:b/>
                <w:bCs/>
                <w:u w:val="single"/>
                <w:lang w:val="nb-NO"/>
              </w:rPr>
              <w:t>Củng cố kiến thức và kết thúc bài</w:t>
            </w:r>
          </w:p>
          <w:p w:rsidR="00501FA0" w:rsidRDefault="00501FA0" w:rsidP="00501FA0">
            <w:pPr>
              <w:spacing w:line="276" w:lineRule="auto"/>
              <w:jc w:val="both"/>
              <w:rPr>
                <w:lang w:val="nb-NO"/>
              </w:rPr>
            </w:pPr>
            <w:r>
              <w:rPr>
                <w:lang w:val="nb-NO"/>
              </w:rPr>
              <w:t>Phản ứng của chức poliancol</w:t>
            </w:r>
            <w:r w:rsidR="00882AEA" w:rsidRPr="00D95A7D">
              <w:rPr>
                <w:bCs/>
                <w:lang w:val="nb-NO"/>
              </w:rPr>
              <w:t xml:space="preserve"> của </w:t>
            </w:r>
            <w:r w:rsidR="00C95462">
              <w:rPr>
                <w:bCs/>
                <w:lang w:val="nb-NO"/>
              </w:rPr>
              <w:t>saccar</w:t>
            </w:r>
            <w:r>
              <w:rPr>
                <w:lang w:val="nb-NO"/>
              </w:rPr>
              <w:t>ozơ.</w:t>
            </w:r>
          </w:p>
          <w:p w:rsidR="00882AEA" w:rsidRPr="00485F27" w:rsidRDefault="00501FA0" w:rsidP="00485F27">
            <w:pPr>
              <w:spacing w:line="276" w:lineRule="auto"/>
              <w:jc w:val="both"/>
              <w:rPr>
                <w:lang w:val="vi-VN"/>
              </w:rPr>
            </w:pPr>
            <w:r>
              <w:rPr>
                <w:lang w:val="nb-NO"/>
              </w:rPr>
              <w:t>So sánh tính chất vật lý và hóa học của</w:t>
            </w:r>
            <w:r w:rsidR="00C95462">
              <w:rPr>
                <w:lang w:val="nb-NO"/>
              </w:rPr>
              <w:t xml:space="preserve"> tinh bột và xenlulozơ</w:t>
            </w:r>
            <w:r>
              <w:rPr>
                <w:lang w:val="nb-NO"/>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rPr>
                <w:lang w:val="nb-NO"/>
              </w:rPr>
            </w:pPr>
          </w:p>
          <w:p w:rsidR="00882AEA" w:rsidRDefault="00882AEA" w:rsidP="0021320B">
            <w:pPr>
              <w:spacing w:line="276" w:lineRule="auto"/>
              <w:rPr>
                <w:lang w:val="vi-VN"/>
              </w:rPr>
            </w:pPr>
            <w:r w:rsidRPr="00D95A7D">
              <w:rPr>
                <w:lang w:val="nb-NO"/>
              </w:rPr>
              <w:t>GV hướng dẫn</w:t>
            </w:r>
          </w:p>
          <w:p w:rsidR="00485F27" w:rsidRPr="00485F27" w:rsidRDefault="00485F27" w:rsidP="0021320B">
            <w:pPr>
              <w:spacing w:line="276" w:lineRule="auto"/>
              <w:rPr>
                <w:lang w:val="vi-VN"/>
              </w:rPr>
            </w:pPr>
            <w:r w:rsidRPr="00D95A7D">
              <w:rPr>
                <w:lang w:val="nb-NO"/>
              </w:rPr>
              <w:t xml:space="preserve">BT  3,4,5 /GT trang </w:t>
            </w:r>
            <w:r>
              <w:rPr>
                <w:lang w:val="nb-NO"/>
              </w:rPr>
              <w:t>8,9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rPr>
                <w:lang w:val="nb-NO"/>
              </w:rPr>
            </w:pPr>
          </w:p>
          <w:p w:rsidR="00882AEA" w:rsidRPr="00D95A7D" w:rsidRDefault="00882AEA" w:rsidP="0021320B">
            <w:pPr>
              <w:spacing w:line="276" w:lineRule="auto"/>
              <w:rPr>
                <w:lang w:val="nb-NO"/>
              </w:rPr>
            </w:pPr>
            <w:r>
              <w:rPr>
                <w:lang w:val="nb-NO"/>
              </w:rPr>
              <w:t>HS ghi bài</w:t>
            </w:r>
          </w:p>
          <w:p w:rsidR="00882AEA" w:rsidRPr="00D95A7D" w:rsidRDefault="00882AEA" w:rsidP="0021320B">
            <w:pPr>
              <w:spacing w:line="276" w:lineRule="auto"/>
              <w:rPr>
                <w:lang w:val="nb-NO"/>
              </w:rPr>
            </w:pPr>
            <w:r w:rsidRPr="00D95A7D">
              <w:rPr>
                <w:lang w:val="nb-NO"/>
              </w:rPr>
              <w:t>HS làm bài tập theo nhóm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jc w:val="center"/>
              <w:rPr>
                <w:lang w:val="nb-NO"/>
              </w:rPr>
            </w:pPr>
          </w:p>
          <w:p w:rsidR="00882AEA" w:rsidRPr="00D95A7D" w:rsidRDefault="00882AEA" w:rsidP="00F31593">
            <w:pPr>
              <w:spacing w:line="276" w:lineRule="auto"/>
              <w:jc w:val="center"/>
              <w:rPr>
                <w:lang w:val="nb-NO"/>
              </w:rPr>
            </w:pPr>
            <w:r w:rsidRPr="00D95A7D">
              <w:rPr>
                <w:lang w:val="nb-NO"/>
              </w:rPr>
              <w:t>15</w:t>
            </w:r>
            <w:r w:rsidR="00F31593">
              <w:rPr>
                <w:lang w:val="nb-NO"/>
              </w:rPr>
              <w:t>’</w:t>
            </w:r>
          </w:p>
        </w:tc>
      </w:tr>
      <w:tr w:rsidR="00882AEA" w:rsidRPr="00D95A7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jc w:val="center"/>
              <w:rPr>
                <w:b/>
                <w:bCs/>
                <w:lang w:val="nb-NO"/>
              </w:rPr>
            </w:pPr>
            <w:r w:rsidRPr="00D95A7D">
              <w:rPr>
                <w:b/>
                <w:bCs/>
                <w:lang w:val="nb-NO"/>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21320B">
            <w:pPr>
              <w:spacing w:line="276" w:lineRule="auto"/>
              <w:rPr>
                <w:b/>
                <w:bCs/>
                <w:u w:val="single"/>
                <w:lang w:val="pt-BR"/>
              </w:rPr>
            </w:pPr>
            <w:r w:rsidRPr="00D95A7D">
              <w:rPr>
                <w:b/>
                <w:bCs/>
                <w:u w:val="single"/>
                <w:lang w:val="pt-BR"/>
              </w:rPr>
              <w:t>Hướng dẫn tự học</w:t>
            </w:r>
          </w:p>
          <w:p w:rsidR="00882AEA" w:rsidRPr="00D95A7D" w:rsidRDefault="00882AEA" w:rsidP="0021320B">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882AEA" w:rsidRDefault="00882AEA" w:rsidP="0021320B">
            <w:pPr>
              <w:spacing w:line="276" w:lineRule="auto"/>
              <w:rPr>
                <w:lang w:val="pt-BR"/>
              </w:rPr>
            </w:pPr>
            <w:r>
              <w:rPr>
                <w:lang w:val="pt-BR"/>
              </w:rPr>
              <w:t xml:space="preserve">Về nhà làm các bài tập sau </w:t>
            </w:r>
          </w:p>
          <w:p w:rsidR="00C95462" w:rsidRPr="00485F27" w:rsidRDefault="00882AEA" w:rsidP="00C95462">
            <w:pPr>
              <w:spacing w:line="276" w:lineRule="auto"/>
              <w:rPr>
                <w:lang w:val="vi-VN"/>
              </w:rPr>
            </w:pPr>
            <w:r>
              <w:rPr>
                <w:lang w:val="pt-BR"/>
              </w:rPr>
              <w:t xml:space="preserve">         </w:t>
            </w:r>
            <w:r w:rsidR="00C95462" w:rsidRPr="00C95462">
              <w:rPr>
                <w:lang w:val="pt-BR"/>
              </w:rPr>
              <w:t>BT 1,2/ GT trang 7,8</w:t>
            </w:r>
            <w:r w:rsidR="00485F27">
              <w:rPr>
                <w:lang w:val="vi-VN"/>
              </w:rPr>
              <w:t xml:space="preserve">; </w:t>
            </w:r>
            <w:r w:rsidR="00485F27" w:rsidRPr="00C95462">
              <w:rPr>
                <w:lang w:val="pt-BR"/>
              </w:rPr>
              <w:t>BT 6,7 /GT trang 9</w:t>
            </w:r>
          </w:p>
          <w:p w:rsidR="00882AEA" w:rsidRPr="00485F27" w:rsidRDefault="00C95462" w:rsidP="00485F27">
            <w:pPr>
              <w:spacing w:line="276" w:lineRule="auto"/>
              <w:rPr>
                <w:lang w:val="vi-VN"/>
              </w:rPr>
            </w:pPr>
            <w:r w:rsidRPr="00C95462">
              <w:rPr>
                <w:lang w:val="pt-BR"/>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82AEA" w:rsidRPr="00D95A7D" w:rsidRDefault="00882AEA" w:rsidP="00F31593">
            <w:pPr>
              <w:spacing w:line="276" w:lineRule="auto"/>
              <w:jc w:val="center"/>
              <w:rPr>
                <w:lang w:val="nb-NO"/>
              </w:rPr>
            </w:pPr>
            <w:r w:rsidRPr="00D95A7D">
              <w:rPr>
                <w:lang w:val="nb-NO"/>
              </w:rPr>
              <w:t>05</w:t>
            </w:r>
            <w:r w:rsidR="00F31593">
              <w:rPr>
                <w:lang w:val="nb-NO"/>
              </w:rPr>
              <w:t>’</w:t>
            </w:r>
          </w:p>
        </w:tc>
      </w:tr>
    </w:tbl>
    <w:p w:rsidR="00FC58E1" w:rsidRPr="00D95A7D" w:rsidRDefault="00FC58E1" w:rsidP="00FC58E1">
      <w:pPr>
        <w:spacing w:line="276" w:lineRule="auto"/>
        <w:rPr>
          <w:lang w:val="pt-BR"/>
        </w:rPr>
      </w:pPr>
    </w:p>
    <w:tbl>
      <w:tblPr>
        <w:tblW w:w="10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182"/>
        <w:gridCol w:w="318"/>
        <w:gridCol w:w="5158"/>
        <w:gridCol w:w="929"/>
      </w:tblGrid>
      <w:tr w:rsidR="00242273" w:rsidRPr="00D95A7D" w:rsidTr="00501FA0">
        <w:trPr>
          <w:trHeight w:val="129"/>
        </w:trPr>
        <w:tc>
          <w:tcPr>
            <w:tcW w:w="3953"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4978A0" w:rsidRDefault="00242273" w:rsidP="00D7510F">
            <w:pPr>
              <w:rPr>
                <w:u w:val="single"/>
                <w:lang w:val="pt-BR"/>
              </w:rPr>
            </w:pPr>
          </w:p>
          <w:p w:rsidR="00242273" w:rsidRPr="004978A0" w:rsidRDefault="00242273" w:rsidP="00D7510F">
            <w:pPr>
              <w:rPr>
                <w:u w:val="single"/>
                <w:lang w:val="pt-BR"/>
              </w:rPr>
            </w:pPr>
          </w:p>
          <w:p w:rsidR="00242273" w:rsidRPr="004A5E8B" w:rsidRDefault="00242273" w:rsidP="00D7510F">
            <w:pPr>
              <w:rPr>
                <w:b/>
                <w:u w:val="single"/>
                <w:lang w:val="pt-BR"/>
              </w:rPr>
            </w:pPr>
            <w:r w:rsidRPr="004A5E8B">
              <w:rPr>
                <w:b/>
                <w:u w:val="single"/>
                <w:lang w:val="pt-BR"/>
              </w:rPr>
              <w:t xml:space="preserve">Nguồn tài liệu tham khảo </w:t>
            </w:r>
          </w:p>
        </w:tc>
        <w:tc>
          <w:tcPr>
            <w:tcW w:w="6405" w:type="dxa"/>
            <w:gridSpan w:val="3"/>
            <w:tcBorders>
              <w:top w:val="single" w:sz="4" w:space="0" w:color="auto"/>
              <w:left w:val="single" w:sz="4" w:space="0" w:color="auto"/>
              <w:bottom w:val="single" w:sz="4" w:space="0" w:color="auto"/>
              <w:right w:val="single" w:sz="4" w:space="0" w:color="auto"/>
            </w:tcBorders>
            <w:shd w:val="clear" w:color="auto" w:fill="auto"/>
          </w:tcPr>
          <w:p w:rsidR="00242273" w:rsidRPr="004A5E8B" w:rsidRDefault="00242273" w:rsidP="00D7510F">
            <w:pPr>
              <w:jc w:val="both"/>
            </w:pPr>
            <w:r w:rsidRPr="004A5E8B">
              <w:t xml:space="preserve">1. </w:t>
            </w:r>
            <w:r w:rsidRPr="004A5E8B">
              <w:rPr>
                <w:i/>
                <w:iCs/>
              </w:rPr>
              <w:t xml:space="preserve">Giáo trình hóa học 4, </w:t>
            </w:r>
            <w:r w:rsidRPr="004A5E8B">
              <w:t>Trường CĐ lý tự trọng Tp. HCM, năm 2018.</w:t>
            </w:r>
          </w:p>
          <w:p w:rsidR="00242273" w:rsidRPr="004A5E8B" w:rsidRDefault="00242273" w:rsidP="00D7510F">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242273" w:rsidRPr="004978A0" w:rsidRDefault="00242273" w:rsidP="00D7510F">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FC58E1" w:rsidRPr="00C40EAD" w:rsidTr="0050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4271" w:type="dxa"/>
            <w:gridSpan w:val="3"/>
            <w:shd w:val="clear" w:color="auto" w:fill="auto"/>
          </w:tcPr>
          <w:p w:rsidR="00FC58E1" w:rsidRPr="00C40EAD" w:rsidRDefault="00FC58E1" w:rsidP="0021320B">
            <w:pPr>
              <w:spacing w:line="276" w:lineRule="auto"/>
              <w:rPr>
                <w:szCs w:val="22"/>
                <w:lang w:val="pt-BR"/>
              </w:rPr>
            </w:pPr>
          </w:p>
          <w:p w:rsidR="00FC58E1" w:rsidRPr="00C40EAD" w:rsidRDefault="00FC58E1" w:rsidP="0021320B">
            <w:pPr>
              <w:spacing w:line="276" w:lineRule="auto"/>
              <w:jc w:val="center"/>
              <w:rPr>
                <w:b/>
                <w:bCs/>
                <w:szCs w:val="22"/>
                <w:lang w:val="pt-BR"/>
              </w:rPr>
            </w:pPr>
            <w:r w:rsidRPr="00C40EAD">
              <w:rPr>
                <w:b/>
                <w:bCs/>
                <w:szCs w:val="22"/>
                <w:lang w:val="pt-BR"/>
              </w:rPr>
              <w:t>Trưởng tổ môn</w:t>
            </w:r>
          </w:p>
          <w:p w:rsidR="00FC58E1" w:rsidRPr="00C40EAD" w:rsidRDefault="00485F27" w:rsidP="00781256">
            <w:pPr>
              <w:spacing w:line="276" w:lineRule="auto"/>
              <w:jc w:val="center"/>
              <w:rPr>
                <w:b/>
                <w:bCs/>
                <w:szCs w:val="22"/>
                <w:lang w:val="pt-BR"/>
              </w:rPr>
            </w:pPr>
            <w:r w:rsidRPr="00C40EAD">
              <w:rPr>
                <w:b/>
                <w:bCs/>
                <w:szCs w:val="22"/>
                <w:lang w:val="pt-BR"/>
              </w:rPr>
              <w:t xml:space="preserve">Nguyễn Thị </w:t>
            </w:r>
            <w:r>
              <w:rPr>
                <w:b/>
                <w:bCs/>
                <w:szCs w:val="22"/>
                <w:lang w:val="pt-BR"/>
              </w:rPr>
              <w:t>Huyền Nga</w:t>
            </w:r>
          </w:p>
        </w:tc>
        <w:tc>
          <w:tcPr>
            <w:tcW w:w="6087" w:type="dxa"/>
            <w:gridSpan w:val="2"/>
            <w:shd w:val="clear" w:color="auto" w:fill="auto"/>
          </w:tcPr>
          <w:p w:rsidR="00FC58E1" w:rsidRPr="00C40EAD" w:rsidRDefault="00FC58E1" w:rsidP="0021320B">
            <w:pPr>
              <w:spacing w:line="276" w:lineRule="auto"/>
              <w:rPr>
                <w:szCs w:val="22"/>
                <w:lang w:val="pt-BR"/>
              </w:rPr>
            </w:pPr>
          </w:p>
          <w:p w:rsidR="00FC58E1" w:rsidRPr="00C40EAD" w:rsidRDefault="00FC58E1" w:rsidP="0021320B">
            <w:pPr>
              <w:spacing w:line="276" w:lineRule="auto"/>
              <w:rPr>
                <w:i/>
                <w:szCs w:val="22"/>
                <w:lang w:val="pt-BR"/>
              </w:rPr>
            </w:pPr>
            <w:r w:rsidRPr="00C40EAD">
              <w:rPr>
                <w:i/>
                <w:szCs w:val="22"/>
                <w:lang w:val="pt-BR"/>
              </w:rPr>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FC58E1" w:rsidRPr="00781256" w:rsidRDefault="00FC58E1" w:rsidP="00781256">
            <w:pPr>
              <w:spacing w:line="276" w:lineRule="auto"/>
              <w:jc w:val="center"/>
              <w:rPr>
                <w:b/>
                <w:bCs/>
                <w:szCs w:val="22"/>
                <w:lang w:val="pt-BR"/>
              </w:rPr>
            </w:pPr>
            <w:r w:rsidRPr="00C40EAD">
              <w:rPr>
                <w:b/>
                <w:szCs w:val="22"/>
                <w:lang w:val="pt-BR"/>
              </w:rPr>
              <w:t>Giảng viên</w:t>
            </w:r>
          </w:p>
        </w:tc>
      </w:tr>
      <w:tr w:rsidR="0021320B" w:rsidRPr="00C40EAD" w:rsidTr="0050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9" w:type="dxa"/>
          <w:trHeight w:val="1164"/>
        </w:trPr>
        <w:tc>
          <w:tcPr>
            <w:tcW w:w="3771" w:type="dxa"/>
            <w:shd w:val="clear" w:color="auto" w:fill="auto"/>
          </w:tcPr>
          <w:p w:rsidR="0021320B" w:rsidRPr="00C40EAD" w:rsidRDefault="0021320B" w:rsidP="0021320B">
            <w:pPr>
              <w:spacing w:line="276" w:lineRule="auto"/>
              <w:rPr>
                <w:szCs w:val="22"/>
                <w:lang w:val="pt-BR"/>
              </w:rPr>
            </w:pPr>
            <w:r w:rsidRPr="00C40EAD">
              <w:rPr>
                <w:szCs w:val="22"/>
                <w:lang w:val="pt-BR"/>
              </w:rPr>
              <w:lastRenderedPageBreak/>
              <w:t xml:space="preserve">Giáo án số:  </w:t>
            </w:r>
            <w:r>
              <w:rPr>
                <w:szCs w:val="22"/>
                <w:lang w:val="pt-BR"/>
              </w:rPr>
              <w:t>03</w:t>
            </w:r>
          </w:p>
        </w:tc>
        <w:tc>
          <w:tcPr>
            <w:tcW w:w="5658" w:type="dxa"/>
            <w:gridSpan w:val="3"/>
            <w:shd w:val="clear" w:color="auto" w:fill="auto"/>
          </w:tcPr>
          <w:p w:rsidR="0021320B" w:rsidRPr="00C40EAD" w:rsidRDefault="0021320B" w:rsidP="0021320B">
            <w:pPr>
              <w:spacing w:line="276" w:lineRule="auto"/>
              <w:rPr>
                <w:szCs w:val="22"/>
              </w:rPr>
            </w:pPr>
            <w:r w:rsidRPr="00C40EAD">
              <w:rPr>
                <w:szCs w:val="22"/>
              </w:rPr>
              <w:t xml:space="preserve">Thời gian thực hiện: </w:t>
            </w:r>
            <w:r>
              <w:rPr>
                <w:szCs w:val="22"/>
              </w:rPr>
              <w:t>2 tiết</w:t>
            </w:r>
          </w:p>
          <w:p w:rsidR="0021320B" w:rsidRPr="00C40EAD" w:rsidRDefault="0021320B" w:rsidP="0021320B">
            <w:pPr>
              <w:spacing w:line="276" w:lineRule="auto"/>
              <w:rPr>
                <w:szCs w:val="22"/>
              </w:rPr>
            </w:pPr>
            <w:r w:rsidRPr="00C40EAD">
              <w:rPr>
                <w:szCs w:val="22"/>
              </w:rPr>
              <w:t xml:space="preserve">Tên chương: </w:t>
            </w:r>
            <w:r w:rsidRPr="00B21D6D">
              <w:rPr>
                <w:b/>
                <w:bCs/>
                <w:sz w:val="26"/>
                <w:szCs w:val="26"/>
              </w:rPr>
              <w:t>CHƯƠNG XVII</w:t>
            </w:r>
            <w:r>
              <w:rPr>
                <w:b/>
                <w:bCs/>
                <w:sz w:val="26"/>
                <w:szCs w:val="26"/>
              </w:rPr>
              <w:t xml:space="preserve">: </w:t>
            </w:r>
            <w:r w:rsidRPr="00B21D6D">
              <w:rPr>
                <w:b/>
                <w:bCs/>
                <w:sz w:val="26"/>
                <w:szCs w:val="26"/>
              </w:rPr>
              <w:t xml:space="preserve"> </w:t>
            </w:r>
            <w:r>
              <w:rPr>
                <w:b/>
                <w:bCs/>
                <w:sz w:val="26"/>
                <w:szCs w:val="26"/>
              </w:rPr>
              <w:t>C</w:t>
            </w:r>
            <w:r w:rsidRPr="00B21D6D">
              <w:rPr>
                <w:b/>
                <w:sz w:val="26"/>
                <w:szCs w:val="26"/>
              </w:rPr>
              <w:t>ACBOHIDRAT</w:t>
            </w:r>
            <w:r w:rsidRPr="00AF3C22">
              <w:rPr>
                <w:b/>
                <w:szCs w:val="22"/>
              </w:rPr>
              <w:t xml:space="preserve"> </w:t>
            </w:r>
          </w:p>
          <w:p w:rsidR="0021320B" w:rsidRDefault="0021320B" w:rsidP="0021320B">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21320B" w:rsidRPr="00C40EAD" w:rsidRDefault="0021320B" w:rsidP="0021320B">
            <w:pPr>
              <w:spacing w:line="276" w:lineRule="auto"/>
              <w:rPr>
                <w:szCs w:val="22"/>
              </w:rPr>
            </w:pPr>
          </w:p>
        </w:tc>
      </w:tr>
    </w:tbl>
    <w:p w:rsidR="0028030B" w:rsidRPr="00AB6EED" w:rsidRDefault="0021320B" w:rsidP="0028030B">
      <w:pPr>
        <w:spacing w:before="120" w:after="120" w:line="276" w:lineRule="auto"/>
        <w:jc w:val="both"/>
        <w:rPr>
          <w:b/>
          <w:bCs/>
          <w:sz w:val="26"/>
          <w:szCs w:val="26"/>
          <w:lang w:val="de-DE"/>
        </w:rPr>
      </w:pPr>
      <w:r w:rsidRPr="00C40EAD">
        <w:rPr>
          <w:szCs w:val="22"/>
          <w:lang w:val="it-IT"/>
        </w:rPr>
        <w:t xml:space="preserve">Tên bài: </w:t>
      </w:r>
      <w:r>
        <w:rPr>
          <w:szCs w:val="22"/>
          <w:lang w:val="it-IT"/>
        </w:rPr>
        <w:tab/>
      </w:r>
      <w:r>
        <w:rPr>
          <w:szCs w:val="22"/>
          <w:lang w:val="it-IT"/>
        </w:rPr>
        <w:tab/>
      </w:r>
      <w:r w:rsidR="0028030B" w:rsidRPr="00AB6EED">
        <w:rPr>
          <w:b/>
          <w:sz w:val="26"/>
          <w:szCs w:val="26"/>
        </w:rPr>
        <w:t xml:space="preserve">:        </w:t>
      </w:r>
      <w:r w:rsidR="0028030B" w:rsidRPr="00AA3707">
        <w:rPr>
          <w:b/>
          <w:i/>
          <w:sz w:val="28"/>
          <w:szCs w:val="28"/>
        </w:rPr>
        <w:t xml:space="preserve">Bài 62: </w:t>
      </w:r>
      <w:r w:rsidR="0028030B" w:rsidRPr="00AA3707">
        <w:rPr>
          <w:b/>
          <w:sz w:val="28"/>
          <w:szCs w:val="28"/>
        </w:rPr>
        <w:t>Ôn tập Chương XVII</w:t>
      </w:r>
    </w:p>
    <w:p w:rsidR="00E71642" w:rsidRPr="00CF6B9C" w:rsidRDefault="00E71642" w:rsidP="00E71642">
      <w:pPr>
        <w:rPr>
          <w:b/>
          <w:u w:val="single"/>
          <w:lang w:val="it-IT"/>
        </w:rPr>
      </w:pPr>
      <w:r w:rsidRPr="00CF6B9C">
        <w:rPr>
          <w:b/>
          <w:u w:val="single"/>
          <w:lang w:val="it-IT"/>
        </w:rPr>
        <w:t xml:space="preserve">Mục tiêu của bài: </w:t>
      </w:r>
    </w:p>
    <w:p w:rsidR="0021320B" w:rsidRPr="00FC58E1" w:rsidRDefault="0021320B" w:rsidP="0021320B">
      <w:pPr>
        <w:spacing w:line="276" w:lineRule="auto"/>
        <w:rPr>
          <w:b/>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28030B" w:rsidRPr="00AB6EED" w:rsidRDefault="0028030B" w:rsidP="0028030B">
      <w:pPr>
        <w:spacing w:line="276" w:lineRule="auto"/>
        <w:jc w:val="both"/>
        <w:rPr>
          <w:sz w:val="26"/>
          <w:szCs w:val="26"/>
          <w:lang w:val="it-IT"/>
        </w:rPr>
      </w:pPr>
      <w:r w:rsidRPr="00AB6EED">
        <w:rPr>
          <w:sz w:val="26"/>
          <w:szCs w:val="26"/>
          <w:lang w:val="it-IT"/>
        </w:rPr>
        <w:t xml:space="preserve">Học sinh </w:t>
      </w:r>
      <w:r w:rsidR="00485F27">
        <w:rPr>
          <w:sz w:val="26"/>
          <w:szCs w:val="26"/>
          <w:lang w:val="vi-VN"/>
        </w:rPr>
        <w:t>nêu được</w:t>
      </w:r>
      <w:r w:rsidRPr="00AB6EED">
        <w:rPr>
          <w:sz w:val="26"/>
          <w:szCs w:val="26"/>
          <w:lang w:val="it-IT"/>
        </w:rPr>
        <w:t xml:space="preserve"> cấu tạo tính chất của các cacbohidrat điển hình</w:t>
      </w:r>
    </w:p>
    <w:p w:rsidR="0028030B" w:rsidRPr="00AB6EED" w:rsidRDefault="0028030B" w:rsidP="0028030B">
      <w:pPr>
        <w:spacing w:line="276" w:lineRule="auto"/>
        <w:jc w:val="both"/>
        <w:rPr>
          <w:sz w:val="26"/>
          <w:szCs w:val="26"/>
          <w:lang w:val="it-IT"/>
        </w:rPr>
      </w:pPr>
      <w:r w:rsidRPr="00AB6EED">
        <w:rPr>
          <w:sz w:val="26"/>
          <w:szCs w:val="26"/>
          <w:lang w:val="it-IT"/>
        </w:rPr>
        <w:t xml:space="preserve">Học sinh </w:t>
      </w:r>
      <w:r w:rsidR="00485F27">
        <w:rPr>
          <w:sz w:val="26"/>
          <w:szCs w:val="26"/>
          <w:lang w:val="vi-VN"/>
        </w:rPr>
        <w:t>trình bày được</w:t>
      </w:r>
      <w:r w:rsidRPr="00AB6EED">
        <w:rPr>
          <w:sz w:val="26"/>
          <w:szCs w:val="26"/>
          <w:lang w:val="it-IT"/>
        </w:rPr>
        <w:t xml:space="preserve"> mối quan hệ giữa các cacbohidrat </w:t>
      </w:r>
    </w:p>
    <w:p w:rsidR="00E71642" w:rsidRPr="00DF4A56" w:rsidRDefault="00E71642" w:rsidP="00E71642">
      <w:pPr>
        <w:jc w:val="both"/>
        <w:outlineLvl w:val="0"/>
      </w:pPr>
      <w:r w:rsidRPr="00DF4A56">
        <w:rPr>
          <w:b/>
          <w:bCs/>
        </w:rPr>
        <w:t xml:space="preserve">2. Kĩ năng: </w:t>
      </w:r>
    </w:p>
    <w:p w:rsidR="0028030B" w:rsidRPr="00AB6EED" w:rsidRDefault="0028030B" w:rsidP="0028030B">
      <w:pPr>
        <w:spacing w:line="276" w:lineRule="auto"/>
        <w:jc w:val="both"/>
        <w:rPr>
          <w:sz w:val="26"/>
          <w:szCs w:val="26"/>
          <w:lang w:val="it-IT"/>
        </w:rPr>
      </w:pPr>
      <w:r w:rsidRPr="00AB6EED">
        <w:rPr>
          <w:sz w:val="26"/>
          <w:szCs w:val="26"/>
          <w:lang w:val="it-IT"/>
        </w:rPr>
        <w:t>Học sinh suy luận</w:t>
      </w:r>
      <w:r w:rsidR="00485F27">
        <w:rPr>
          <w:sz w:val="26"/>
          <w:szCs w:val="26"/>
          <w:lang w:val="vi-VN"/>
        </w:rPr>
        <w:t>, giải thích được</w:t>
      </w:r>
      <w:r w:rsidRPr="00AB6EED">
        <w:rPr>
          <w:sz w:val="26"/>
          <w:szCs w:val="26"/>
          <w:lang w:val="it-IT"/>
        </w:rPr>
        <w:t xml:space="preserve"> tính chất của chất thông qua cấu tạo phức tạp của các hợp chất cacbohidrat.</w:t>
      </w:r>
    </w:p>
    <w:p w:rsidR="0028030B" w:rsidRPr="00AB6EED" w:rsidRDefault="0028030B" w:rsidP="0028030B">
      <w:pPr>
        <w:spacing w:line="276" w:lineRule="auto"/>
        <w:jc w:val="both"/>
        <w:rPr>
          <w:sz w:val="26"/>
          <w:szCs w:val="26"/>
          <w:lang w:val="it-IT"/>
        </w:rPr>
      </w:pPr>
      <w:r w:rsidRPr="00AB6EED">
        <w:rPr>
          <w:sz w:val="26"/>
          <w:szCs w:val="26"/>
          <w:lang w:val="it-IT"/>
        </w:rPr>
        <w:t xml:space="preserve">Học sinh viết được phương trình hóa học và giải được các bài tập </w:t>
      </w:r>
      <w:r w:rsidR="00D877BD">
        <w:rPr>
          <w:sz w:val="26"/>
          <w:szCs w:val="26"/>
          <w:lang w:val="vi-VN"/>
        </w:rPr>
        <w:t>về</w:t>
      </w:r>
      <w:r w:rsidRPr="00AB6EED">
        <w:rPr>
          <w:sz w:val="26"/>
          <w:szCs w:val="26"/>
          <w:lang w:val="it-IT"/>
        </w:rPr>
        <w:t xml:space="preserve"> </w:t>
      </w:r>
      <w:r w:rsidR="00D877BD" w:rsidRPr="00AB6EED">
        <w:rPr>
          <w:sz w:val="26"/>
          <w:szCs w:val="26"/>
          <w:lang w:val="it-IT"/>
        </w:rPr>
        <w:t>cacbohidrat</w:t>
      </w:r>
      <w:r w:rsidRPr="00AB6EED">
        <w:rPr>
          <w:sz w:val="26"/>
          <w:szCs w:val="26"/>
          <w:lang w:val="it-IT"/>
        </w:rPr>
        <w:t>.</w:t>
      </w:r>
    </w:p>
    <w:p w:rsidR="00183DFE" w:rsidRDefault="00E71642" w:rsidP="00183DFE">
      <w:pPr>
        <w:pStyle w:val="NormalWeb"/>
        <w:shd w:val="clear" w:color="auto" w:fill="FFFFFF"/>
        <w:spacing w:before="0" w:beforeAutospacing="0" w:after="0" w:afterAutospacing="0"/>
        <w:textAlignment w:val="baseline"/>
        <w:rPr>
          <w:b/>
          <w:bCs/>
          <w:lang w:val="vi-VN"/>
        </w:rPr>
      </w:pPr>
      <w:r w:rsidRPr="00DF4A56">
        <w:rPr>
          <w:b/>
          <w:bCs/>
        </w:rPr>
        <w:t>3. Thái độ</w:t>
      </w:r>
      <w:r>
        <w:rPr>
          <w:b/>
          <w:bCs/>
          <w:lang w:val="vi-VN"/>
        </w:rPr>
        <w:t xml:space="preserve">: </w:t>
      </w:r>
    </w:p>
    <w:p w:rsidR="00183DFE" w:rsidRPr="00C167C8" w:rsidRDefault="00183DFE" w:rsidP="00183DFE">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E71642" w:rsidRPr="00E71642" w:rsidRDefault="00E71642" w:rsidP="00E71642">
      <w:pPr>
        <w:spacing w:line="276" w:lineRule="auto"/>
        <w:rPr>
          <w:szCs w:val="22"/>
          <w:lang w:val="vi-VN"/>
        </w:rPr>
      </w:pPr>
    </w:p>
    <w:p w:rsidR="0021320B" w:rsidRPr="00AF3C22" w:rsidRDefault="0021320B" w:rsidP="0021320B">
      <w:pPr>
        <w:spacing w:line="276" w:lineRule="auto"/>
        <w:rPr>
          <w:b/>
          <w:szCs w:val="22"/>
          <w:lang w:val="it-IT"/>
        </w:rPr>
      </w:pPr>
      <w:r w:rsidRPr="00AF3C22">
        <w:rPr>
          <w:b/>
          <w:szCs w:val="22"/>
          <w:lang w:val="it-IT"/>
        </w:rPr>
        <w:t>Đồ dùng và phương tiện dạy học:</w:t>
      </w:r>
    </w:p>
    <w:p w:rsidR="0021320B" w:rsidRPr="00C40EAD" w:rsidRDefault="0021320B" w:rsidP="0021320B">
      <w:pPr>
        <w:spacing w:line="276" w:lineRule="auto"/>
        <w:rPr>
          <w:szCs w:val="22"/>
          <w:lang w:val="it-IT"/>
        </w:rPr>
      </w:pPr>
      <w:r w:rsidRPr="00C40EAD">
        <w:rPr>
          <w:szCs w:val="22"/>
          <w:lang w:val="it-IT"/>
        </w:rPr>
        <w:tab/>
        <w:t>Máy chiếu, màn ảnh, máy tính, bảng, phấn.</w:t>
      </w:r>
    </w:p>
    <w:p w:rsidR="0021320B" w:rsidRPr="00182269" w:rsidRDefault="0021320B" w:rsidP="0021320B">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21320B" w:rsidRPr="00182269" w:rsidRDefault="0021320B" w:rsidP="0021320B">
      <w:pPr>
        <w:spacing w:line="276" w:lineRule="auto"/>
        <w:rPr>
          <w:szCs w:val="22"/>
          <w:lang w:val="it-IT"/>
        </w:rPr>
      </w:pPr>
      <w:r w:rsidRPr="00182269">
        <w:rPr>
          <w:szCs w:val="22"/>
          <w:lang w:val="it-IT"/>
        </w:rPr>
        <w:t>Số học sinh vắng:…………Tên:……………………………………………………..................................</w:t>
      </w:r>
    </w:p>
    <w:p w:rsidR="0021320B" w:rsidRPr="00182269" w:rsidRDefault="0021320B" w:rsidP="0021320B">
      <w:pPr>
        <w:spacing w:line="276" w:lineRule="auto"/>
        <w:rPr>
          <w:szCs w:val="22"/>
          <w:lang w:val="it-IT"/>
        </w:rPr>
      </w:pPr>
      <w:r w:rsidRPr="00182269">
        <w:rPr>
          <w:szCs w:val="22"/>
          <w:lang w:val="it-IT"/>
        </w:rPr>
        <w:t>........................................................................................................................................</w:t>
      </w:r>
      <w:r>
        <w:rPr>
          <w:szCs w:val="22"/>
          <w:lang w:val="it-IT"/>
        </w:rPr>
        <w:t>..............................</w:t>
      </w:r>
    </w:p>
    <w:p w:rsidR="0021320B" w:rsidRPr="00AF3C22" w:rsidRDefault="0021320B" w:rsidP="0021320B">
      <w:pPr>
        <w:spacing w:line="276" w:lineRule="auto"/>
        <w:rPr>
          <w:b/>
          <w:szCs w:val="22"/>
          <w:lang w:val="sv-SE"/>
        </w:rPr>
      </w:pPr>
      <w:r w:rsidRPr="00AF3C22">
        <w:rPr>
          <w:b/>
          <w:szCs w:val="22"/>
          <w:lang w:val="sv-SE"/>
        </w:rPr>
        <w:t>II. Thực hiện bài học:</w:t>
      </w:r>
    </w:p>
    <w:p w:rsidR="0021320B" w:rsidRPr="00C40EAD" w:rsidRDefault="0021320B" w:rsidP="0021320B">
      <w:pPr>
        <w:spacing w:line="276" w:lineRule="auto"/>
        <w:rPr>
          <w:szCs w:val="22"/>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21320B" w:rsidRPr="00C40EAD" w:rsidTr="0021320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r w:rsidRPr="00C40EAD">
              <w:rPr>
                <w:szCs w:val="22"/>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r w:rsidRPr="00C40EAD">
              <w:rPr>
                <w:szCs w:val="22"/>
                <w:lang w:val="de-DE"/>
              </w:rPr>
              <w:t>Thời gian</w:t>
            </w:r>
          </w:p>
        </w:tc>
      </w:tr>
      <w:tr w:rsidR="0021320B" w:rsidRPr="00C40EAD" w:rsidTr="0021320B">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1320B" w:rsidRPr="00C40EAD" w:rsidRDefault="0021320B" w:rsidP="0021320B">
            <w:pPr>
              <w:spacing w:line="276" w:lineRule="auto"/>
              <w:jc w:val="center"/>
              <w:rPr>
                <w:szCs w:val="22"/>
                <w:lang w:val="de-DE"/>
              </w:rPr>
            </w:pPr>
          </w:p>
        </w:tc>
      </w:tr>
      <w:tr w:rsidR="0021320B" w:rsidRPr="00C40EA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21320B" w:rsidRPr="00C40EAD" w:rsidRDefault="0021320B" w:rsidP="0021320B">
            <w:pPr>
              <w:spacing w:line="276" w:lineRule="auto"/>
              <w:jc w:val="center"/>
              <w:rPr>
                <w:b/>
                <w:bCs/>
                <w:szCs w:val="22"/>
                <w:lang w:val="de-DE"/>
              </w:rPr>
            </w:pPr>
            <w:r w:rsidRPr="00C40EAD">
              <w:rPr>
                <w:b/>
                <w:bCs/>
                <w:szCs w:val="22"/>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21320B" w:rsidRPr="00C40EAD" w:rsidRDefault="0021320B" w:rsidP="0021320B">
            <w:pPr>
              <w:spacing w:line="276" w:lineRule="auto"/>
              <w:rPr>
                <w:szCs w:val="22"/>
                <w:lang w:val="de-DE"/>
              </w:rPr>
            </w:pPr>
            <w:r w:rsidRPr="00C40EAD">
              <w:rPr>
                <w:b/>
                <w:bCs/>
                <w:szCs w:val="22"/>
                <w:u w:val="single"/>
                <w:lang w:val="de-DE"/>
              </w:rPr>
              <w:t>Dẫn nhập</w:t>
            </w:r>
          </w:p>
          <w:p w:rsidR="0028030B" w:rsidRPr="00C40EAD" w:rsidRDefault="0021320B" w:rsidP="0028030B">
            <w:pPr>
              <w:spacing w:line="276" w:lineRule="auto"/>
              <w:rPr>
                <w:szCs w:val="22"/>
                <w:lang w:val="de-DE"/>
              </w:rPr>
            </w:pPr>
            <w:r w:rsidRPr="00C40EAD">
              <w:rPr>
                <w:iCs/>
                <w:szCs w:val="22"/>
                <w:lang w:val="de-DE"/>
              </w:rPr>
              <w:t xml:space="preserve">- </w:t>
            </w:r>
            <w:r w:rsidR="0028030B">
              <w:rPr>
                <w:szCs w:val="22"/>
                <w:lang w:val="de-DE"/>
              </w:rPr>
              <w:t>K</w:t>
            </w:r>
            <w:r w:rsidR="0028030B" w:rsidRPr="00C40EAD">
              <w:rPr>
                <w:szCs w:val="22"/>
                <w:lang w:val="de-DE"/>
              </w:rPr>
              <w:t>iểm tra bài cũ.</w:t>
            </w:r>
          </w:p>
          <w:p w:rsidR="0021320B" w:rsidRPr="00C40EAD" w:rsidRDefault="00D877BD" w:rsidP="0021320B">
            <w:pPr>
              <w:spacing w:line="276" w:lineRule="auto"/>
              <w:jc w:val="both"/>
              <w:rPr>
                <w:szCs w:val="22"/>
                <w:lang w:val="de-DE"/>
              </w:rPr>
            </w:pPr>
            <w:r w:rsidRPr="00C40EAD">
              <w:rPr>
                <w:szCs w:val="22"/>
                <w:lang w:val="de-DE"/>
              </w:rPr>
              <w:t>- Dẫn nhập bài mới.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21320B" w:rsidRPr="00C40EAD" w:rsidRDefault="0021320B" w:rsidP="0021320B">
            <w:pPr>
              <w:spacing w:line="276" w:lineRule="auto"/>
              <w:rPr>
                <w:szCs w:val="22"/>
                <w:lang w:val="de-DE"/>
              </w:rPr>
            </w:pPr>
            <w:r>
              <w:rPr>
                <w:szCs w:val="22"/>
                <w:lang w:val="de-DE"/>
              </w:rPr>
              <w:t>- Đặt</w:t>
            </w:r>
            <w:r w:rsidRPr="00C40EAD">
              <w:rPr>
                <w:szCs w:val="22"/>
                <w:lang w:val="de-DE"/>
              </w:rPr>
              <w:t xml:space="preserve"> câu hỏi kiểm tra bài cũ.</w:t>
            </w:r>
          </w:p>
          <w:p w:rsidR="0021320B" w:rsidRPr="00D877BD" w:rsidRDefault="0021320B" w:rsidP="0021320B">
            <w:pPr>
              <w:spacing w:line="276" w:lineRule="auto"/>
              <w:rPr>
                <w:szCs w:val="22"/>
                <w:lang w:val="vi-VN"/>
              </w:rPr>
            </w:pPr>
            <w:r w:rsidRPr="00C40EAD">
              <w:rPr>
                <w:szCs w:val="22"/>
                <w:lang w:val="de-DE"/>
              </w:rPr>
              <w:t>- Nhận xét câu trả lời của học sinh.</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1320B" w:rsidRPr="00C40EAD" w:rsidRDefault="0021320B" w:rsidP="0021320B">
            <w:pPr>
              <w:spacing w:line="276" w:lineRule="auto"/>
              <w:rPr>
                <w:szCs w:val="22"/>
                <w:lang w:val="de-DE"/>
              </w:rPr>
            </w:pPr>
            <w:r w:rsidRPr="00C40EAD">
              <w:rPr>
                <w:szCs w:val="22"/>
                <w:lang w:val="de-DE"/>
              </w:rPr>
              <w:t>- Trả lời các câu hỏi.</w:t>
            </w:r>
          </w:p>
          <w:p w:rsidR="0021320B" w:rsidRPr="00C40EAD" w:rsidRDefault="0021320B" w:rsidP="0021320B">
            <w:pPr>
              <w:spacing w:line="276" w:lineRule="auto"/>
              <w:rPr>
                <w:szCs w:val="22"/>
                <w:lang w:val="de-DE"/>
              </w:rPr>
            </w:pPr>
          </w:p>
          <w:p w:rsidR="0021320B" w:rsidRPr="00C40EAD" w:rsidRDefault="0021320B" w:rsidP="0021320B">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1320B" w:rsidRPr="00C40EAD" w:rsidRDefault="0021320B" w:rsidP="0021320B">
            <w:pPr>
              <w:spacing w:line="276" w:lineRule="auto"/>
              <w:rPr>
                <w:szCs w:val="22"/>
                <w:lang w:val="de-DE"/>
              </w:rPr>
            </w:pPr>
          </w:p>
          <w:p w:rsidR="0021320B" w:rsidRPr="00C40EAD" w:rsidRDefault="0021320B" w:rsidP="0021320B">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861AEC" w:rsidRPr="00C40EAD" w:rsidTr="0021320B">
        <w:trPr>
          <w:trHeight w:val="1323"/>
        </w:trPr>
        <w:tc>
          <w:tcPr>
            <w:tcW w:w="521" w:type="dxa"/>
            <w:tcBorders>
              <w:top w:val="single" w:sz="4" w:space="0" w:color="auto"/>
              <w:left w:val="single" w:sz="4" w:space="0" w:color="auto"/>
              <w:right w:val="single" w:sz="4" w:space="0" w:color="auto"/>
            </w:tcBorders>
            <w:shd w:val="clear" w:color="auto" w:fill="auto"/>
          </w:tcPr>
          <w:p w:rsidR="00861AEC" w:rsidRPr="00C40EAD" w:rsidRDefault="00861AEC" w:rsidP="0021320B">
            <w:pPr>
              <w:spacing w:line="276" w:lineRule="auto"/>
              <w:jc w:val="center"/>
              <w:rPr>
                <w:b/>
                <w:bCs/>
                <w:szCs w:val="22"/>
                <w:lang w:val="de-DE"/>
              </w:rPr>
            </w:pPr>
            <w:r w:rsidRPr="00C40EAD">
              <w:rPr>
                <w:b/>
                <w:bCs/>
                <w:szCs w:val="22"/>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61AEC" w:rsidRPr="00C40EAD" w:rsidRDefault="00861AEC" w:rsidP="0021320B">
            <w:pPr>
              <w:spacing w:line="276" w:lineRule="auto"/>
              <w:rPr>
                <w:b/>
                <w:bCs/>
                <w:szCs w:val="22"/>
                <w:u w:val="single"/>
                <w:lang w:val="nb-NO"/>
              </w:rPr>
            </w:pPr>
            <w:r w:rsidRPr="00C40EAD">
              <w:rPr>
                <w:b/>
                <w:bCs/>
                <w:szCs w:val="22"/>
                <w:u w:val="single"/>
                <w:lang w:val="nb-NO"/>
              </w:rPr>
              <w:t>Giảng bài mới</w:t>
            </w:r>
          </w:p>
          <w:p w:rsidR="00861AEC" w:rsidRPr="0028030B" w:rsidRDefault="00861AEC" w:rsidP="0028030B">
            <w:pPr>
              <w:tabs>
                <w:tab w:val="left" w:leader="dot" w:pos="9498"/>
              </w:tabs>
              <w:spacing w:before="120" w:line="276" w:lineRule="auto"/>
              <w:rPr>
                <w:b/>
                <w:bCs/>
              </w:rPr>
            </w:pPr>
            <w:r w:rsidRPr="0028030B">
              <w:rPr>
                <w:b/>
                <w:bCs/>
              </w:rPr>
              <w:t>1. Kiến thức cần nhớ</w:t>
            </w:r>
          </w:p>
          <w:p w:rsidR="00861AEC" w:rsidRPr="0028030B" w:rsidRDefault="00861AEC" w:rsidP="0028030B">
            <w:pPr>
              <w:tabs>
                <w:tab w:val="left" w:leader="dot" w:pos="9498"/>
              </w:tabs>
              <w:spacing w:line="276" w:lineRule="auto"/>
              <w:rPr>
                <w:bCs/>
              </w:rPr>
            </w:pPr>
            <w:r w:rsidRPr="0028030B">
              <w:rPr>
                <w:bCs/>
              </w:rPr>
              <w:t>1.1. Cấu tạo</w:t>
            </w:r>
          </w:p>
          <w:p w:rsidR="00861AEC" w:rsidRDefault="00861AEC" w:rsidP="0028030B">
            <w:pPr>
              <w:tabs>
                <w:tab w:val="left" w:leader="dot" w:pos="9498"/>
              </w:tabs>
              <w:spacing w:line="276" w:lineRule="auto"/>
              <w:rPr>
                <w:bCs/>
              </w:rPr>
            </w:pPr>
            <w:r w:rsidRPr="0028030B">
              <w:rPr>
                <w:bCs/>
              </w:rPr>
              <w:t xml:space="preserve">  1.1.1. Glucozơ và Fructozơ</w:t>
            </w:r>
          </w:p>
          <w:p w:rsidR="00861AEC" w:rsidRPr="00B308F7" w:rsidRDefault="00861AEC" w:rsidP="00B308F7">
            <w:pPr>
              <w:tabs>
                <w:tab w:val="left" w:leader="dot" w:pos="9498"/>
              </w:tabs>
              <w:spacing w:line="276" w:lineRule="auto"/>
              <w:jc w:val="both"/>
              <w:rPr>
                <w:bCs/>
              </w:rPr>
            </w:pPr>
            <w:r>
              <w:rPr>
                <w:bCs/>
              </w:rPr>
              <w:t xml:space="preserve">- </w:t>
            </w:r>
            <w:r w:rsidRPr="00B308F7">
              <w:rPr>
                <w:bCs/>
              </w:rPr>
              <w:t>Glucozơ dạng mạch hở là monoanđehit và poliancol</w:t>
            </w:r>
          </w:p>
          <w:p w:rsidR="00861AEC" w:rsidRPr="0028030B" w:rsidRDefault="00861AEC" w:rsidP="00B308F7">
            <w:pPr>
              <w:tabs>
                <w:tab w:val="left" w:leader="dot" w:pos="9498"/>
              </w:tabs>
              <w:spacing w:line="276" w:lineRule="auto"/>
              <w:jc w:val="both"/>
              <w:rPr>
                <w:bCs/>
              </w:rPr>
            </w:pPr>
            <w:r>
              <w:rPr>
                <w:bCs/>
              </w:rPr>
              <w:t xml:space="preserve">- </w:t>
            </w:r>
            <w:r w:rsidRPr="00B308F7">
              <w:rPr>
                <w:bCs/>
              </w:rPr>
              <w:t>Fructozơ dạng mạch hở là monoxeton và poliancol, có thể chuyển hóa thành glucozơ trong môi trường bazơ</w:t>
            </w:r>
          </w:p>
          <w:p w:rsidR="00861AEC" w:rsidRDefault="00861AEC" w:rsidP="0028030B">
            <w:pPr>
              <w:tabs>
                <w:tab w:val="left" w:leader="dot" w:pos="9498"/>
              </w:tabs>
              <w:spacing w:line="276" w:lineRule="auto"/>
              <w:rPr>
                <w:bCs/>
              </w:rPr>
            </w:pPr>
            <w:r w:rsidRPr="0028030B">
              <w:rPr>
                <w:bCs/>
              </w:rPr>
              <w:t xml:space="preserve">  1.1.2. Saccarozơ</w:t>
            </w:r>
          </w:p>
          <w:p w:rsidR="00861AEC" w:rsidRPr="0028030B" w:rsidRDefault="00861AEC" w:rsidP="00861AEC">
            <w:pPr>
              <w:tabs>
                <w:tab w:val="left" w:leader="dot" w:pos="9498"/>
              </w:tabs>
              <w:spacing w:line="276" w:lineRule="auto"/>
              <w:jc w:val="both"/>
              <w:rPr>
                <w:bCs/>
              </w:rPr>
            </w:pPr>
            <w:r>
              <w:rPr>
                <w:bCs/>
              </w:rPr>
              <w:t xml:space="preserve">- </w:t>
            </w:r>
            <w:r w:rsidRPr="00B308F7">
              <w:rPr>
                <w:bCs/>
              </w:rPr>
              <w:t xml:space="preserve">Phân tử không có nhóm chức </w:t>
            </w:r>
            <w:r>
              <w:rPr>
                <w:bCs/>
              </w:rPr>
              <w:t xml:space="preserve">       </w:t>
            </w:r>
            <w:r w:rsidRPr="00B308F7">
              <w:rPr>
                <w:bCs/>
              </w:rPr>
              <w:t>-CHO, có chức poliancol</w:t>
            </w:r>
            <w:r>
              <w:rPr>
                <w:bCs/>
              </w:rPr>
              <w:t>.</w:t>
            </w:r>
          </w:p>
          <w:p w:rsidR="00861AEC" w:rsidRPr="0028030B" w:rsidRDefault="00861AEC" w:rsidP="0028030B">
            <w:pPr>
              <w:tabs>
                <w:tab w:val="left" w:leader="dot" w:pos="9498"/>
              </w:tabs>
              <w:spacing w:line="276" w:lineRule="auto"/>
              <w:rPr>
                <w:bCs/>
              </w:rPr>
            </w:pPr>
            <w:r w:rsidRPr="0028030B">
              <w:rPr>
                <w:bCs/>
              </w:rPr>
              <w:lastRenderedPageBreak/>
              <w:t xml:space="preserve">  1.1.3. Tinh bột và xenlulozơ</w:t>
            </w:r>
          </w:p>
          <w:p w:rsidR="00861AEC" w:rsidRDefault="00861AEC" w:rsidP="00861AEC">
            <w:pPr>
              <w:tabs>
                <w:tab w:val="left" w:leader="dot" w:pos="9498"/>
              </w:tabs>
              <w:spacing w:line="276" w:lineRule="auto"/>
              <w:jc w:val="both"/>
              <w:rPr>
                <w:bCs/>
              </w:rPr>
            </w:pPr>
            <w:r>
              <w:rPr>
                <w:bCs/>
              </w:rPr>
              <w:t xml:space="preserve">- </w:t>
            </w:r>
            <w:r w:rsidRPr="00B308F7">
              <w:rPr>
                <w:bCs/>
              </w:rPr>
              <w:t xml:space="preserve">Tinh bột có các mắt xích </w:t>
            </w:r>
          </w:p>
          <w:p w:rsidR="00861AEC" w:rsidRPr="00B308F7" w:rsidRDefault="00861AEC" w:rsidP="00861AEC">
            <w:pPr>
              <w:tabs>
                <w:tab w:val="left" w:leader="dot" w:pos="9498"/>
              </w:tabs>
              <w:spacing w:line="276" w:lineRule="auto"/>
              <w:jc w:val="both"/>
              <w:rPr>
                <w:bCs/>
              </w:rPr>
            </w:pPr>
            <w:r>
              <w:rPr>
                <w:rFonts w:ascii="Symbol" w:hAnsi="Symbol"/>
              </w:rPr>
              <w:t></w:t>
            </w:r>
            <w:r>
              <w:t>-</w:t>
            </w:r>
            <w:r w:rsidRPr="00B308F7">
              <w:rPr>
                <w:bCs/>
              </w:rPr>
              <w:t xml:space="preserve"> glucozơ liên kết với nhau thành mạch xoắn lò xo, không có nhóm chức –CHO.</w:t>
            </w:r>
          </w:p>
          <w:p w:rsidR="00861AEC" w:rsidRDefault="00861AEC" w:rsidP="00861AEC">
            <w:pPr>
              <w:tabs>
                <w:tab w:val="left" w:leader="dot" w:pos="9498"/>
              </w:tabs>
              <w:spacing w:line="276" w:lineRule="auto"/>
              <w:jc w:val="both"/>
              <w:rPr>
                <w:bCs/>
              </w:rPr>
            </w:pPr>
            <w:r>
              <w:rPr>
                <w:bCs/>
              </w:rPr>
              <w:t xml:space="preserve">- </w:t>
            </w:r>
            <w:r w:rsidRPr="00B308F7">
              <w:rPr>
                <w:bCs/>
              </w:rPr>
              <w:t xml:space="preserve">Xenlulozơ có các mắt xích </w:t>
            </w:r>
          </w:p>
          <w:p w:rsidR="00861AEC" w:rsidRPr="0028030B" w:rsidRDefault="00861AEC" w:rsidP="00861AEC">
            <w:pPr>
              <w:tabs>
                <w:tab w:val="left" w:leader="dot" w:pos="9498"/>
              </w:tabs>
              <w:spacing w:line="276" w:lineRule="auto"/>
              <w:jc w:val="both"/>
              <w:rPr>
                <w:bCs/>
              </w:rPr>
            </w:pPr>
            <w:r>
              <w:rPr>
                <w:rFonts w:ascii="Symbol" w:hAnsi="Symbol"/>
              </w:rPr>
              <w:t></w:t>
            </w:r>
            <w:r w:rsidRPr="00B308F7">
              <w:rPr>
                <w:bCs/>
              </w:rPr>
              <w:t>- glucozơ liên kết với nhau thành mạch kéo dài, phân tử không có nhóm –CHO, mỗi mắt xích có 3 nhóm -OH tự do.</w:t>
            </w:r>
          </w:p>
          <w:p w:rsidR="00861AEC" w:rsidRPr="0028030B" w:rsidRDefault="00861AEC" w:rsidP="0028030B">
            <w:pPr>
              <w:tabs>
                <w:tab w:val="left" w:leader="dot" w:pos="9498"/>
              </w:tabs>
              <w:spacing w:line="276" w:lineRule="auto"/>
              <w:rPr>
                <w:bCs/>
              </w:rPr>
            </w:pPr>
            <w:r w:rsidRPr="0028030B">
              <w:rPr>
                <w:bCs/>
              </w:rPr>
              <w:t>1.2. Tính chất hóa học</w:t>
            </w:r>
          </w:p>
          <w:p w:rsidR="00861AEC" w:rsidRPr="0028030B" w:rsidRDefault="00861AEC" w:rsidP="0028030B">
            <w:pPr>
              <w:tabs>
                <w:tab w:val="left" w:leader="dot" w:pos="9498"/>
              </w:tabs>
              <w:spacing w:line="276" w:lineRule="auto"/>
              <w:rPr>
                <w:bCs/>
              </w:rPr>
            </w:pPr>
            <w:r w:rsidRPr="0028030B">
              <w:rPr>
                <w:bCs/>
              </w:rPr>
              <w:t xml:space="preserve">  1.2.1. Phản ứng của chức andehit</w:t>
            </w:r>
          </w:p>
          <w:p w:rsidR="00861AEC" w:rsidRPr="0028030B" w:rsidRDefault="00861AEC" w:rsidP="0028030B">
            <w:pPr>
              <w:tabs>
                <w:tab w:val="left" w:leader="dot" w:pos="9498"/>
              </w:tabs>
              <w:spacing w:line="276" w:lineRule="auto"/>
              <w:rPr>
                <w:iCs/>
              </w:rPr>
            </w:pPr>
            <w:r w:rsidRPr="0028030B">
              <w:rPr>
                <w:iCs/>
                <w:noProof/>
              </w:rPr>
              <mc:AlternateContent>
                <mc:Choice Requires="wps">
                  <w:drawing>
                    <wp:anchor distT="0" distB="0" distL="114300" distR="114300" simplePos="0" relativeHeight="251672576" behindDoc="0" locked="0" layoutInCell="1" allowOverlap="1" wp14:anchorId="4C52737F" wp14:editId="1225BA70">
                      <wp:simplePos x="0" y="0"/>
                      <wp:positionH relativeFrom="column">
                        <wp:posOffset>1741805</wp:posOffset>
                      </wp:positionH>
                      <wp:positionV relativeFrom="paragraph">
                        <wp:posOffset>339725</wp:posOffset>
                      </wp:positionV>
                      <wp:extent cx="411480" cy="0"/>
                      <wp:effectExtent l="8255" t="53975" r="18415" b="6032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137.15pt;margin-top:26.75pt;width:32.4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">
                      <v:stroke endarrow="block"/>
                    </v:shape>
                  </w:pict>
                </mc:Fallback>
              </mc:AlternateContent>
            </w:r>
            <w:r w:rsidRPr="0028030B">
              <w:rPr>
                <w:iCs/>
              </w:rPr>
              <w:t>CH</w:t>
            </w:r>
            <w:r w:rsidRPr="0028030B">
              <w:rPr>
                <w:iCs/>
                <w:vertAlign w:val="subscript"/>
              </w:rPr>
              <w:t>2</w:t>
            </w:r>
            <w:r w:rsidRPr="0028030B">
              <w:rPr>
                <w:iCs/>
              </w:rPr>
              <w:t>OH(CHOH)</w:t>
            </w:r>
            <w:r w:rsidRPr="0028030B">
              <w:rPr>
                <w:iCs/>
                <w:vertAlign w:val="subscript"/>
              </w:rPr>
              <w:t>4</w:t>
            </w:r>
            <w:r w:rsidRPr="0028030B">
              <w:rPr>
                <w:iCs/>
              </w:rPr>
              <w:t>CHO +  2AgNO</w:t>
            </w:r>
            <w:r w:rsidRPr="0028030B">
              <w:rPr>
                <w:iCs/>
                <w:vertAlign w:val="subscript"/>
              </w:rPr>
              <w:t>3</w:t>
            </w:r>
            <w:r w:rsidRPr="0028030B">
              <w:rPr>
                <w:iCs/>
              </w:rPr>
              <w:t xml:space="preserve"> + 3NH</w:t>
            </w:r>
            <w:r w:rsidRPr="0028030B">
              <w:rPr>
                <w:iCs/>
                <w:vertAlign w:val="subscript"/>
              </w:rPr>
              <w:t>3</w:t>
            </w:r>
            <w:r w:rsidRPr="0028030B">
              <w:rPr>
                <w:iCs/>
              </w:rPr>
              <w:t xml:space="preserve"> + H</w:t>
            </w:r>
            <w:r w:rsidRPr="0028030B">
              <w:rPr>
                <w:iCs/>
                <w:vertAlign w:val="subscript"/>
              </w:rPr>
              <w:t>2</w:t>
            </w:r>
            <w:r w:rsidRPr="0028030B">
              <w:rPr>
                <w:iCs/>
              </w:rPr>
              <w:t>O</w:t>
            </w:r>
          </w:p>
          <w:p w:rsidR="00861AEC" w:rsidRPr="0028030B" w:rsidRDefault="00861AEC" w:rsidP="0028030B">
            <w:pPr>
              <w:tabs>
                <w:tab w:val="left" w:leader="dot" w:pos="9498"/>
              </w:tabs>
              <w:spacing w:line="276" w:lineRule="auto"/>
              <w:rPr>
                <w:bCs/>
              </w:rPr>
            </w:pPr>
            <w:r w:rsidRPr="0028030B">
              <w:rPr>
                <w:iCs/>
              </w:rPr>
              <w:t>CH</w:t>
            </w:r>
            <w:r w:rsidRPr="0028030B">
              <w:rPr>
                <w:iCs/>
                <w:vertAlign w:val="subscript"/>
              </w:rPr>
              <w:t>2</w:t>
            </w:r>
            <w:r w:rsidRPr="0028030B">
              <w:rPr>
                <w:iCs/>
              </w:rPr>
              <w:t>OH(CHOH)</w:t>
            </w:r>
            <w:r w:rsidRPr="0028030B">
              <w:rPr>
                <w:iCs/>
                <w:vertAlign w:val="subscript"/>
              </w:rPr>
              <w:t>4</w:t>
            </w:r>
            <w:r w:rsidRPr="0028030B">
              <w:rPr>
                <w:iCs/>
              </w:rPr>
              <w:t>COONH</w:t>
            </w:r>
            <w:r w:rsidRPr="0028030B">
              <w:rPr>
                <w:iCs/>
                <w:vertAlign w:val="subscript"/>
              </w:rPr>
              <w:t>4</w:t>
            </w:r>
            <w:r w:rsidRPr="0028030B">
              <w:rPr>
                <w:iCs/>
              </w:rPr>
              <w:t xml:space="preserve"> + 2NH</w:t>
            </w:r>
            <w:r w:rsidRPr="0028030B">
              <w:rPr>
                <w:iCs/>
                <w:vertAlign w:val="subscript"/>
              </w:rPr>
              <w:t>4</w:t>
            </w:r>
            <w:r w:rsidRPr="0028030B">
              <w:rPr>
                <w:iCs/>
              </w:rPr>
              <w:t>NO</w:t>
            </w:r>
            <w:r w:rsidRPr="0028030B">
              <w:rPr>
                <w:iCs/>
                <w:vertAlign w:val="subscript"/>
              </w:rPr>
              <w:t>3</w:t>
            </w:r>
            <w:r w:rsidRPr="0028030B">
              <w:rPr>
                <w:iCs/>
              </w:rPr>
              <w:t xml:space="preserve">  + 2Ag</w:t>
            </w:r>
          </w:p>
          <w:p w:rsidR="00861AEC" w:rsidRDefault="00861AEC" w:rsidP="0028030B">
            <w:pPr>
              <w:tabs>
                <w:tab w:val="left" w:leader="dot" w:pos="9498"/>
              </w:tabs>
              <w:spacing w:line="276" w:lineRule="auto"/>
              <w:rPr>
                <w:bCs/>
                <w:lang w:val="vi-VN"/>
              </w:rPr>
            </w:pPr>
            <w:r w:rsidRPr="0028030B">
              <w:rPr>
                <w:bCs/>
              </w:rPr>
              <w:t xml:space="preserve">  1.2.2. Phản ứng của chức poliancol</w:t>
            </w:r>
          </w:p>
          <w:p w:rsidR="00861AEC" w:rsidRDefault="00861AEC" w:rsidP="0028030B">
            <w:pPr>
              <w:tabs>
                <w:tab w:val="left" w:leader="dot" w:pos="9498"/>
              </w:tabs>
              <w:spacing w:line="276" w:lineRule="auto"/>
              <w:rPr>
                <w:bCs/>
                <w:lang w:val="vi-VN"/>
              </w:rPr>
            </w:pPr>
            <w:r w:rsidRPr="0028030B">
              <w:rPr>
                <w:bCs/>
              </w:rPr>
              <w:t xml:space="preserve">  1.2.3. Phản ứng thủy phân</w:t>
            </w:r>
          </w:p>
          <w:p w:rsidR="00861AEC" w:rsidRDefault="00861AEC" w:rsidP="0028030B">
            <w:pPr>
              <w:tabs>
                <w:tab w:val="left" w:leader="dot" w:pos="9498"/>
              </w:tabs>
              <w:spacing w:line="276" w:lineRule="auto"/>
              <w:rPr>
                <w:bCs/>
                <w:lang w:val="vi-VN"/>
              </w:rPr>
            </w:pPr>
            <w:r w:rsidRPr="0028030B">
              <w:rPr>
                <w:bCs/>
              </w:rPr>
              <w:t xml:space="preserve">  1.2.4. Phản ứng lên men rượu</w:t>
            </w:r>
          </w:p>
          <w:p w:rsidR="00183DFE" w:rsidRPr="006D73E2" w:rsidRDefault="00183DFE" w:rsidP="00183DFE">
            <w:pPr>
              <w:pStyle w:val="NormalWeb"/>
              <w:spacing w:before="120" w:beforeAutospacing="0" w:after="0" w:afterAutospacing="0"/>
              <w:jc w:val="both"/>
              <w:rPr>
                <w:sz w:val="26"/>
                <w:szCs w:val="26"/>
              </w:rPr>
            </w:pP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r w:rsidRPr="006D73E2">
              <w:rPr>
                <w:position w:val="-14"/>
                <w:sz w:val="26"/>
                <w:szCs w:val="26"/>
              </w:rPr>
              <w:object w:dxaOrig="10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9.5pt" o:ole="">
                  <v:imagedata r:id="rId13" o:title=""/>
                </v:shape>
                <o:OLEObject Type="Embed" ProgID="Equation.DSMT4" ShapeID="_x0000_i1025" DrawAspect="Content" ObjectID="_1581850610" r:id="rId14"/>
              </w:object>
            </w:r>
            <w:r>
              <w:rPr>
                <w:sz w:val="26"/>
                <w:szCs w:val="26"/>
              </w:rPr>
              <w:t xml:space="preserve"> 2C</w:t>
            </w:r>
            <w:r>
              <w:rPr>
                <w:sz w:val="26"/>
                <w:szCs w:val="26"/>
                <w:vertAlign w:val="subscript"/>
              </w:rPr>
              <w:t>2</w:t>
            </w:r>
            <w:r>
              <w:rPr>
                <w:sz w:val="26"/>
                <w:szCs w:val="26"/>
              </w:rPr>
              <w:t>H</w:t>
            </w:r>
            <w:r>
              <w:rPr>
                <w:sz w:val="26"/>
                <w:szCs w:val="26"/>
                <w:vertAlign w:val="subscript"/>
              </w:rPr>
              <w:t>5</w:t>
            </w:r>
            <w:r>
              <w:rPr>
                <w:sz w:val="26"/>
                <w:szCs w:val="26"/>
              </w:rPr>
              <w:t>OH + 2CO</w:t>
            </w:r>
            <w:r>
              <w:rPr>
                <w:sz w:val="26"/>
                <w:szCs w:val="26"/>
                <w:vertAlign w:val="subscript"/>
              </w:rPr>
              <w:t>2</w:t>
            </w:r>
            <w:r>
              <w:rPr>
                <w:sz w:val="26"/>
                <w:szCs w:val="26"/>
              </w:rPr>
              <w:sym w:font="Symbol" w:char="F0AD"/>
            </w:r>
          </w:p>
          <w:p w:rsidR="00861AEC" w:rsidRPr="0028030B" w:rsidRDefault="00861AEC" w:rsidP="0028030B">
            <w:pPr>
              <w:spacing w:line="276" w:lineRule="auto"/>
              <w:rPr>
                <w:b/>
                <w:bCs/>
              </w:rPr>
            </w:pPr>
            <w:r w:rsidRPr="0028030B">
              <w:rPr>
                <w:b/>
                <w:bCs/>
              </w:rPr>
              <w:t>2. Bài tập</w:t>
            </w:r>
          </w:p>
          <w:p w:rsidR="00861AEC" w:rsidRPr="0028030B" w:rsidRDefault="00861AEC" w:rsidP="0028030B">
            <w:pPr>
              <w:spacing w:line="276" w:lineRule="auto"/>
              <w:rPr>
                <w:bCs/>
              </w:rPr>
            </w:pPr>
            <w:r w:rsidRPr="0028030B">
              <w:rPr>
                <w:bCs/>
              </w:rPr>
              <w:t>Viết phương trình hóa học theo sơ đồ:</w:t>
            </w:r>
          </w:p>
          <w:p w:rsidR="00861AEC" w:rsidRPr="0028030B" w:rsidRDefault="00861AEC" w:rsidP="0028030B">
            <w:pPr>
              <w:spacing w:line="276" w:lineRule="auto"/>
              <w:rPr>
                <w:bCs/>
              </w:rPr>
            </w:pPr>
            <w:r w:rsidRPr="0028030B">
              <w:rPr>
                <w:b/>
                <w:bCs/>
                <w:noProof/>
                <w:u w:val="single"/>
              </w:rPr>
              <mc:AlternateContent>
                <mc:Choice Requires="wps">
                  <w:drawing>
                    <wp:anchor distT="0" distB="0" distL="114300" distR="114300" simplePos="0" relativeHeight="251670528" behindDoc="0" locked="0" layoutInCell="1" allowOverlap="1" wp14:anchorId="4C6E125C" wp14:editId="35C32BB0">
                      <wp:simplePos x="0" y="0"/>
                      <wp:positionH relativeFrom="column">
                        <wp:posOffset>119380</wp:posOffset>
                      </wp:positionH>
                      <wp:positionV relativeFrom="paragraph">
                        <wp:posOffset>347980</wp:posOffset>
                      </wp:positionV>
                      <wp:extent cx="312420" cy="0"/>
                      <wp:effectExtent l="0" t="76200" r="30480" b="952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9.4pt;margin-top:27.4pt;width:24.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">
                      <v:stroke endarrow="block"/>
                    </v:shape>
                  </w:pict>
                </mc:Fallback>
              </mc:AlternateContent>
            </w:r>
            <w:r w:rsidRPr="0028030B">
              <w:rPr>
                <w:b/>
                <w:bCs/>
                <w:noProof/>
                <w:u w:val="single"/>
              </w:rPr>
              <mc:AlternateContent>
                <mc:Choice Requires="wps">
                  <w:drawing>
                    <wp:anchor distT="0" distB="0" distL="114300" distR="114300" simplePos="0" relativeHeight="251669504" behindDoc="0" locked="0" layoutInCell="1" allowOverlap="1" wp14:anchorId="1B6FD7BB" wp14:editId="2CB3DDC7">
                      <wp:simplePos x="0" y="0"/>
                      <wp:positionH relativeFrom="column">
                        <wp:posOffset>1205865</wp:posOffset>
                      </wp:positionH>
                      <wp:positionV relativeFrom="paragraph">
                        <wp:posOffset>347980</wp:posOffset>
                      </wp:positionV>
                      <wp:extent cx="312420" cy="0"/>
                      <wp:effectExtent l="0" t="76200" r="30480" b="952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94.95pt;margin-top:27.4pt;width:24.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">
                      <v:stroke endarrow="block"/>
                    </v:shape>
                  </w:pict>
                </mc:Fallback>
              </mc:AlternateContent>
            </w:r>
            <w:r w:rsidRPr="0028030B">
              <w:rPr>
                <w:b/>
                <w:bCs/>
                <w:noProof/>
                <w:u w:val="single"/>
              </w:rPr>
              <mc:AlternateContent>
                <mc:Choice Requires="wps">
                  <w:drawing>
                    <wp:anchor distT="0" distB="0" distL="114300" distR="114300" simplePos="0" relativeHeight="251671552" behindDoc="0" locked="0" layoutInCell="1" allowOverlap="1" wp14:anchorId="0B4FE1A7" wp14:editId="12908CA7">
                      <wp:simplePos x="0" y="0"/>
                      <wp:positionH relativeFrom="column">
                        <wp:posOffset>1280795</wp:posOffset>
                      </wp:positionH>
                      <wp:positionV relativeFrom="paragraph">
                        <wp:posOffset>125095</wp:posOffset>
                      </wp:positionV>
                      <wp:extent cx="312420" cy="0"/>
                      <wp:effectExtent l="0" t="76200" r="30480" b="952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00.85pt;margin-top:9.85pt;width:24.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">
                      <v:stroke endarrow="block"/>
                    </v:shape>
                  </w:pict>
                </mc:Fallback>
              </mc:AlternateContent>
            </w:r>
            <w:r w:rsidRPr="0028030B">
              <w:rPr>
                <w:bCs/>
                <w:noProof/>
              </w:rPr>
              <mc:AlternateContent>
                <mc:Choice Requires="wps">
                  <w:drawing>
                    <wp:anchor distT="0" distB="0" distL="114300" distR="114300" simplePos="0" relativeHeight="251668480" behindDoc="0" locked="0" layoutInCell="1" allowOverlap="1" wp14:anchorId="4E7092FF" wp14:editId="4FC4208B">
                      <wp:simplePos x="0" y="0"/>
                      <wp:positionH relativeFrom="column">
                        <wp:posOffset>300355</wp:posOffset>
                      </wp:positionH>
                      <wp:positionV relativeFrom="paragraph">
                        <wp:posOffset>142240</wp:posOffset>
                      </wp:positionV>
                      <wp:extent cx="312420" cy="0"/>
                      <wp:effectExtent l="0" t="76200" r="30480" b="952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23.65pt;margin-top:11.2pt;width:24.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">
                      <v:stroke endarrow="block"/>
                    </v:shape>
                  </w:pict>
                </mc:Fallback>
              </mc:AlternateContent>
            </w:r>
            <w:r w:rsidRPr="0028030B">
              <w:rPr>
                <w:bCs/>
              </w:rPr>
              <w:t>CO</w:t>
            </w:r>
            <w:r w:rsidRPr="0028030B">
              <w:rPr>
                <w:bCs/>
                <w:vertAlign w:val="subscript"/>
              </w:rPr>
              <w:t>2</w:t>
            </w:r>
            <w:r w:rsidRPr="0028030B">
              <w:rPr>
                <w:bCs/>
              </w:rPr>
              <w:t xml:space="preserve">           C</w:t>
            </w:r>
            <w:r w:rsidRPr="0028030B">
              <w:rPr>
                <w:bCs/>
                <w:vertAlign w:val="subscript"/>
              </w:rPr>
              <w:t>6</w:t>
            </w:r>
            <w:r w:rsidRPr="0028030B">
              <w:rPr>
                <w:bCs/>
              </w:rPr>
              <w:t>H</w:t>
            </w:r>
            <w:r w:rsidRPr="0028030B">
              <w:rPr>
                <w:bCs/>
                <w:vertAlign w:val="subscript"/>
              </w:rPr>
              <w:t>12</w:t>
            </w:r>
            <w:r w:rsidRPr="0028030B">
              <w:rPr>
                <w:bCs/>
              </w:rPr>
              <w:t>O</w:t>
            </w:r>
            <w:r w:rsidRPr="0028030B">
              <w:rPr>
                <w:bCs/>
                <w:vertAlign w:val="subscript"/>
              </w:rPr>
              <w:t>6</w:t>
            </w:r>
            <w:r w:rsidRPr="0028030B">
              <w:rPr>
                <w:bCs/>
              </w:rPr>
              <w:t xml:space="preserve">          Tinh bột  </w:t>
            </w:r>
            <w:r>
              <w:rPr>
                <w:bCs/>
              </w:rPr>
              <w:t xml:space="preserve">      </w:t>
            </w:r>
            <w:r w:rsidRPr="0028030B">
              <w:rPr>
                <w:bCs/>
              </w:rPr>
              <w:t xml:space="preserve">      </w:t>
            </w:r>
            <w:r>
              <w:rPr>
                <w:bCs/>
              </w:rPr>
              <w:t xml:space="preserve">   </w:t>
            </w:r>
            <w:r w:rsidRPr="0028030B">
              <w:rPr>
                <w:bCs/>
              </w:rPr>
              <w:t xml:space="preserve">          </w:t>
            </w:r>
            <w:r>
              <w:rPr>
                <w:bCs/>
              </w:rPr>
              <w:t xml:space="preserve">    </w:t>
            </w:r>
            <w:r>
              <w:rPr>
                <w:bCs/>
              </w:rPr>
              <w:tab/>
              <w:t xml:space="preserve"> Glucozơ             </w:t>
            </w:r>
            <w:r w:rsidRPr="0028030B">
              <w:rPr>
                <w:bCs/>
              </w:rPr>
              <w:t>Sobitol</w:t>
            </w:r>
          </w:p>
          <w:p w:rsidR="00861AEC" w:rsidRDefault="00861AEC" w:rsidP="0028030B">
            <w:pPr>
              <w:spacing w:line="276" w:lineRule="auto"/>
              <w:jc w:val="both"/>
              <w:rPr>
                <w:bCs/>
              </w:rPr>
            </w:pPr>
          </w:p>
          <w:p w:rsidR="00861AEC" w:rsidRPr="00C92CFF" w:rsidRDefault="00861AEC" w:rsidP="0028030B">
            <w:pPr>
              <w:spacing w:line="276" w:lineRule="auto"/>
              <w:jc w:val="both"/>
              <w:rPr>
                <w:szCs w:val="22"/>
                <w:lang w:val="nb-NO"/>
              </w:rPr>
            </w:pPr>
            <w:r w:rsidRPr="0028030B">
              <w:rPr>
                <w:bCs/>
              </w:rPr>
              <w:t>BT 1,4,5 / GT trang 13,14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Default="00861AEC" w:rsidP="00D269A9">
            <w:pPr>
              <w:spacing w:line="276" w:lineRule="auto"/>
              <w:rPr>
                <w:lang w:val="nb-NO"/>
              </w:rPr>
            </w:pPr>
            <w:r w:rsidRPr="00861AEC">
              <w:rPr>
                <w:lang w:val="nb-NO"/>
              </w:rPr>
              <w:t>GV yêu cầu HS nhắc lại cấu tạo các chất đã học trong chương.</w:t>
            </w:r>
          </w:p>
          <w:p w:rsidR="00A76643" w:rsidRDefault="00A76643" w:rsidP="00D269A9">
            <w:pPr>
              <w:spacing w:line="276" w:lineRule="auto"/>
              <w:rPr>
                <w:lang w:val="nb-NO"/>
              </w:rPr>
            </w:pPr>
          </w:p>
          <w:p w:rsidR="00D269A9" w:rsidRPr="00861AEC" w:rsidRDefault="00D269A9" w:rsidP="00D269A9">
            <w:pPr>
              <w:spacing w:line="276" w:lineRule="auto"/>
              <w:rPr>
                <w:lang w:val="nb-NO"/>
              </w:rPr>
            </w:pPr>
          </w:p>
          <w:p w:rsidR="00861AEC" w:rsidRDefault="00A76643" w:rsidP="00D269A9">
            <w:pPr>
              <w:spacing w:line="276" w:lineRule="auto"/>
              <w:rPr>
                <w:lang w:val="nb-NO"/>
              </w:rPr>
            </w:pPr>
            <w:r w:rsidRPr="00861AEC">
              <w:rPr>
                <w:lang w:val="nb-NO"/>
              </w:rPr>
              <w:t>GV hướng dẫn lập bảng so sán</w:t>
            </w:r>
            <w:r>
              <w:rPr>
                <w:lang w:val="nb-NO"/>
              </w:rPr>
              <w:t>h cấu tạo các chất đã học trong chương.</w:t>
            </w: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Pr="00861AEC" w:rsidRDefault="00A76643" w:rsidP="00D269A9">
            <w:pPr>
              <w:spacing w:line="276" w:lineRule="auto"/>
              <w:rPr>
                <w:lang w:val="nb-NO"/>
              </w:rPr>
            </w:pPr>
            <w:r>
              <w:rPr>
                <w:lang w:val="nb-NO"/>
              </w:rPr>
              <w:t xml:space="preserve">Từ cấu tạo phân tử, </w:t>
            </w:r>
            <w:r w:rsidR="00B80BE2">
              <w:rPr>
                <w:lang w:val="nb-NO"/>
              </w:rPr>
              <w:t>yêu cầu HS cho biết các</w:t>
            </w:r>
            <w:r>
              <w:rPr>
                <w:lang w:val="nb-NO"/>
              </w:rPr>
              <w:t xml:space="preserve"> tính chất hóa học</w:t>
            </w:r>
          </w:p>
          <w:p w:rsidR="00A76643" w:rsidRPr="00861AEC" w:rsidRDefault="00861AEC" w:rsidP="00D269A9">
            <w:pPr>
              <w:spacing w:line="276" w:lineRule="auto"/>
              <w:rPr>
                <w:lang w:val="nb-NO"/>
              </w:rPr>
            </w:pPr>
            <w:r w:rsidRPr="00861AEC">
              <w:rPr>
                <w:lang w:val="nb-NO"/>
              </w:rPr>
              <w:t>GV hướng dẫn lập bảng so sánh tính chất hóa học các chất theo các nhóm chức</w:t>
            </w:r>
            <w:r w:rsidR="00B80BE2">
              <w:rPr>
                <w:lang w:val="nb-NO"/>
              </w:rPr>
              <w:t>.</w:t>
            </w:r>
          </w:p>
          <w:p w:rsidR="00861AEC" w:rsidRPr="00861AEC" w:rsidRDefault="00861AEC" w:rsidP="00D269A9">
            <w:pPr>
              <w:spacing w:line="276" w:lineRule="auto"/>
              <w:rPr>
                <w:lang w:val="nb-NO"/>
              </w:rPr>
            </w:pPr>
            <w:r w:rsidRPr="00861AEC">
              <w:rPr>
                <w:lang w:val="nb-NO"/>
              </w:rPr>
              <w:t>GV yêu cầu HS viết phương trình phản ứng</w:t>
            </w: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r w:rsidRPr="00861AEC">
              <w:rPr>
                <w:lang w:val="nb-NO"/>
              </w:rPr>
              <w:t>GV hướng dẫn làm bài tập.</w:t>
            </w: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r w:rsidRPr="00861AEC">
              <w:rPr>
                <w:lang w:val="nb-NO"/>
              </w:rPr>
              <w:t>HS nghiên cứu,  trả lời.</w:t>
            </w:r>
          </w:p>
          <w:p w:rsidR="00861AEC" w:rsidRPr="00861AEC" w:rsidRDefault="00861AEC" w:rsidP="00D269A9">
            <w:pPr>
              <w:spacing w:line="276" w:lineRule="auto"/>
              <w:rPr>
                <w:lang w:val="nb-NO"/>
              </w:rPr>
            </w:pPr>
          </w:p>
          <w:p w:rsidR="00861AEC" w:rsidRDefault="00861AEC" w:rsidP="00D269A9">
            <w:pPr>
              <w:spacing w:line="276" w:lineRule="auto"/>
              <w:rPr>
                <w:lang w:val="nb-NO"/>
              </w:rPr>
            </w:pPr>
          </w:p>
          <w:p w:rsidR="00D269A9" w:rsidRPr="00861AEC" w:rsidRDefault="00D269A9"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r w:rsidRPr="00861AEC">
              <w:rPr>
                <w:lang w:val="nb-NO"/>
              </w:rPr>
              <w:t>HS lập bảng so sánh.</w:t>
            </w: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861AEC" w:rsidRDefault="00861AEC"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Default="00A76643" w:rsidP="00D269A9">
            <w:pPr>
              <w:spacing w:line="276" w:lineRule="auto"/>
              <w:rPr>
                <w:lang w:val="nb-NO"/>
              </w:rPr>
            </w:pPr>
          </w:p>
          <w:p w:rsidR="00A76643" w:rsidRPr="00861AEC" w:rsidRDefault="00A76643" w:rsidP="00D269A9">
            <w:pPr>
              <w:spacing w:line="276" w:lineRule="auto"/>
              <w:rPr>
                <w:lang w:val="nb-NO"/>
              </w:rPr>
            </w:pPr>
          </w:p>
          <w:p w:rsidR="00B80BE2" w:rsidRDefault="00B80BE2" w:rsidP="00D269A9">
            <w:pPr>
              <w:spacing w:line="276" w:lineRule="auto"/>
              <w:rPr>
                <w:lang w:val="nb-NO"/>
              </w:rPr>
            </w:pPr>
          </w:p>
          <w:p w:rsidR="00B80BE2" w:rsidRDefault="00B80BE2" w:rsidP="00D269A9">
            <w:pPr>
              <w:spacing w:line="276" w:lineRule="auto"/>
              <w:rPr>
                <w:lang w:val="nb-NO"/>
              </w:rPr>
            </w:pPr>
          </w:p>
          <w:p w:rsidR="00B80BE2" w:rsidRDefault="00B80BE2" w:rsidP="00D269A9">
            <w:pPr>
              <w:spacing w:line="276" w:lineRule="auto"/>
              <w:rPr>
                <w:lang w:val="nb-NO"/>
              </w:rPr>
            </w:pPr>
          </w:p>
          <w:p w:rsidR="00B80BE2" w:rsidRDefault="00B80BE2" w:rsidP="00D269A9">
            <w:pPr>
              <w:spacing w:line="276" w:lineRule="auto"/>
              <w:rPr>
                <w:lang w:val="nb-NO"/>
              </w:rPr>
            </w:pPr>
          </w:p>
          <w:p w:rsidR="00B80BE2" w:rsidRDefault="00B80BE2" w:rsidP="00D269A9">
            <w:pPr>
              <w:spacing w:line="276" w:lineRule="auto"/>
              <w:rPr>
                <w:lang w:val="nb-NO"/>
              </w:rPr>
            </w:pPr>
          </w:p>
          <w:p w:rsidR="00B80BE2" w:rsidRDefault="00B80BE2" w:rsidP="00D269A9">
            <w:pPr>
              <w:spacing w:line="276" w:lineRule="auto"/>
              <w:rPr>
                <w:lang w:val="nb-NO"/>
              </w:rPr>
            </w:pPr>
          </w:p>
          <w:p w:rsidR="00861AEC" w:rsidRPr="00861AEC" w:rsidRDefault="00861AEC" w:rsidP="00D269A9">
            <w:pPr>
              <w:spacing w:line="276" w:lineRule="auto"/>
              <w:rPr>
                <w:lang w:val="nb-NO"/>
              </w:rPr>
            </w:pPr>
            <w:r w:rsidRPr="00861AEC">
              <w:rPr>
                <w:lang w:val="nb-NO"/>
              </w:rPr>
              <w:t xml:space="preserve">HS </w:t>
            </w:r>
            <w:r w:rsidR="00B80BE2">
              <w:rPr>
                <w:lang w:val="nb-NO"/>
              </w:rPr>
              <w:t>theo dõi, trả lời.</w:t>
            </w:r>
          </w:p>
          <w:p w:rsidR="00861AEC" w:rsidRPr="00861AEC" w:rsidRDefault="00861AEC" w:rsidP="00D269A9">
            <w:pPr>
              <w:spacing w:line="276" w:lineRule="auto"/>
              <w:rPr>
                <w:lang w:val="nb-NO"/>
              </w:rPr>
            </w:pPr>
          </w:p>
          <w:p w:rsidR="00861AEC" w:rsidRPr="00861AEC" w:rsidRDefault="00861AEC" w:rsidP="00D269A9">
            <w:pPr>
              <w:spacing w:line="276" w:lineRule="auto"/>
              <w:rPr>
                <w:lang w:val="nb-NO"/>
              </w:rPr>
            </w:pPr>
          </w:p>
          <w:p w:rsidR="00B80BE2" w:rsidRPr="00861AEC" w:rsidRDefault="00B80BE2" w:rsidP="00B80BE2">
            <w:pPr>
              <w:spacing w:line="276" w:lineRule="auto"/>
              <w:rPr>
                <w:lang w:val="nb-NO"/>
              </w:rPr>
            </w:pPr>
            <w:r w:rsidRPr="00861AEC">
              <w:rPr>
                <w:lang w:val="nb-NO"/>
              </w:rPr>
              <w:t>HS lập bảng so sánh.</w:t>
            </w:r>
          </w:p>
          <w:p w:rsidR="00861AEC" w:rsidRDefault="00861AEC" w:rsidP="00D269A9">
            <w:pPr>
              <w:spacing w:line="276" w:lineRule="auto"/>
              <w:rPr>
                <w:lang w:val="nb-NO"/>
              </w:rPr>
            </w:pPr>
          </w:p>
          <w:p w:rsidR="00B80BE2" w:rsidRDefault="00B80BE2" w:rsidP="00D269A9">
            <w:pPr>
              <w:spacing w:line="276" w:lineRule="auto"/>
              <w:rPr>
                <w:lang w:val="nb-NO"/>
              </w:rPr>
            </w:pPr>
          </w:p>
          <w:p w:rsidR="00B80BE2" w:rsidRPr="00861AEC" w:rsidRDefault="00B80BE2" w:rsidP="00D269A9">
            <w:pPr>
              <w:spacing w:line="276" w:lineRule="auto"/>
              <w:rPr>
                <w:lang w:val="nb-NO"/>
              </w:rPr>
            </w:pPr>
          </w:p>
          <w:p w:rsidR="00861AEC" w:rsidRPr="00861AEC" w:rsidRDefault="00861AEC" w:rsidP="00D269A9">
            <w:pPr>
              <w:spacing w:line="276" w:lineRule="auto"/>
              <w:rPr>
                <w:lang w:val="nb-NO"/>
              </w:rPr>
            </w:pPr>
            <w:r w:rsidRPr="00861AEC">
              <w:rPr>
                <w:lang w:val="nb-NO"/>
              </w:rPr>
              <w:t>HS luyện tập.</w:t>
            </w:r>
          </w:p>
          <w:p w:rsidR="00861AEC" w:rsidRPr="00861AEC" w:rsidRDefault="00861AEC" w:rsidP="00D269A9">
            <w:pPr>
              <w:spacing w:line="276" w:lineRule="auto"/>
              <w:rPr>
                <w:lang w:val="nb-NO"/>
              </w:rPr>
            </w:pPr>
          </w:p>
          <w:p w:rsidR="00861AEC" w:rsidRDefault="00861AEC" w:rsidP="00D269A9">
            <w:pPr>
              <w:spacing w:line="276" w:lineRule="auto"/>
              <w:rPr>
                <w:lang w:val="nb-NO"/>
              </w:rPr>
            </w:pPr>
          </w:p>
          <w:p w:rsidR="00F31593" w:rsidRDefault="00F31593" w:rsidP="00D269A9">
            <w:pPr>
              <w:spacing w:line="276" w:lineRule="auto"/>
              <w:rPr>
                <w:lang w:val="nb-NO"/>
              </w:rPr>
            </w:pPr>
          </w:p>
          <w:p w:rsidR="00F31593" w:rsidRPr="00861AEC" w:rsidRDefault="00F31593" w:rsidP="00F31593">
            <w:pPr>
              <w:spacing w:line="276" w:lineRule="auto"/>
              <w:rPr>
                <w:lang w:val="nb-NO"/>
              </w:rPr>
            </w:pPr>
            <w:r w:rsidRPr="00861AEC">
              <w:rPr>
                <w:lang w:val="nb-NO"/>
              </w:rPr>
              <w:t>HS luyện tập.</w:t>
            </w:r>
          </w:p>
          <w:p w:rsidR="00F31593" w:rsidRPr="00861AEC" w:rsidRDefault="00F31593" w:rsidP="00D269A9">
            <w:pPr>
              <w:spacing w:line="276" w:lineRule="auto"/>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1AEC" w:rsidRPr="00C40EAD" w:rsidRDefault="00861AEC" w:rsidP="0021320B">
            <w:pPr>
              <w:spacing w:line="276" w:lineRule="auto"/>
              <w:rPr>
                <w:szCs w:val="22"/>
                <w:lang w:val="nb-NO"/>
              </w:rPr>
            </w:pPr>
          </w:p>
          <w:p w:rsidR="00861AEC" w:rsidRDefault="00043C05" w:rsidP="0021320B">
            <w:pPr>
              <w:spacing w:line="276" w:lineRule="auto"/>
              <w:jc w:val="center"/>
              <w:rPr>
                <w:szCs w:val="22"/>
                <w:lang w:val="pt-BR"/>
              </w:rPr>
            </w:pPr>
            <w:r>
              <w:rPr>
                <w:szCs w:val="22"/>
                <w:lang w:val="pt-BR"/>
              </w:rPr>
              <w:t>3</w:t>
            </w:r>
            <w:r w:rsidR="00861AEC">
              <w:rPr>
                <w:szCs w:val="22"/>
                <w:lang w:val="pt-BR"/>
              </w:rPr>
              <w:t>0’</w:t>
            </w: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861AEC" w:rsidRDefault="00861AEC"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5D3C3A" w:rsidRDefault="005D3C3A" w:rsidP="0021320B">
            <w:pPr>
              <w:spacing w:line="276" w:lineRule="auto"/>
              <w:jc w:val="center"/>
              <w:rPr>
                <w:szCs w:val="22"/>
                <w:lang w:val="pt-BR"/>
              </w:rPr>
            </w:pPr>
          </w:p>
          <w:p w:rsidR="00861AEC" w:rsidRPr="00C40EAD" w:rsidRDefault="005D3C3A" w:rsidP="005D3C3A">
            <w:pPr>
              <w:spacing w:line="276" w:lineRule="auto"/>
              <w:jc w:val="center"/>
              <w:rPr>
                <w:szCs w:val="22"/>
                <w:lang w:val="nb-NO"/>
              </w:rPr>
            </w:pPr>
            <w:r>
              <w:rPr>
                <w:szCs w:val="22"/>
                <w:lang w:val="pt-BR"/>
              </w:rPr>
              <w:t>25</w:t>
            </w:r>
            <w:r w:rsidR="00861AEC">
              <w:rPr>
                <w:szCs w:val="22"/>
                <w:lang w:val="pt-BR"/>
              </w:rPr>
              <w:t>’</w:t>
            </w:r>
          </w:p>
        </w:tc>
      </w:tr>
      <w:tr w:rsidR="00861AEC" w:rsidRPr="00D95A7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jc w:val="center"/>
              <w:rPr>
                <w:b/>
                <w:bCs/>
                <w:lang w:val="nb-NO"/>
              </w:rPr>
            </w:pPr>
            <w:r w:rsidRPr="00D95A7D">
              <w:rPr>
                <w:b/>
                <w:bCs/>
                <w:lang w:val="nb-NO"/>
              </w:rPr>
              <w:lastRenderedPageBreak/>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rPr>
                <w:b/>
                <w:bCs/>
                <w:u w:val="single"/>
                <w:lang w:val="nb-NO"/>
              </w:rPr>
            </w:pPr>
            <w:r w:rsidRPr="00D95A7D">
              <w:rPr>
                <w:b/>
                <w:bCs/>
                <w:u w:val="single"/>
                <w:lang w:val="nb-NO"/>
              </w:rPr>
              <w:t>Củng cố kiến thức và kết thúc bài</w:t>
            </w:r>
          </w:p>
          <w:p w:rsidR="00930F50" w:rsidRDefault="00BF1F63" w:rsidP="00930F50">
            <w:pPr>
              <w:spacing w:line="276" w:lineRule="auto"/>
              <w:jc w:val="both"/>
              <w:rPr>
                <w:lang w:val="nb-NO"/>
              </w:rPr>
            </w:pPr>
            <w:r>
              <w:rPr>
                <w:bCs/>
                <w:lang w:val="nb-NO"/>
              </w:rPr>
              <w:t>Lập bảng so sánh t</w:t>
            </w:r>
            <w:r w:rsidR="00B80BE2">
              <w:rPr>
                <w:bCs/>
                <w:lang w:val="nb-NO"/>
              </w:rPr>
              <w:t>ính chất</w:t>
            </w:r>
            <w:r>
              <w:rPr>
                <w:bCs/>
                <w:lang w:val="nb-NO"/>
              </w:rPr>
              <w:t xml:space="preserve"> vật lý và hóa học của các chất trong chương</w:t>
            </w:r>
            <w:r w:rsidR="00861AEC" w:rsidRPr="00D95A7D">
              <w:rPr>
                <w:lang w:val="nb-NO"/>
              </w:rPr>
              <w:t>.</w:t>
            </w:r>
            <w:r>
              <w:rPr>
                <w:lang w:val="nb-NO"/>
              </w:rPr>
              <w:t xml:space="preserve"> </w:t>
            </w:r>
          </w:p>
          <w:p w:rsidR="00861AEC" w:rsidRPr="00D877BD" w:rsidRDefault="00BF1F63" w:rsidP="00930F50">
            <w:pPr>
              <w:spacing w:line="276" w:lineRule="auto"/>
              <w:jc w:val="both"/>
              <w:rPr>
                <w:lang w:val="vi-VN"/>
              </w:rPr>
            </w:pPr>
            <w:r>
              <w:rPr>
                <w:lang w:val="nb-NO"/>
              </w:rPr>
              <w:t xml:space="preserve">Phản ứng </w:t>
            </w:r>
            <w:r w:rsidR="00930F50">
              <w:rPr>
                <w:lang w:val="nb-NO"/>
              </w:rPr>
              <w:t>theo từng nhóm chức: c</w:t>
            </w:r>
            <w:r>
              <w:rPr>
                <w:lang w:val="nb-NO"/>
              </w:rPr>
              <w:t>hức anđehit</w:t>
            </w:r>
            <w:r w:rsidR="00930F50">
              <w:rPr>
                <w:lang w:val="nb-NO"/>
              </w:rPr>
              <w:t xml:space="preserve">, </w:t>
            </w:r>
            <w:r>
              <w:rPr>
                <w:lang w:val="nb-NO"/>
              </w:rPr>
              <w:t>chức poliancol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rPr>
                <w:lang w:val="nb-NO"/>
              </w:rPr>
            </w:pPr>
          </w:p>
          <w:p w:rsidR="00861AEC" w:rsidRDefault="00861AEC" w:rsidP="0021320B">
            <w:pPr>
              <w:spacing w:line="276" w:lineRule="auto"/>
              <w:rPr>
                <w:lang w:val="vi-VN"/>
              </w:rPr>
            </w:pPr>
            <w:r w:rsidRPr="00D95A7D">
              <w:rPr>
                <w:lang w:val="nb-NO"/>
              </w:rPr>
              <w:t>GV hướng dẫn</w:t>
            </w:r>
          </w:p>
          <w:p w:rsidR="00D877BD" w:rsidRPr="00D877BD" w:rsidRDefault="00D877BD" w:rsidP="0021320B">
            <w:pPr>
              <w:spacing w:line="276" w:lineRule="auto"/>
              <w:rPr>
                <w:lang w:val="vi-VN"/>
              </w:rPr>
            </w:pPr>
            <w:r w:rsidRPr="00D95A7D">
              <w:rPr>
                <w:lang w:val="nb-NO"/>
              </w:rPr>
              <w:t>BT  3,</w:t>
            </w:r>
            <w:r>
              <w:rPr>
                <w:lang w:val="nb-NO"/>
              </w:rPr>
              <w:t>6</w:t>
            </w:r>
            <w:r w:rsidRPr="00D95A7D">
              <w:rPr>
                <w:lang w:val="nb-NO"/>
              </w:rPr>
              <w:t xml:space="preserve"> /GT trang </w:t>
            </w:r>
            <w:r>
              <w:rPr>
                <w:lang w:val="nb-NO"/>
              </w:rPr>
              <w:t>13,14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rPr>
                <w:lang w:val="nb-NO"/>
              </w:rPr>
            </w:pPr>
          </w:p>
          <w:p w:rsidR="00861AEC" w:rsidRPr="00D95A7D" w:rsidRDefault="00861AEC" w:rsidP="0021320B">
            <w:pPr>
              <w:spacing w:line="276" w:lineRule="auto"/>
              <w:rPr>
                <w:lang w:val="nb-NO"/>
              </w:rPr>
            </w:pPr>
            <w:r>
              <w:rPr>
                <w:lang w:val="nb-NO"/>
              </w:rPr>
              <w:t>HS ghi bài</w:t>
            </w:r>
          </w:p>
          <w:p w:rsidR="00861AEC" w:rsidRPr="00D95A7D" w:rsidRDefault="00861AEC" w:rsidP="0021320B">
            <w:pPr>
              <w:spacing w:line="276" w:lineRule="auto"/>
              <w:rPr>
                <w:lang w:val="nb-NO"/>
              </w:rPr>
            </w:pPr>
            <w:r w:rsidRPr="00D95A7D">
              <w:rPr>
                <w:lang w:val="nb-NO"/>
              </w:rPr>
              <w:t>HS làm bài tập theo nhóm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jc w:val="center"/>
              <w:rPr>
                <w:lang w:val="nb-NO"/>
              </w:rPr>
            </w:pPr>
          </w:p>
          <w:p w:rsidR="00861AEC" w:rsidRPr="00D95A7D" w:rsidRDefault="00861AEC" w:rsidP="00F31593">
            <w:pPr>
              <w:spacing w:line="276" w:lineRule="auto"/>
              <w:jc w:val="center"/>
              <w:rPr>
                <w:lang w:val="nb-NO"/>
              </w:rPr>
            </w:pPr>
            <w:r w:rsidRPr="00D95A7D">
              <w:rPr>
                <w:lang w:val="nb-NO"/>
              </w:rPr>
              <w:t>15</w:t>
            </w:r>
            <w:r w:rsidR="00F31593">
              <w:rPr>
                <w:lang w:val="nb-NO"/>
              </w:rPr>
              <w:t>’</w:t>
            </w:r>
          </w:p>
        </w:tc>
      </w:tr>
      <w:tr w:rsidR="00861AEC" w:rsidRPr="00D95A7D" w:rsidTr="0021320B">
        <w:tc>
          <w:tcPr>
            <w:tcW w:w="521"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jc w:val="center"/>
              <w:rPr>
                <w:b/>
                <w:bCs/>
                <w:lang w:val="nb-NO"/>
              </w:rPr>
            </w:pPr>
            <w:r w:rsidRPr="00D95A7D">
              <w:rPr>
                <w:b/>
                <w:bCs/>
                <w:lang w:val="nb-NO"/>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861AEC" w:rsidP="0021320B">
            <w:pPr>
              <w:spacing w:line="276" w:lineRule="auto"/>
              <w:rPr>
                <w:b/>
                <w:bCs/>
                <w:u w:val="single"/>
                <w:lang w:val="pt-BR"/>
              </w:rPr>
            </w:pPr>
            <w:r w:rsidRPr="00D95A7D">
              <w:rPr>
                <w:b/>
                <w:bCs/>
                <w:u w:val="single"/>
                <w:lang w:val="pt-BR"/>
              </w:rPr>
              <w:t>Hướng dẫn tự học</w:t>
            </w:r>
          </w:p>
          <w:p w:rsidR="00861AEC" w:rsidRPr="00D95A7D" w:rsidRDefault="00861AEC" w:rsidP="0021320B">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861AEC" w:rsidRDefault="00861AEC" w:rsidP="0021320B">
            <w:pPr>
              <w:spacing w:line="276" w:lineRule="auto"/>
              <w:rPr>
                <w:lang w:val="pt-BR"/>
              </w:rPr>
            </w:pPr>
            <w:r>
              <w:rPr>
                <w:lang w:val="pt-BR"/>
              </w:rPr>
              <w:t xml:space="preserve">Về nhà làm các bài tập sau </w:t>
            </w:r>
          </w:p>
          <w:p w:rsidR="00F31593" w:rsidRPr="00F31593" w:rsidRDefault="00861AEC" w:rsidP="00F31593">
            <w:pPr>
              <w:spacing w:line="276" w:lineRule="auto"/>
              <w:rPr>
                <w:lang w:val="pt-BR"/>
              </w:rPr>
            </w:pPr>
            <w:r>
              <w:rPr>
                <w:lang w:val="pt-BR"/>
              </w:rPr>
              <w:t xml:space="preserve">         </w:t>
            </w:r>
            <w:r w:rsidR="00F31593" w:rsidRPr="00F31593">
              <w:rPr>
                <w:lang w:val="pt-BR"/>
              </w:rPr>
              <w:t>BT 7/ GT trang 14</w:t>
            </w:r>
          </w:p>
          <w:p w:rsidR="00861AEC" w:rsidRPr="00D95A7D" w:rsidRDefault="00F31593" w:rsidP="0021320B">
            <w:pPr>
              <w:spacing w:line="276" w:lineRule="auto"/>
              <w:rPr>
                <w:lang w:val="pt-BR"/>
              </w:rPr>
            </w:pPr>
            <w:r w:rsidRPr="00F31593">
              <w:rPr>
                <w:lang w:val="pt-BR"/>
              </w:rPr>
              <w:t xml:space="preserve">        BT 8 /GT trang 14  </w:t>
            </w:r>
            <w:r w:rsidR="00861AEC" w:rsidRPr="00F31593">
              <w:rPr>
                <w:lang w:val="pt-BR"/>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61AEC" w:rsidRPr="00D95A7D" w:rsidRDefault="00F31593" w:rsidP="00F31593">
            <w:pPr>
              <w:spacing w:line="276" w:lineRule="auto"/>
              <w:jc w:val="center"/>
              <w:rPr>
                <w:lang w:val="nb-NO"/>
              </w:rPr>
            </w:pPr>
            <w:r>
              <w:rPr>
                <w:lang w:val="nb-NO"/>
              </w:rPr>
              <w:t>05’</w:t>
            </w:r>
          </w:p>
        </w:tc>
      </w:tr>
    </w:tbl>
    <w:p w:rsidR="0021320B" w:rsidRPr="00D95A7D" w:rsidRDefault="0021320B" w:rsidP="0021320B">
      <w:pPr>
        <w:spacing w:line="276" w:lineRule="auto"/>
        <w:rPr>
          <w:lang w:val="pt-B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678"/>
        <w:gridCol w:w="5982"/>
      </w:tblGrid>
      <w:tr w:rsidR="00242273" w:rsidRPr="00D95A7D" w:rsidTr="00133714">
        <w:tc>
          <w:tcPr>
            <w:tcW w:w="3936"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4978A0" w:rsidRDefault="00242273" w:rsidP="00D7510F">
            <w:pPr>
              <w:rPr>
                <w:u w:val="single"/>
                <w:lang w:val="pt-BR"/>
              </w:rPr>
            </w:pPr>
          </w:p>
          <w:p w:rsidR="00242273" w:rsidRPr="004978A0" w:rsidRDefault="00242273" w:rsidP="00D7510F">
            <w:pPr>
              <w:rPr>
                <w:u w:val="single"/>
                <w:lang w:val="pt-BR"/>
              </w:rPr>
            </w:pPr>
          </w:p>
          <w:p w:rsidR="00242273" w:rsidRPr="004A5E8B" w:rsidRDefault="00242273" w:rsidP="00D7510F">
            <w:pPr>
              <w:rPr>
                <w:b/>
                <w:u w:val="single"/>
                <w:lang w:val="pt-BR"/>
              </w:rPr>
            </w:pPr>
            <w:r w:rsidRPr="004A5E8B">
              <w:rPr>
                <w:b/>
                <w:u w:val="single"/>
                <w:lang w:val="pt-BR"/>
              </w:rPr>
              <w:t xml:space="preserve">Nguồn tài liệu tham khảo </w:t>
            </w: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42273" w:rsidRPr="004A5E8B" w:rsidRDefault="00242273" w:rsidP="00D7510F">
            <w:pPr>
              <w:jc w:val="both"/>
            </w:pPr>
            <w:r w:rsidRPr="004A5E8B">
              <w:t xml:space="preserve">1. </w:t>
            </w:r>
            <w:r w:rsidRPr="004A5E8B">
              <w:rPr>
                <w:i/>
                <w:iCs/>
              </w:rPr>
              <w:t xml:space="preserve">Giáo trình hóa học 4, </w:t>
            </w:r>
            <w:r w:rsidRPr="004A5E8B">
              <w:t>Trường CĐ lý tự trọng Tp. HCM, năm 2018.</w:t>
            </w:r>
          </w:p>
          <w:p w:rsidR="00242273" w:rsidRPr="004A5E8B" w:rsidRDefault="00242273" w:rsidP="00D7510F">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242273" w:rsidRPr="004978A0" w:rsidRDefault="00242273" w:rsidP="00D7510F">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21320B" w:rsidRPr="00C40EAD" w:rsidTr="001337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trPr>
        <w:tc>
          <w:tcPr>
            <w:tcW w:w="3258" w:type="dxa"/>
            <w:shd w:val="clear" w:color="auto" w:fill="auto"/>
          </w:tcPr>
          <w:p w:rsidR="0021320B" w:rsidRPr="00C40EAD" w:rsidRDefault="0021320B" w:rsidP="0021320B">
            <w:pPr>
              <w:spacing w:line="276" w:lineRule="auto"/>
              <w:rPr>
                <w:szCs w:val="22"/>
                <w:lang w:val="pt-BR"/>
              </w:rPr>
            </w:pPr>
          </w:p>
          <w:p w:rsidR="0021320B" w:rsidRPr="00C40EAD" w:rsidRDefault="00781256" w:rsidP="00781256">
            <w:pPr>
              <w:spacing w:line="276" w:lineRule="auto"/>
              <w:rPr>
                <w:b/>
                <w:bCs/>
                <w:szCs w:val="22"/>
                <w:lang w:val="pt-BR"/>
              </w:rPr>
            </w:pPr>
            <w:r>
              <w:rPr>
                <w:b/>
                <w:bCs/>
                <w:szCs w:val="22"/>
                <w:lang w:val="pt-BR"/>
              </w:rPr>
              <w:t xml:space="preserve">      </w:t>
            </w:r>
            <w:r w:rsidR="0021320B" w:rsidRPr="00C40EAD">
              <w:rPr>
                <w:b/>
                <w:bCs/>
                <w:szCs w:val="22"/>
                <w:lang w:val="pt-BR"/>
              </w:rPr>
              <w:t>Trưởng tổ môn</w:t>
            </w:r>
          </w:p>
          <w:p w:rsidR="0021320B" w:rsidRPr="00C40EAD" w:rsidRDefault="00781256" w:rsidP="0021320B">
            <w:pPr>
              <w:spacing w:line="276" w:lineRule="auto"/>
              <w:jc w:val="center"/>
              <w:rPr>
                <w:b/>
                <w:bCs/>
                <w:szCs w:val="22"/>
                <w:lang w:val="pt-BR"/>
              </w:rPr>
            </w:pPr>
            <w:r w:rsidRPr="00C40EAD">
              <w:rPr>
                <w:b/>
                <w:bCs/>
                <w:szCs w:val="22"/>
                <w:lang w:val="pt-BR"/>
              </w:rPr>
              <w:t xml:space="preserve">Nguyễn Thị </w:t>
            </w:r>
            <w:r>
              <w:rPr>
                <w:b/>
                <w:bCs/>
                <w:szCs w:val="22"/>
                <w:lang w:val="pt-BR"/>
              </w:rPr>
              <w:t>Huyền Nga</w:t>
            </w:r>
          </w:p>
          <w:p w:rsidR="0021320B" w:rsidRPr="00D877BD" w:rsidRDefault="00D877BD" w:rsidP="00D7510F">
            <w:pPr>
              <w:tabs>
                <w:tab w:val="left" w:pos="3285"/>
              </w:tabs>
              <w:spacing w:line="276" w:lineRule="auto"/>
              <w:rPr>
                <w:b/>
                <w:bCs/>
                <w:szCs w:val="22"/>
                <w:lang w:val="vi-VN"/>
              </w:rPr>
            </w:pPr>
            <w:r w:rsidRPr="00C40EAD">
              <w:rPr>
                <w:szCs w:val="22"/>
                <w:lang w:val="pt-BR"/>
              </w:rPr>
              <w:lastRenderedPageBreak/>
              <w:t xml:space="preserve">Giáo án số:  </w:t>
            </w:r>
            <w:r>
              <w:rPr>
                <w:szCs w:val="22"/>
                <w:lang w:val="pt-BR"/>
              </w:rPr>
              <w:t>04</w:t>
            </w:r>
            <w:r w:rsidR="00D7510F">
              <w:rPr>
                <w:szCs w:val="22"/>
                <w:lang w:val="pt-BR"/>
              </w:rPr>
              <w:tab/>
            </w:r>
          </w:p>
          <w:p w:rsidR="0021320B" w:rsidRPr="00D877BD" w:rsidRDefault="0021320B" w:rsidP="00D877BD">
            <w:pPr>
              <w:spacing w:line="276" w:lineRule="auto"/>
              <w:rPr>
                <w:b/>
                <w:bCs/>
                <w:szCs w:val="22"/>
                <w:lang w:val="vi-VN"/>
              </w:rPr>
            </w:pPr>
          </w:p>
          <w:p w:rsidR="0021320B" w:rsidRPr="00C40EAD" w:rsidRDefault="0021320B" w:rsidP="0021320B">
            <w:pPr>
              <w:spacing w:line="276" w:lineRule="auto"/>
              <w:jc w:val="center"/>
              <w:rPr>
                <w:b/>
                <w:bCs/>
                <w:szCs w:val="22"/>
                <w:lang w:val="pt-BR"/>
              </w:rPr>
            </w:pPr>
          </w:p>
          <w:p w:rsidR="0021320B" w:rsidRPr="00C40EAD" w:rsidRDefault="0021320B" w:rsidP="0021320B">
            <w:pPr>
              <w:spacing w:line="276" w:lineRule="auto"/>
              <w:jc w:val="center"/>
              <w:rPr>
                <w:b/>
                <w:bCs/>
                <w:szCs w:val="22"/>
                <w:lang w:val="pt-BR"/>
              </w:rPr>
            </w:pPr>
          </w:p>
        </w:tc>
        <w:tc>
          <w:tcPr>
            <w:tcW w:w="6660" w:type="dxa"/>
            <w:gridSpan w:val="2"/>
            <w:shd w:val="clear" w:color="auto" w:fill="auto"/>
          </w:tcPr>
          <w:p w:rsidR="0021320B" w:rsidRPr="00C40EAD" w:rsidRDefault="0021320B" w:rsidP="0021320B">
            <w:pPr>
              <w:spacing w:line="276" w:lineRule="auto"/>
              <w:rPr>
                <w:i/>
                <w:szCs w:val="22"/>
                <w:lang w:val="pt-BR"/>
              </w:rPr>
            </w:pPr>
            <w:r w:rsidRPr="00C40EAD">
              <w:rPr>
                <w:i/>
                <w:szCs w:val="22"/>
                <w:lang w:val="pt-BR"/>
              </w:rPr>
              <w:lastRenderedPageBreak/>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21320B" w:rsidRPr="00C40EAD" w:rsidRDefault="0021320B" w:rsidP="0021320B">
            <w:pPr>
              <w:spacing w:line="276" w:lineRule="auto"/>
              <w:jc w:val="center"/>
              <w:rPr>
                <w:b/>
                <w:bCs/>
                <w:szCs w:val="22"/>
                <w:lang w:val="pt-BR"/>
              </w:rPr>
            </w:pPr>
            <w:r w:rsidRPr="00C40EAD">
              <w:rPr>
                <w:b/>
                <w:szCs w:val="22"/>
                <w:lang w:val="pt-BR"/>
              </w:rPr>
              <w:t>Giảng viên</w:t>
            </w:r>
          </w:p>
          <w:p w:rsidR="0021320B" w:rsidRPr="00C40EAD" w:rsidRDefault="0021320B" w:rsidP="0021320B">
            <w:pPr>
              <w:spacing w:line="276" w:lineRule="auto"/>
              <w:jc w:val="center"/>
              <w:rPr>
                <w:b/>
                <w:szCs w:val="22"/>
                <w:lang w:val="pt-BR"/>
              </w:rPr>
            </w:pPr>
          </w:p>
          <w:p w:rsidR="00D7510F" w:rsidRPr="00C40EAD" w:rsidRDefault="00D7510F" w:rsidP="00D7510F">
            <w:pPr>
              <w:spacing w:line="276" w:lineRule="auto"/>
              <w:rPr>
                <w:szCs w:val="22"/>
              </w:rPr>
            </w:pPr>
            <w:r w:rsidRPr="00C40EAD">
              <w:rPr>
                <w:szCs w:val="22"/>
              </w:rPr>
              <w:lastRenderedPageBreak/>
              <w:t>Thời gian thực hiện:</w:t>
            </w:r>
            <w:r>
              <w:rPr>
                <w:szCs w:val="22"/>
              </w:rPr>
              <w:t xml:space="preserve">  </w:t>
            </w:r>
            <w:r w:rsidRPr="00C40EAD">
              <w:rPr>
                <w:szCs w:val="22"/>
              </w:rPr>
              <w:t xml:space="preserve"> </w:t>
            </w:r>
            <w:r>
              <w:rPr>
                <w:szCs w:val="22"/>
              </w:rPr>
              <w:t>3 tiết</w:t>
            </w:r>
          </w:p>
          <w:p w:rsidR="00133714" w:rsidRDefault="00D7510F" w:rsidP="00D7510F">
            <w:pPr>
              <w:pStyle w:val="Heading7"/>
              <w:spacing w:line="276" w:lineRule="auto"/>
              <w:jc w:val="left"/>
              <w:rPr>
                <w:b w:val="0"/>
                <w:bCs w:val="0"/>
                <w:sz w:val="26"/>
                <w:szCs w:val="26"/>
                <w:lang w:val="vi-VN"/>
              </w:rPr>
            </w:pPr>
            <w:r w:rsidRPr="00C40EAD">
              <w:rPr>
                <w:szCs w:val="22"/>
              </w:rPr>
              <w:t xml:space="preserve">Tên chương: </w:t>
            </w:r>
            <w:r w:rsidRPr="00AB6EED">
              <w:rPr>
                <w:bCs w:val="0"/>
                <w:sz w:val="26"/>
                <w:szCs w:val="26"/>
              </w:rPr>
              <w:t>CHƯƠNG XVIII</w:t>
            </w:r>
            <w:r w:rsidRPr="00AB6EED">
              <w:rPr>
                <w:b w:val="0"/>
                <w:bCs w:val="0"/>
                <w:sz w:val="26"/>
                <w:szCs w:val="26"/>
              </w:rPr>
              <w:t xml:space="preserve">: </w:t>
            </w:r>
          </w:p>
          <w:p w:rsidR="00133714" w:rsidRDefault="00133714" w:rsidP="00133714">
            <w:pPr>
              <w:pStyle w:val="Heading7"/>
              <w:spacing w:line="276" w:lineRule="auto"/>
              <w:jc w:val="left"/>
              <w:rPr>
                <w:b w:val="0"/>
                <w:bCs w:val="0"/>
                <w:sz w:val="26"/>
                <w:szCs w:val="26"/>
                <w:lang w:val="vi-VN"/>
              </w:rPr>
            </w:pPr>
            <w:r w:rsidRPr="00AB6EED">
              <w:rPr>
                <w:i/>
                <w:sz w:val="26"/>
                <w:szCs w:val="26"/>
                <w:lang w:val="fr-FR"/>
              </w:rPr>
              <w:t xml:space="preserve">AMIN – </w:t>
            </w:r>
            <w:r>
              <w:rPr>
                <w:i/>
                <w:sz w:val="26"/>
                <w:szCs w:val="26"/>
                <w:lang w:val="fr-FR"/>
              </w:rPr>
              <w:t xml:space="preserve">  </w:t>
            </w:r>
            <w:r w:rsidRPr="00AB6EED">
              <w:rPr>
                <w:i/>
                <w:sz w:val="26"/>
                <w:szCs w:val="26"/>
                <w:lang w:val="fr-FR"/>
              </w:rPr>
              <w:t>AMINO</w:t>
            </w:r>
            <w:r>
              <w:rPr>
                <w:i/>
                <w:sz w:val="26"/>
                <w:szCs w:val="26"/>
                <w:lang w:val="fr-FR"/>
              </w:rPr>
              <w:t xml:space="preserve"> </w:t>
            </w:r>
            <w:r w:rsidRPr="00AB6EED">
              <w:rPr>
                <w:i/>
                <w:sz w:val="26"/>
                <w:szCs w:val="26"/>
                <w:lang w:val="fr-FR"/>
              </w:rPr>
              <w:t xml:space="preserve"> AXIT – PROTEIN</w:t>
            </w:r>
          </w:p>
          <w:p w:rsidR="00D7510F" w:rsidRPr="00133714" w:rsidRDefault="00D7510F" w:rsidP="00133714">
            <w:pPr>
              <w:pStyle w:val="Heading7"/>
              <w:spacing w:line="276" w:lineRule="auto"/>
              <w:jc w:val="left"/>
              <w:rPr>
                <w:b w:val="0"/>
                <w:bCs w:val="0"/>
                <w:sz w:val="26"/>
                <w:szCs w:val="26"/>
                <w:lang w:val="vi-VN"/>
              </w:rPr>
            </w:pPr>
            <w:r>
              <w:rPr>
                <w:i/>
                <w:sz w:val="26"/>
                <w:szCs w:val="26"/>
                <w:lang w:val="fr-FR"/>
              </w:rPr>
              <w:t xml:space="preserve"> </w:t>
            </w: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21320B" w:rsidRPr="00C40EAD" w:rsidRDefault="0021320B" w:rsidP="00D7510F">
            <w:pPr>
              <w:spacing w:line="276" w:lineRule="auto"/>
              <w:jc w:val="center"/>
              <w:rPr>
                <w:szCs w:val="22"/>
                <w:lang w:val="pt-BR"/>
              </w:rPr>
            </w:pPr>
          </w:p>
        </w:tc>
      </w:tr>
    </w:tbl>
    <w:p w:rsidR="00124DAE" w:rsidRPr="00781256" w:rsidRDefault="00124DAE" w:rsidP="00781256">
      <w:pPr>
        <w:rPr>
          <w:szCs w:val="22"/>
          <w:lang w:val="vi-VN"/>
        </w:rPr>
      </w:pPr>
      <w:r w:rsidRPr="00C40EAD">
        <w:rPr>
          <w:szCs w:val="22"/>
          <w:lang w:val="it-IT"/>
        </w:rPr>
        <w:lastRenderedPageBreak/>
        <w:t xml:space="preserve">Tên bài: </w:t>
      </w:r>
      <w:r>
        <w:rPr>
          <w:szCs w:val="22"/>
          <w:lang w:val="it-IT"/>
        </w:rPr>
        <w:tab/>
      </w:r>
      <w:r>
        <w:rPr>
          <w:szCs w:val="22"/>
          <w:lang w:val="it-IT"/>
        </w:rPr>
        <w:tab/>
      </w:r>
      <w:r w:rsidR="00635BF4" w:rsidRPr="00AB6EED">
        <w:rPr>
          <w:b/>
          <w:bCs/>
          <w:i/>
          <w:sz w:val="26"/>
          <w:szCs w:val="26"/>
          <w:lang w:val="de-DE"/>
        </w:rPr>
        <w:t xml:space="preserve">Bài 63. </w:t>
      </w:r>
      <w:r w:rsidR="00635BF4" w:rsidRPr="00AB6EED">
        <w:rPr>
          <w:b/>
          <w:bCs/>
          <w:sz w:val="26"/>
          <w:szCs w:val="26"/>
          <w:lang w:val="fr-FR"/>
        </w:rPr>
        <w:t>AMIN</w:t>
      </w:r>
      <w:r w:rsidR="00635BF4" w:rsidRPr="002C336F">
        <w:rPr>
          <w:b/>
          <w:i/>
          <w:sz w:val="28"/>
          <w:szCs w:val="28"/>
        </w:rPr>
        <w:t xml:space="preserve"> </w:t>
      </w:r>
    </w:p>
    <w:p w:rsidR="00E71642" w:rsidRPr="00CF6B9C" w:rsidRDefault="00E71642" w:rsidP="00E71642">
      <w:pPr>
        <w:rPr>
          <w:b/>
          <w:u w:val="single"/>
          <w:lang w:val="it-IT"/>
        </w:rPr>
      </w:pPr>
      <w:r w:rsidRPr="00CF6B9C">
        <w:rPr>
          <w:b/>
          <w:u w:val="single"/>
          <w:lang w:val="it-IT"/>
        </w:rPr>
        <w:t xml:space="preserve">Mục tiêu của bài: </w:t>
      </w:r>
    </w:p>
    <w:p w:rsidR="00124DAE" w:rsidRPr="00FC58E1" w:rsidRDefault="00124DAE" w:rsidP="00D877BD">
      <w:pPr>
        <w:spacing w:line="276" w:lineRule="auto"/>
        <w:rPr>
          <w:b/>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400472" w:rsidRPr="00400472" w:rsidRDefault="00D7510F" w:rsidP="00400472">
      <w:pPr>
        <w:spacing w:line="276" w:lineRule="auto"/>
        <w:rPr>
          <w:szCs w:val="22"/>
          <w:lang w:val="it-IT"/>
        </w:rPr>
      </w:pPr>
      <w:r>
        <w:rPr>
          <w:szCs w:val="22"/>
          <w:lang w:val="vi-VN"/>
        </w:rPr>
        <w:t>Phân loại được</w:t>
      </w:r>
      <w:r w:rsidR="00400472" w:rsidRPr="00400472">
        <w:rPr>
          <w:szCs w:val="22"/>
          <w:lang w:val="it-IT"/>
        </w:rPr>
        <w:t xml:space="preserve"> các loại amin,</w:t>
      </w:r>
      <w:r>
        <w:rPr>
          <w:szCs w:val="22"/>
          <w:lang w:val="vi-VN"/>
        </w:rPr>
        <w:t xml:space="preserve"> viết được</w:t>
      </w:r>
      <w:r w:rsidR="00400472" w:rsidRPr="00400472">
        <w:rPr>
          <w:szCs w:val="22"/>
          <w:lang w:val="it-IT"/>
        </w:rPr>
        <w:t xml:space="preserve"> danh pháp của amin.</w:t>
      </w:r>
    </w:p>
    <w:p w:rsidR="00400472" w:rsidRPr="00400472" w:rsidRDefault="00D7510F" w:rsidP="00400472">
      <w:pPr>
        <w:spacing w:line="276" w:lineRule="auto"/>
        <w:rPr>
          <w:szCs w:val="22"/>
          <w:lang w:val="it-IT"/>
        </w:rPr>
      </w:pPr>
      <w:r>
        <w:rPr>
          <w:szCs w:val="22"/>
          <w:lang w:val="vi-VN"/>
        </w:rPr>
        <w:t>Giải thích được</w:t>
      </w:r>
      <w:r w:rsidR="00400472" w:rsidRPr="00400472">
        <w:rPr>
          <w:szCs w:val="22"/>
          <w:lang w:val="it-IT"/>
        </w:rPr>
        <w:t xml:space="preserve"> tính chất</w:t>
      </w:r>
      <w:r>
        <w:rPr>
          <w:szCs w:val="22"/>
          <w:lang w:val="vi-VN"/>
        </w:rPr>
        <w:t xml:space="preserve"> </w:t>
      </w:r>
      <w:r>
        <w:rPr>
          <w:szCs w:val="22"/>
          <w:lang w:val="it-IT"/>
        </w:rPr>
        <w:t>của amin</w:t>
      </w:r>
      <w:r>
        <w:rPr>
          <w:szCs w:val="22"/>
          <w:lang w:val="vi-VN"/>
        </w:rPr>
        <w:t>.Nêu</w:t>
      </w:r>
      <w:r w:rsidR="00400472" w:rsidRPr="00400472">
        <w:rPr>
          <w:szCs w:val="22"/>
          <w:lang w:val="it-IT"/>
        </w:rPr>
        <w:t xml:space="preserve"> ứng dụng và điều chế của amin.</w:t>
      </w:r>
    </w:p>
    <w:p w:rsidR="00183DFE" w:rsidRPr="00DF4A56" w:rsidRDefault="00183DFE" w:rsidP="00183DFE">
      <w:pPr>
        <w:jc w:val="both"/>
        <w:outlineLvl w:val="0"/>
      </w:pPr>
      <w:r w:rsidRPr="00DF4A56">
        <w:rPr>
          <w:b/>
          <w:bCs/>
        </w:rPr>
        <w:t xml:space="preserve">2. Kĩ năng: </w:t>
      </w:r>
    </w:p>
    <w:p w:rsidR="00400472" w:rsidRPr="00400472" w:rsidRDefault="00400472" w:rsidP="00400472">
      <w:pPr>
        <w:spacing w:line="276" w:lineRule="auto"/>
        <w:rPr>
          <w:szCs w:val="22"/>
          <w:lang w:val="it-IT"/>
        </w:rPr>
      </w:pPr>
      <w:r w:rsidRPr="00400472">
        <w:rPr>
          <w:szCs w:val="22"/>
          <w:lang w:val="it-IT"/>
        </w:rPr>
        <w:t>Viết chính xác các phương trình phản ứng hoá học của amin.</w:t>
      </w:r>
    </w:p>
    <w:p w:rsidR="00400472" w:rsidRDefault="00400472" w:rsidP="00400472">
      <w:pPr>
        <w:spacing w:line="276" w:lineRule="auto"/>
        <w:rPr>
          <w:szCs w:val="22"/>
          <w:lang w:val="vi-VN"/>
        </w:rPr>
      </w:pPr>
      <w:r w:rsidRPr="00400472">
        <w:rPr>
          <w:szCs w:val="22"/>
          <w:lang w:val="it-IT"/>
        </w:rPr>
        <w:t>Quan sát, phân tích các thí nghiệm chứng minh.</w:t>
      </w:r>
    </w:p>
    <w:p w:rsidR="00183DFE" w:rsidRPr="00407ECF" w:rsidRDefault="00183DFE" w:rsidP="00183DFE">
      <w:pPr>
        <w:spacing w:line="276" w:lineRule="auto"/>
        <w:rPr>
          <w:szCs w:val="22"/>
          <w:lang w:val="vi-VN"/>
        </w:rPr>
      </w:pPr>
      <w:r w:rsidRPr="00DF4A56">
        <w:rPr>
          <w:b/>
          <w:bCs/>
        </w:rPr>
        <w:t>3. Thái độ</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407ECF" w:rsidRPr="00407ECF" w:rsidRDefault="00407ECF" w:rsidP="00400472">
      <w:pPr>
        <w:spacing w:line="276" w:lineRule="auto"/>
        <w:rPr>
          <w:szCs w:val="22"/>
          <w:lang w:val="vi-VN"/>
        </w:rPr>
      </w:pPr>
    </w:p>
    <w:p w:rsidR="00124DAE" w:rsidRPr="00AF3C22" w:rsidRDefault="00124DAE" w:rsidP="00124DAE">
      <w:pPr>
        <w:spacing w:line="276" w:lineRule="auto"/>
        <w:rPr>
          <w:b/>
          <w:szCs w:val="22"/>
          <w:lang w:val="it-IT"/>
        </w:rPr>
      </w:pPr>
      <w:r w:rsidRPr="00AF3C22">
        <w:rPr>
          <w:b/>
          <w:szCs w:val="22"/>
          <w:lang w:val="it-IT"/>
        </w:rPr>
        <w:t>Đồ dùng và phương tiện dạy học:</w:t>
      </w:r>
    </w:p>
    <w:p w:rsidR="00124DAE" w:rsidRDefault="00124DAE" w:rsidP="00124DAE">
      <w:pPr>
        <w:spacing w:line="276" w:lineRule="auto"/>
        <w:rPr>
          <w:szCs w:val="22"/>
          <w:lang w:val="it-IT"/>
        </w:rPr>
      </w:pPr>
      <w:r w:rsidRPr="00C40EAD">
        <w:rPr>
          <w:szCs w:val="22"/>
          <w:lang w:val="it-IT"/>
        </w:rPr>
        <w:tab/>
        <w:t>Máy chiếu, màn ảnh, máy tính, bảng, phấn.</w:t>
      </w:r>
    </w:p>
    <w:p w:rsidR="001A0F72" w:rsidRPr="00C40EAD" w:rsidRDefault="001A0F72" w:rsidP="00124DAE">
      <w:pPr>
        <w:spacing w:line="276" w:lineRule="auto"/>
        <w:rPr>
          <w:szCs w:val="22"/>
          <w:lang w:val="it-IT"/>
        </w:rPr>
      </w:pPr>
    </w:p>
    <w:p w:rsidR="00124DAE" w:rsidRPr="00182269" w:rsidRDefault="00124DAE" w:rsidP="00124DAE">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124DAE" w:rsidRPr="00182269" w:rsidRDefault="00124DAE" w:rsidP="00124DAE">
      <w:pPr>
        <w:spacing w:line="276" w:lineRule="auto"/>
        <w:rPr>
          <w:szCs w:val="22"/>
          <w:lang w:val="it-IT"/>
        </w:rPr>
      </w:pPr>
      <w:r w:rsidRPr="00182269">
        <w:rPr>
          <w:szCs w:val="22"/>
          <w:lang w:val="it-IT"/>
        </w:rPr>
        <w:t>Số học sinh vắng:…………Tên:……………………………………………………..................................</w:t>
      </w:r>
    </w:p>
    <w:p w:rsidR="00124DAE" w:rsidRPr="00AF3C22" w:rsidRDefault="00124DAE" w:rsidP="00124DAE">
      <w:pPr>
        <w:spacing w:line="276" w:lineRule="auto"/>
        <w:rPr>
          <w:b/>
          <w:szCs w:val="22"/>
          <w:lang w:val="sv-SE"/>
        </w:rPr>
      </w:pPr>
      <w:r w:rsidRPr="00AF3C22">
        <w:rPr>
          <w:b/>
          <w:szCs w:val="22"/>
          <w:lang w:val="sv-SE"/>
        </w:rPr>
        <w:t>II. Thực hiện bài học:</w:t>
      </w:r>
    </w:p>
    <w:p w:rsidR="00124DAE" w:rsidRPr="00C40EAD" w:rsidRDefault="00124DAE" w:rsidP="00124DAE">
      <w:pPr>
        <w:spacing w:line="276" w:lineRule="auto"/>
        <w:rPr>
          <w:szCs w:val="22"/>
          <w:lang w:val="sv-SE"/>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727"/>
        <w:gridCol w:w="2693"/>
        <w:gridCol w:w="2694"/>
        <w:gridCol w:w="709"/>
      </w:tblGrid>
      <w:tr w:rsidR="00124DAE" w:rsidRPr="00C40EAD" w:rsidTr="0013371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r w:rsidRPr="00C40EAD">
              <w:rPr>
                <w:szCs w:val="22"/>
                <w:lang w:val="de-DE"/>
              </w:rPr>
              <w:t>TT</w:t>
            </w:r>
          </w:p>
        </w:tc>
        <w:tc>
          <w:tcPr>
            <w:tcW w:w="37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r w:rsidRPr="00C40EAD">
              <w:rPr>
                <w:szCs w:val="22"/>
                <w:lang w:val="de-DE"/>
              </w:rPr>
              <w:t>Thời gian</w:t>
            </w:r>
          </w:p>
        </w:tc>
      </w:tr>
      <w:tr w:rsidR="00124DAE" w:rsidRPr="00C40EAD" w:rsidTr="00133714">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p>
        </w:tc>
        <w:tc>
          <w:tcPr>
            <w:tcW w:w="37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4DAE" w:rsidRPr="00C40EAD" w:rsidRDefault="00124DAE" w:rsidP="00D269A9">
            <w:pPr>
              <w:spacing w:line="276" w:lineRule="auto"/>
              <w:jc w:val="center"/>
              <w:rPr>
                <w:szCs w:val="22"/>
                <w:lang w:val="de-DE"/>
              </w:rPr>
            </w:pPr>
          </w:p>
        </w:tc>
      </w:tr>
      <w:tr w:rsidR="00124DAE" w:rsidRPr="00C40EAD" w:rsidTr="00133714">
        <w:tc>
          <w:tcPr>
            <w:tcW w:w="521" w:type="dxa"/>
            <w:tcBorders>
              <w:top w:val="single" w:sz="4" w:space="0" w:color="auto"/>
              <w:left w:val="single" w:sz="4" w:space="0" w:color="auto"/>
              <w:bottom w:val="single" w:sz="4" w:space="0" w:color="auto"/>
              <w:right w:val="single" w:sz="4" w:space="0" w:color="auto"/>
            </w:tcBorders>
            <w:shd w:val="clear" w:color="auto" w:fill="auto"/>
          </w:tcPr>
          <w:p w:rsidR="00124DAE" w:rsidRPr="00C40EAD" w:rsidRDefault="00124DAE" w:rsidP="00D269A9">
            <w:pPr>
              <w:spacing w:line="276" w:lineRule="auto"/>
              <w:jc w:val="center"/>
              <w:rPr>
                <w:b/>
                <w:bCs/>
                <w:szCs w:val="22"/>
                <w:lang w:val="de-DE"/>
              </w:rPr>
            </w:pPr>
            <w:r w:rsidRPr="00C40EAD">
              <w:rPr>
                <w:b/>
                <w:bCs/>
                <w:szCs w:val="22"/>
                <w:lang w:val="de-DE"/>
              </w:rPr>
              <w:t>1</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124DAE" w:rsidRPr="00C40EAD" w:rsidRDefault="00124DAE" w:rsidP="00D269A9">
            <w:pPr>
              <w:spacing w:line="276" w:lineRule="auto"/>
              <w:rPr>
                <w:szCs w:val="22"/>
                <w:lang w:val="de-DE"/>
              </w:rPr>
            </w:pPr>
            <w:r w:rsidRPr="00C40EAD">
              <w:rPr>
                <w:b/>
                <w:bCs/>
                <w:szCs w:val="22"/>
                <w:u w:val="single"/>
                <w:lang w:val="de-DE"/>
              </w:rPr>
              <w:t>Dẫn nhập</w:t>
            </w:r>
          </w:p>
          <w:p w:rsidR="00400472" w:rsidRDefault="00124DAE" w:rsidP="00400472">
            <w:pPr>
              <w:spacing w:line="276" w:lineRule="auto"/>
              <w:rPr>
                <w:szCs w:val="22"/>
                <w:lang w:val="de-DE"/>
              </w:rPr>
            </w:pPr>
            <w:r w:rsidRPr="00C40EAD">
              <w:rPr>
                <w:iCs/>
                <w:szCs w:val="22"/>
                <w:lang w:val="de-DE"/>
              </w:rPr>
              <w:t xml:space="preserve">- </w:t>
            </w:r>
            <w:r w:rsidR="00400472">
              <w:rPr>
                <w:iCs/>
                <w:szCs w:val="22"/>
                <w:lang w:val="de-DE"/>
              </w:rPr>
              <w:t>K</w:t>
            </w:r>
            <w:r w:rsidR="00400472" w:rsidRPr="00C40EAD">
              <w:rPr>
                <w:szCs w:val="22"/>
                <w:lang w:val="de-DE"/>
              </w:rPr>
              <w:t>iểm tra bài cũ.</w:t>
            </w:r>
          </w:p>
          <w:p w:rsidR="00400472" w:rsidRDefault="00400472" w:rsidP="00400472">
            <w:pPr>
              <w:spacing w:line="276" w:lineRule="auto"/>
              <w:rPr>
                <w:szCs w:val="22"/>
                <w:lang w:val="de-DE"/>
              </w:rPr>
            </w:pPr>
          </w:p>
          <w:p w:rsidR="00400472" w:rsidRDefault="00133714" w:rsidP="00400472">
            <w:pPr>
              <w:spacing w:line="276" w:lineRule="auto"/>
              <w:rPr>
                <w:szCs w:val="22"/>
                <w:lang w:val="de-DE"/>
              </w:rPr>
            </w:pPr>
            <w:r w:rsidRPr="00C40EAD">
              <w:rPr>
                <w:szCs w:val="22"/>
                <w:lang w:val="de-DE"/>
              </w:rPr>
              <w:t>- Dẫn nhập bài mới</w:t>
            </w:r>
          </w:p>
          <w:p w:rsidR="00124DAE" w:rsidRPr="00133714" w:rsidRDefault="00124DAE" w:rsidP="00D269A9">
            <w:pPr>
              <w:spacing w:line="276" w:lineRule="auto"/>
              <w:jc w:val="both"/>
              <w:rPr>
                <w:szCs w:val="22"/>
                <w:lang w:val="vi-V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24DAE" w:rsidRPr="00C40EAD" w:rsidRDefault="00124DAE" w:rsidP="00D269A9">
            <w:pPr>
              <w:spacing w:line="276" w:lineRule="auto"/>
              <w:rPr>
                <w:szCs w:val="22"/>
                <w:lang w:val="de-DE"/>
              </w:rPr>
            </w:pPr>
          </w:p>
          <w:p w:rsidR="00124DAE" w:rsidRPr="00C40EAD" w:rsidRDefault="00124DAE" w:rsidP="00D269A9">
            <w:pPr>
              <w:spacing w:line="276" w:lineRule="auto"/>
              <w:rPr>
                <w:szCs w:val="22"/>
                <w:lang w:val="de-DE"/>
              </w:rPr>
            </w:pPr>
            <w:r>
              <w:rPr>
                <w:szCs w:val="22"/>
                <w:lang w:val="de-DE"/>
              </w:rPr>
              <w:t>- Đặt</w:t>
            </w:r>
            <w:r w:rsidRPr="00C40EAD">
              <w:rPr>
                <w:szCs w:val="22"/>
                <w:lang w:val="de-DE"/>
              </w:rPr>
              <w:t xml:space="preserve"> câu hỏi kiểm tra bài cũ.</w:t>
            </w:r>
          </w:p>
          <w:p w:rsidR="00124DAE" w:rsidRPr="00133714" w:rsidRDefault="00124DAE" w:rsidP="00D269A9">
            <w:pPr>
              <w:spacing w:line="276" w:lineRule="auto"/>
              <w:rPr>
                <w:szCs w:val="22"/>
                <w:lang w:val="vi-VN"/>
              </w:rPr>
            </w:pPr>
            <w:r w:rsidRPr="00C40EAD">
              <w:rPr>
                <w:szCs w:val="22"/>
                <w:lang w:val="de-DE"/>
              </w:rPr>
              <w:t>- Nhận xét câu trả lời của học sinh.</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24DAE" w:rsidRPr="00C40EAD" w:rsidRDefault="00124DAE" w:rsidP="00D269A9">
            <w:pPr>
              <w:spacing w:line="276" w:lineRule="auto"/>
              <w:rPr>
                <w:szCs w:val="22"/>
                <w:lang w:val="de-DE"/>
              </w:rPr>
            </w:pPr>
          </w:p>
          <w:p w:rsidR="00124DAE" w:rsidRPr="00C40EAD" w:rsidRDefault="00124DAE" w:rsidP="00D269A9">
            <w:pPr>
              <w:spacing w:line="276" w:lineRule="auto"/>
              <w:rPr>
                <w:szCs w:val="22"/>
                <w:lang w:val="de-DE"/>
              </w:rPr>
            </w:pPr>
            <w:r w:rsidRPr="00C40EAD">
              <w:rPr>
                <w:szCs w:val="22"/>
                <w:lang w:val="de-DE"/>
              </w:rPr>
              <w:t>- Trả lời các câu hỏi.</w:t>
            </w:r>
          </w:p>
          <w:p w:rsidR="00124DAE" w:rsidRPr="00C40EAD" w:rsidRDefault="00124DAE" w:rsidP="00D269A9">
            <w:pPr>
              <w:spacing w:line="276" w:lineRule="auto"/>
              <w:rPr>
                <w:szCs w:val="22"/>
                <w:lang w:val="de-DE"/>
              </w:rPr>
            </w:pPr>
          </w:p>
          <w:p w:rsidR="00124DAE" w:rsidRPr="00C40EAD" w:rsidRDefault="00124DAE" w:rsidP="00D269A9">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24DAE" w:rsidRPr="00C40EAD" w:rsidRDefault="00124DAE" w:rsidP="00D269A9">
            <w:pPr>
              <w:spacing w:line="276" w:lineRule="auto"/>
              <w:rPr>
                <w:szCs w:val="22"/>
                <w:lang w:val="de-DE"/>
              </w:rPr>
            </w:pPr>
          </w:p>
          <w:p w:rsidR="00124DAE" w:rsidRPr="00C40EAD" w:rsidRDefault="00124DAE" w:rsidP="00D269A9">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400472" w:rsidRPr="00C40EAD" w:rsidTr="00133714">
        <w:trPr>
          <w:trHeight w:val="1323"/>
        </w:trPr>
        <w:tc>
          <w:tcPr>
            <w:tcW w:w="521" w:type="dxa"/>
            <w:tcBorders>
              <w:top w:val="single" w:sz="4" w:space="0" w:color="auto"/>
              <w:left w:val="single" w:sz="4" w:space="0" w:color="auto"/>
              <w:right w:val="single" w:sz="4" w:space="0" w:color="auto"/>
            </w:tcBorders>
            <w:shd w:val="clear" w:color="auto" w:fill="auto"/>
          </w:tcPr>
          <w:p w:rsidR="00400472" w:rsidRPr="00C40EAD" w:rsidRDefault="00400472" w:rsidP="00D269A9">
            <w:pPr>
              <w:spacing w:line="276" w:lineRule="auto"/>
              <w:jc w:val="center"/>
              <w:rPr>
                <w:b/>
                <w:bCs/>
                <w:szCs w:val="22"/>
                <w:lang w:val="de-DE"/>
              </w:rPr>
            </w:pPr>
            <w:r w:rsidRPr="00C40EAD">
              <w:rPr>
                <w:b/>
                <w:bCs/>
                <w:szCs w:val="22"/>
                <w:lang w:val="de-DE"/>
              </w:rPr>
              <w:t>2</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400472" w:rsidRPr="00C40EAD" w:rsidRDefault="00400472" w:rsidP="00D269A9">
            <w:pPr>
              <w:spacing w:line="276" w:lineRule="auto"/>
              <w:rPr>
                <w:b/>
                <w:bCs/>
                <w:szCs w:val="22"/>
                <w:u w:val="single"/>
                <w:lang w:val="nb-NO"/>
              </w:rPr>
            </w:pPr>
            <w:r w:rsidRPr="00C40EAD">
              <w:rPr>
                <w:b/>
                <w:bCs/>
                <w:szCs w:val="22"/>
                <w:u w:val="single"/>
                <w:lang w:val="nb-NO"/>
              </w:rPr>
              <w:t>Giảng bài mới</w:t>
            </w:r>
          </w:p>
          <w:p w:rsidR="00400472" w:rsidRPr="00D94C5A" w:rsidRDefault="00400472" w:rsidP="00400472">
            <w:pPr>
              <w:spacing w:line="276" w:lineRule="auto"/>
              <w:jc w:val="both"/>
              <w:rPr>
                <w:b/>
                <w:szCs w:val="22"/>
                <w:lang w:val="nb-NO"/>
              </w:rPr>
            </w:pPr>
            <w:r w:rsidRPr="00D94C5A">
              <w:rPr>
                <w:b/>
                <w:szCs w:val="22"/>
                <w:lang w:val="nb-NO"/>
              </w:rPr>
              <w:t xml:space="preserve">1. </w:t>
            </w:r>
            <w:r w:rsidR="00B655C3" w:rsidRPr="00D94C5A">
              <w:rPr>
                <w:b/>
                <w:szCs w:val="22"/>
                <w:lang w:val="nb-NO"/>
              </w:rPr>
              <w:t>Khái niệm</w:t>
            </w:r>
            <w:r w:rsidRPr="00D94C5A">
              <w:rPr>
                <w:b/>
                <w:szCs w:val="22"/>
                <w:lang w:val="nb-NO"/>
              </w:rPr>
              <w:t>, phân</w:t>
            </w:r>
            <w:r w:rsidR="00B655C3" w:rsidRPr="00D94C5A">
              <w:rPr>
                <w:b/>
                <w:szCs w:val="22"/>
                <w:lang w:val="nb-NO"/>
              </w:rPr>
              <w:t xml:space="preserve"> loại, danh pháp</w:t>
            </w:r>
            <w:r w:rsidRPr="00D94C5A">
              <w:rPr>
                <w:b/>
                <w:szCs w:val="22"/>
                <w:lang w:val="nb-NO"/>
              </w:rPr>
              <w:t>:</w:t>
            </w:r>
          </w:p>
          <w:p w:rsidR="00400472" w:rsidRPr="00400472" w:rsidRDefault="00400472" w:rsidP="00400472">
            <w:pPr>
              <w:spacing w:line="276" w:lineRule="auto"/>
              <w:jc w:val="both"/>
              <w:rPr>
                <w:szCs w:val="22"/>
                <w:lang w:val="nb-NO"/>
              </w:rPr>
            </w:pPr>
            <w:r w:rsidRPr="00400472">
              <w:rPr>
                <w:szCs w:val="22"/>
                <w:lang w:val="nb-NO"/>
              </w:rPr>
              <w:t>1.1. Khái niệm, phân loại</w:t>
            </w:r>
          </w:p>
          <w:p w:rsidR="00400472" w:rsidRPr="00400472" w:rsidRDefault="00AD4752" w:rsidP="00400472">
            <w:pPr>
              <w:spacing w:line="276" w:lineRule="auto"/>
              <w:jc w:val="both"/>
              <w:rPr>
                <w:szCs w:val="22"/>
                <w:lang w:val="nb-NO"/>
              </w:rPr>
            </w:pPr>
            <w:r>
              <w:rPr>
                <w:szCs w:val="22"/>
                <w:lang w:val="nb-NO"/>
              </w:rPr>
              <w:t xml:space="preserve">- </w:t>
            </w:r>
            <w:r w:rsidRPr="00AD4752">
              <w:rPr>
                <w:szCs w:val="22"/>
                <w:lang w:val="nb-NO"/>
              </w:rPr>
              <w:t>Khi thay thế nguyên tử H trong phân tử NH</w:t>
            </w:r>
            <w:r>
              <w:rPr>
                <w:szCs w:val="22"/>
                <w:vertAlign w:val="subscript"/>
                <w:lang w:val="nb-NO"/>
              </w:rPr>
              <w:t>3</w:t>
            </w:r>
            <w:r w:rsidRPr="00AD4752">
              <w:rPr>
                <w:szCs w:val="22"/>
                <w:lang w:val="nb-NO"/>
              </w:rPr>
              <w:t xml:space="preserve"> bằng gốc hidrocacbon ta thu được amin</w:t>
            </w:r>
            <w:r>
              <w:rPr>
                <w:szCs w:val="22"/>
                <w:lang w:val="nb-NO"/>
              </w:rPr>
              <w:t>.</w:t>
            </w:r>
          </w:p>
          <w:p w:rsidR="00400472" w:rsidRPr="00400472" w:rsidRDefault="00400472" w:rsidP="00400472">
            <w:pPr>
              <w:spacing w:line="276" w:lineRule="auto"/>
              <w:jc w:val="both"/>
              <w:rPr>
                <w:szCs w:val="22"/>
                <w:lang w:val="nb-NO"/>
              </w:rPr>
            </w:pPr>
            <w:r w:rsidRPr="00400472">
              <w:rPr>
                <w:szCs w:val="22"/>
                <w:lang w:val="nb-NO"/>
              </w:rPr>
              <w:t>1.2. Danh pháp:</w:t>
            </w:r>
          </w:p>
          <w:p w:rsidR="00AD4752" w:rsidRDefault="00AD4752" w:rsidP="00AD4752">
            <w:pPr>
              <w:spacing w:before="112"/>
              <w:rPr>
                <w:sz w:val="26"/>
              </w:rPr>
            </w:pPr>
            <w:r>
              <w:rPr>
                <w:b/>
                <w:i/>
                <w:sz w:val="26"/>
              </w:rPr>
              <w:t xml:space="preserve">Tên gốc chức: </w:t>
            </w:r>
            <w:r>
              <w:rPr>
                <w:sz w:val="26"/>
              </w:rPr>
              <w:t>tên gốc hidrocacbon + amin (ankylamin)</w:t>
            </w:r>
          </w:p>
          <w:p w:rsidR="00682756" w:rsidRDefault="00AD4752" w:rsidP="00AD4752">
            <w:pPr>
              <w:pStyle w:val="BodyText"/>
              <w:tabs>
                <w:tab w:val="left" w:pos="3383"/>
                <w:tab w:val="left" w:pos="6616"/>
              </w:tabs>
              <w:ind w:left="649"/>
            </w:pPr>
            <w:r>
              <w:t>CH</w:t>
            </w:r>
            <w:r>
              <w:rPr>
                <w:vertAlign w:val="subscript"/>
              </w:rPr>
              <w:t>3</w:t>
            </w:r>
            <w:r>
              <w:t>NHCH</w:t>
            </w:r>
            <w:r>
              <w:rPr>
                <w:vertAlign w:val="subscript"/>
              </w:rPr>
              <w:t>3</w:t>
            </w:r>
            <w:r>
              <w:rPr>
                <w:spacing w:val="-1"/>
              </w:rPr>
              <w:t xml:space="preserve"> </w:t>
            </w:r>
            <w:r>
              <w:t>đimetylamin</w:t>
            </w:r>
          </w:p>
          <w:p w:rsidR="00AD4752" w:rsidRDefault="00AD4752" w:rsidP="00AD4752">
            <w:pPr>
              <w:pStyle w:val="BodyText"/>
              <w:tabs>
                <w:tab w:val="left" w:pos="3383"/>
                <w:tab w:val="left" w:pos="6616"/>
              </w:tabs>
              <w:ind w:left="649"/>
            </w:pPr>
            <w:r>
              <w:lastRenderedPageBreak/>
              <w:t>C</w:t>
            </w:r>
            <w:r>
              <w:rPr>
                <w:vertAlign w:val="subscript"/>
              </w:rPr>
              <w:t>2</w:t>
            </w:r>
            <w:r>
              <w:t>H</w:t>
            </w:r>
            <w:r>
              <w:rPr>
                <w:vertAlign w:val="subscript"/>
              </w:rPr>
              <w:t>5</w:t>
            </w:r>
            <w:r>
              <w:t>NH</w:t>
            </w:r>
            <w:r>
              <w:rPr>
                <w:vertAlign w:val="subscript"/>
              </w:rPr>
              <w:t>2</w:t>
            </w:r>
            <w:r>
              <w:t xml:space="preserve"> etylamin</w:t>
            </w:r>
          </w:p>
          <w:p w:rsidR="00AD4752" w:rsidRDefault="00133714" w:rsidP="00AD4752">
            <w:pPr>
              <w:spacing w:before="118"/>
              <w:rPr>
                <w:sz w:val="26"/>
              </w:rPr>
            </w:pPr>
            <w:r>
              <w:rPr>
                <w:sz w:val="26"/>
                <w:szCs w:val="26"/>
                <w:lang w:val="vi-VN" w:bidi="en-US"/>
              </w:rPr>
              <w:t>T</w:t>
            </w:r>
            <w:r w:rsidR="00AD4752">
              <w:rPr>
                <w:b/>
                <w:i/>
                <w:sz w:val="26"/>
              </w:rPr>
              <w:t xml:space="preserve">ên thay thế: </w:t>
            </w:r>
            <w:r w:rsidR="00AD4752">
              <w:rPr>
                <w:sz w:val="26"/>
              </w:rPr>
              <w:t>tên hidrocacbon+  amin</w:t>
            </w:r>
          </w:p>
          <w:p w:rsidR="00682756" w:rsidRDefault="00AD4752" w:rsidP="00682756">
            <w:pPr>
              <w:pStyle w:val="BodyText"/>
              <w:tabs>
                <w:tab w:val="left" w:pos="3425"/>
                <w:tab w:val="left" w:pos="6023"/>
              </w:tabs>
              <w:ind w:left="0"/>
            </w:pPr>
            <w:r>
              <w:t>CH</w:t>
            </w:r>
            <w:r>
              <w:rPr>
                <w:vertAlign w:val="subscript"/>
              </w:rPr>
              <w:t>3</w:t>
            </w:r>
            <w:r>
              <w:t>NH</w:t>
            </w:r>
            <w:r>
              <w:rPr>
                <w:vertAlign w:val="subscript"/>
              </w:rPr>
              <w:t>2</w:t>
            </w:r>
            <w:r>
              <w:t xml:space="preserve"> metanamin</w:t>
            </w:r>
          </w:p>
          <w:p w:rsidR="00682756" w:rsidRDefault="00AD4752" w:rsidP="00682756">
            <w:pPr>
              <w:pStyle w:val="BodyText"/>
              <w:tabs>
                <w:tab w:val="left" w:pos="3425"/>
                <w:tab w:val="left" w:pos="6023"/>
              </w:tabs>
              <w:ind w:left="0"/>
            </w:pPr>
            <w:r>
              <w:t>C</w:t>
            </w:r>
            <w:r>
              <w:rPr>
                <w:vertAlign w:val="subscript"/>
              </w:rPr>
              <w:t>2</w:t>
            </w:r>
            <w:r>
              <w:t>H</w:t>
            </w:r>
            <w:r>
              <w:rPr>
                <w:vertAlign w:val="subscript"/>
              </w:rPr>
              <w:t>5</w:t>
            </w:r>
            <w:r>
              <w:t>NH</w:t>
            </w:r>
            <w:r>
              <w:rPr>
                <w:vertAlign w:val="subscript"/>
              </w:rPr>
              <w:t>2</w:t>
            </w:r>
            <w:r>
              <w:t xml:space="preserve"> etanamin</w:t>
            </w:r>
          </w:p>
          <w:p w:rsidR="00AD4752" w:rsidRDefault="00AD4752" w:rsidP="00682756">
            <w:pPr>
              <w:pStyle w:val="BodyText"/>
              <w:tabs>
                <w:tab w:val="left" w:pos="3425"/>
                <w:tab w:val="left" w:pos="6023"/>
              </w:tabs>
              <w:ind w:left="0"/>
            </w:pPr>
            <w:r>
              <w:t>CH</w:t>
            </w:r>
            <w:r>
              <w:rPr>
                <w:vertAlign w:val="subscript"/>
              </w:rPr>
              <w:t>3</w:t>
            </w:r>
            <w:r>
              <w:t>CH</w:t>
            </w:r>
            <w:r>
              <w:rPr>
                <w:vertAlign w:val="subscript"/>
              </w:rPr>
              <w:t>2</w:t>
            </w:r>
            <w:r>
              <w:t>CH</w:t>
            </w:r>
            <w:r>
              <w:rPr>
                <w:vertAlign w:val="subscript"/>
              </w:rPr>
              <w:t>2</w:t>
            </w:r>
            <w:r>
              <w:t>NH</w:t>
            </w:r>
            <w:r>
              <w:rPr>
                <w:vertAlign w:val="subscript"/>
              </w:rPr>
              <w:t>2</w:t>
            </w:r>
            <w:r>
              <w:rPr>
                <w:spacing w:val="63"/>
              </w:rPr>
              <w:t xml:space="preserve"> </w:t>
            </w:r>
            <w:r>
              <w:t>propan-1-amin</w:t>
            </w:r>
          </w:p>
          <w:p w:rsidR="00183DFE" w:rsidRPr="00E85B21" w:rsidRDefault="00400472" w:rsidP="00183DFE">
            <w:pPr>
              <w:tabs>
                <w:tab w:val="left" w:leader="dot" w:pos="9498"/>
              </w:tabs>
              <w:spacing w:before="120"/>
              <w:rPr>
                <w:sz w:val="26"/>
                <w:szCs w:val="26"/>
              </w:rPr>
            </w:pPr>
            <w:r w:rsidRPr="00D94C5A">
              <w:rPr>
                <w:b/>
                <w:szCs w:val="22"/>
                <w:lang w:val="nb-NO"/>
              </w:rPr>
              <w:t>2. Tính chất vật lý :</w:t>
            </w:r>
            <w:r w:rsidR="00183DFE" w:rsidRPr="00E85B21">
              <w:rPr>
                <w:bCs/>
                <w:sz w:val="26"/>
                <w:szCs w:val="26"/>
              </w:rPr>
              <w:t xml:space="preserve"> M</w:t>
            </w:r>
            <w:r w:rsidR="00183DFE" w:rsidRPr="00E85B21">
              <w:rPr>
                <w:sz w:val="26"/>
                <w:szCs w:val="26"/>
              </w:rPr>
              <w:t>etylamin, đimetylamin, trimetylamin là những chất khí, mùi khai khó chịu, tan nhiều trong nước.</w:t>
            </w:r>
          </w:p>
          <w:p w:rsidR="00400472" w:rsidRPr="00D94C5A" w:rsidRDefault="00400472" w:rsidP="00400472">
            <w:pPr>
              <w:spacing w:line="276" w:lineRule="auto"/>
              <w:jc w:val="both"/>
              <w:rPr>
                <w:b/>
                <w:szCs w:val="22"/>
                <w:lang w:val="nb-NO"/>
              </w:rPr>
            </w:pPr>
          </w:p>
          <w:p w:rsidR="00400472" w:rsidRPr="00D94C5A" w:rsidRDefault="00400472" w:rsidP="00400472">
            <w:pPr>
              <w:spacing w:line="276" w:lineRule="auto"/>
              <w:jc w:val="both"/>
              <w:rPr>
                <w:b/>
                <w:szCs w:val="22"/>
                <w:lang w:val="nb-NO"/>
              </w:rPr>
            </w:pPr>
            <w:r w:rsidRPr="00D94C5A">
              <w:rPr>
                <w:b/>
                <w:szCs w:val="22"/>
                <w:lang w:val="nb-NO"/>
              </w:rPr>
              <w:t>3. Cấu tạo phân tử và tính chất hóa học:</w:t>
            </w:r>
          </w:p>
          <w:p w:rsidR="00400472" w:rsidRPr="00400472" w:rsidRDefault="00400472" w:rsidP="00400472">
            <w:pPr>
              <w:spacing w:line="276" w:lineRule="auto"/>
              <w:jc w:val="both"/>
              <w:rPr>
                <w:szCs w:val="22"/>
                <w:lang w:val="nb-NO"/>
              </w:rPr>
            </w:pPr>
            <w:r w:rsidRPr="00400472">
              <w:rPr>
                <w:szCs w:val="22"/>
                <w:lang w:val="nb-NO"/>
              </w:rPr>
              <w:t>3.1. Cấu tạo phân tử:</w:t>
            </w:r>
          </w:p>
          <w:p w:rsidR="00400472" w:rsidRPr="00400472" w:rsidRDefault="00682756" w:rsidP="00400472">
            <w:pPr>
              <w:spacing w:line="276" w:lineRule="auto"/>
              <w:jc w:val="both"/>
              <w:rPr>
                <w:szCs w:val="22"/>
                <w:lang w:val="nb-NO"/>
              </w:rPr>
            </w:pPr>
            <w:r w:rsidRPr="00682756">
              <w:rPr>
                <w:szCs w:val="22"/>
                <w:lang w:val="nb-NO"/>
              </w:rPr>
              <w:t>Trong phân tử amin, nguyên tử N được một, hai hoặc ba liên kết với nguyên tử cacbon.</w:t>
            </w:r>
          </w:p>
          <w:p w:rsidR="00400472" w:rsidRDefault="00400472" w:rsidP="00400472">
            <w:pPr>
              <w:spacing w:line="276" w:lineRule="auto"/>
              <w:jc w:val="both"/>
              <w:rPr>
                <w:szCs w:val="22"/>
                <w:lang w:val="vi-VN"/>
              </w:rPr>
            </w:pPr>
            <w:r w:rsidRPr="00400472">
              <w:rPr>
                <w:szCs w:val="22"/>
                <w:lang w:val="nb-NO"/>
              </w:rPr>
              <w:t>3.2. Tính chất hoá học :</w:t>
            </w:r>
          </w:p>
          <w:p w:rsidR="00682756" w:rsidRPr="00D7510F" w:rsidRDefault="00183DFE" w:rsidP="00D7510F">
            <w:pPr>
              <w:spacing w:line="276" w:lineRule="auto"/>
              <w:jc w:val="both"/>
              <w:rPr>
                <w:szCs w:val="22"/>
                <w:lang w:val="vi-VN"/>
              </w:rPr>
            </w:pPr>
            <w:r>
              <w:rPr>
                <w:szCs w:val="22"/>
                <w:lang w:val="nb-NO"/>
              </w:rPr>
              <w:t xml:space="preserve">  3.2</w:t>
            </w:r>
            <w:r>
              <w:rPr>
                <w:szCs w:val="22"/>
                <w:lang w:val="vi-VN"/>
              </w:rPr>
              <w:t xml:space="preserve">.1 </w:t>
            </w:r>
            <w:r w:rsidRPr="00400472">
              <w:rPr>
                <w:szCs w:val="22"/>
                <w:lang w:val="nb-NO"/>
              </w:rPr>
              <w:t xml:space="preserve">Tính </w:t>
            </w:r>
            <w:r w:rsidRPr="00682756">
              <w:t>bazơ</w:t>
            </w:r>
            <w:r w:rsidR="00D7510F">
              <w:rPr>
                <w:szCs w:val="22"/>
                <w:lang w:val="nb-NO"/>
              </w:rPr>
              <w:t xml:space="preserve">: </w:t>
            </w:r>
            <w:r w:rsidR="00682756" w:rsidRPr="00682756">
              <w:t>Lực bazơ được sắp xếp như sau: CH</w:t>
            </w:r>
            <w:r w:rsidR="00682756" w:rsidRPr="00682756">
              <w:rPr>
                <w:vertAlign w:val="subscript"/>
              </w:rPr>
              <w:t>3</w:t>
            </w:r>
            <w:r w:rsidR="00682756" w:rsidRPr="00682756">
              <w:t>NH</w:t>
            </w:r>
            <w:r w:rsidR="00682756" w:rsidRPr="00682756">
              <w:rPr>
                <w:vertAlign w:val="subscript"/>
              </w:rPr>
              <w:t>2</w:t>
            </w:r>
            <w:r w:rsidR="00682756" w:rsidRPr="00682756">
              <w:t xml:space="preserve"> &gt; NH</w:t>
            </w:r>
            <w:r w:rsidR="00682756" w:rsidRPr="00682756">
              <w:rPr>
                <w:vertAlign w:val="subscript"/>
              </w:rPr>
              <w:t>3</w:t>
            </w:r>
            <w:r w:rsidR="00682756" w:rsidRPr="00682756">
              <w:t xml:space="preserve"> &gt; C</w:t>
            </w:r>
            <w:r w:rsidR="00682756" w:rsidRPr="00682756">
              <w:rPr>
                <w:vertAlign w:val="subscript"/>
              </w:rPr>
              <w:t>6</w:t>
            </w:r>
            <w:r w:rsidR="00682756" w:rsidRPr="00682756">
              <w:t>H</w:t>
            </w:r>
            <w:r w:rsidR="00682756" w:rsidRPr="00682756">
              <w:rPr>
                <w:vertAlign w:val="subscript"/>
              </w:rPr>
              <w:t>5</w:t>
            </w:r>
            <w:r w:rsidR="00682756" w:rsidRPr="00682756">
              <w:t>NH</w:t>
            </w:r>
            <w:r w:rsidR="00682756" w:rsidRPr="00682756">
              <w:rPr>
                <w:vertAlign w:val="subscript"/>
              </w:rPr>
              <w:t>2</w:t>
            </w:r>
            <w:r w:rsidR="00682756" w:rsidRPr="00682756">
              <w:t>.</w:t>
            </w:r>
          </w:p>
          <w:p w:rsidR="00682756" w:rsidRPr="00682756" w:rsidRDefault="00682756" w:rsidP="00484154">
            <w:pPr>
              <w:spacing w:before="128"/>
              <w:rPr>
                <w:b/>
              </w:rPr>
            </w:pPr>
            <w:r w:rsidRPr="00682756">
              <w:rPr>
                <w:b/>
              </w:rPr>
              <w:t>Tác dụng với dung dịch axit</w:t>
            </w:r>
          </w:p>
          <w:p w:rsidR="00400472" w:rsidRPr="00682756" w:rsidRDefault="00682756" w:rsidP="00682756">
            <w:pPr>
              <w:spacing w:line="276" w:lineRule="auto"/>
              <w:jc w:val="both"/>
              <w:rPr>
                <w:lang w:val="nb-NO"/>
              </w:rPr>
            </w:pPr>
            <w:r w:rsidRPr="00682756">
              <w:t>CH</w:t>
            </w:r>
            <w:r w:rsidRPr="00682756">
              <w:rPr>
                <w:vertAlign w:val="subscript"/>
              </w:rPr>
              <w:t>3</w:t>
            </w:r>
            <w:r w:rsidRPr="00682756">
              <w:t>NH</w:t>
            </w:r>
            <w:r w:rsidRPr="00682756">
              <w:rPr>
                <w:vertAlign w:val="subscript"/>
              </w:rPr>
              <w:t>2</w:t>
            </w:r>
            <w:r w:rsidRPr="00682756">
              <w:t xml:space="preserve"> + HCl</w:t>
            </w:r>
            <w:r w:rsidRPr="00682756">
              <w:rPr>
                <w:spacing w:val="-4"/>
              </w:rPr>
              <w:t xml:space="preserve"> </w:t>
            </w:r>
            <w:r w:rsidRPr="00682756">
              <w:rPr>
                <w:rFonts w:ascii="Symbol" w:hAnsi="Symbol"/>
              </w:rPr>
              <w:t></w:t>
            </w:r>
            <w:r w:rsidRPr="00682756">
              <w:rPr>
                <w:spacing w:val="-2"/>
              </w:rPr>
              <w:t xml:space="preserve"> </w:t>
            </w:r>
            <w:r w:rsidRPr="00682756">
              <w:t>[CH</w:t>
            </w:r>
            <w:r w:rsidRPr="00682756">
              <w:rPr>
                <w:vertAlign w:val="subscript"/>
              </w:rPr>
              <w:t>3</w:t>
            </w:r>
            <w:r w:rsidRPr="00682756">
              <w:t>NH</w:t>
            </w:r>
            <w:r w:rsidRPr="00682756">
              <w:rPr>
                <w:vertAlign w:val="subscript"/>
              </w:rPr>
              <w:t>3</w:t>
            </w:r>
            <w:r w:rsidRPr="00682756">
              <w:t>]</w:t>
            </w:r>
            <w:r w:rsidRPr="00682756">
              <w:rPr>
                <w:vertAlign w:val="superscript"/>
              </w:rPr>
              <w:t>+</w:t>
            </w:r>
            <w:r w:rsidRPr="00682756">
              <w:t>Cl</w:t>
            </w:r>
            <w:r w:rsidRPr="00682756">
              <w:rPr>
                <w:vertAlign w:val="superscript"/>
              </w:rPr>
              <w:t>–</w:t>
            </w:r>
            <w:r w:rsidRPr="00682756">
              <w:tab/>
              <w:t>(metylamoni clorua)</w:t>
            </w:r>
          </w:p>
          <w:p w:rsidR="00400472" w:rsidRPr="00400472" w:rsidRDefault="00400472" w:rsidP="00400472">
            <w:pPr>
              <w:spacing w:line="276" w:lineRule="auto"/>
              <w:jc w:val="both"/>
              <w:rPr>
                <w:szCs w:val="22"/>
                <w:lang w:val="nb-NO"/>
              </w:rPr>
            </w:pPr>
            <w:r w:rsidRPr="00400472">
              <w:rPr>
                <w:szCs w:val="22"/>
                <w:lang w:val="nb-NO"/>
              </w:rPr>
              <w:t xml:space="preserve">  3.2.2. Phản ứng thế ở nhân thơm của anilin</w:t>
            </w:r>
          </w:p>
          <w:p w:rsidR="00400472" w:rsidRPr="00C92CFF" w:rsidRDefault="00890FDC" w:rsidP="00400472">
            <w:pPr>
              <w:spacing w:line="276" w:lineRule="auto"/>
              <w:jc w:val="both"/>
              <w:rPr>
                <w:szCs w:val="22"/>
                <w:lang w:val="nb-NO"/>
              </w:rPr>
            </w:pPr>
            <w:r>
              <w:t>C</w:t>
            </w:r>
            <w:r>
              <w:rPr>
                <w:vertAlign w:val="subscript"/>
              </w:rPr>
              <w:t>6</w:t>
            </w:r>
            <w:r>
              <w:t>H</w:t>
            </w:r>
            <w:r>
              <w:rPr>
                <w:vertAlign w:val="subscript"/>
              </w:rPr>
              <w:t>5</w:t>
            </w:r>
            <w:r>
              <w:t>NH</w:t>
            </w:r>
            <w:r>
              <w:rPr>
                <w:vertAlign w:val="subscript"/>
              </w:rPr>
              <w:t>2</w:t>
            </w:r>
            <w:r>
              <w:t xml:space="preserve"> + 3Br</w:t>
            </w:r>
            <w:r>
              <w:rPr>
                <w:vertAlign w:val="subscript"/>
              </w:rPr>
              <w:t>2</w:t>
            </w:r>
            <w:r>
              <w:rPr>
                <w:spacing w:val="-4"/>
              </w:rPr>
              <w:t xml:space="preserve"> </w:t>
            </w:r>
            <w:r>
              <w:rPr>
                <w:rFonts w:ascii="Symbol" w:hAnsi="Symbol"/>
              </w:rPr>
              <w:t></w:t>
            </w:r>
            <w:r>
              <w:rPr>
                <w:spacing w:val="-2"/>
              </w:rPr>
              <w:t xml:space="preserve"> </w:t>
            </w:r>
            <w:r>
              <w:t>C</w:t>
            </w:r>
            <w:r>
              <w:rPr>
                <w:vertAlign w:val="subscript"/>
              </w:rPr>
              <w:t>6</w:t>
            </w:r>
            <w:r>
              <w:t>H</w:t>
            </w:r>
            <w:r>
              <w:rPr>
                <w:vertAlign w:val="subscript"/>
              </w:rPr>
              <w:t>2</w:t>
            </w:r>
            <w:r>
              <w:t>NH</w:t>
            </w:r>
            <w:r>
              <w:rPr>
                <w:vertAlign w:val="subscript"/>
              </w:rPr>
              <w:t>2</w:t>
            </w:r>
            <w:r>
              <w:t>Br</w:t>
            </w:r>
            <w:r>
              <w:rPr>
                <w:vertAlign w:val="subscript"/>
              </w:rPr>
              <w:t>3</w:t>
            </w:r>
            <w:r w:rsidRPr="00400472">
              <w:rPr>
                <w:szCs w:val="22"/>
                <w:lang w:val="nb-NO"/>
              </w:rPr>
              <w:t xml:space="preserve"> </w:t>
            </w:r>
            <w:r w:rsidR="00400472" w:rsidRPr="00400472">
              <w:rPr>
                <w:szCs w:val="22"/>
                <w:lang w:val="nb-NO"/>
              </w:rPr>
              <w:t>(2,4,6-tribromanilin)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00472" w:rsidRP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400472" w:rsidRPr="00400472" w:rsidRDefault="00400472" w:rsidP="00D269A9">
            <w:pPr>
              <w:spacing w:line="276" w:lineRule="auto"/>
              <w:rPr>
                <w:lang w:val="nb-NO"/>
              </w:rPr>
            </w:pPr>
            <w:r w:rsidRPr="00400472">
              <w:rPr>
                <w:lang w:val="nb-NO"/>
              </w:rPr>
              <w:t>GV cho ví dụ.</w:t>
            </w:r>
          </w:p>
          <w:p w:rsidR="00400472" w:rsidRPr="00400472" w:rsidRDefault="00400472" w:rsidP="00D269A9">
            <w:pPr>
              <w:spacing w:line="276" w:lineRule="auto"/>
              <w:rPr>
                <w:lang w:val="nb-NO"/>
              </w:rPr>
            </w:pPr>
            <w:r w:rsidRPr="00400472">
              <w:rPr>
                <w:lang w:val="nb-NO"/>
              </w:rPr>
              <w:t>GV  bổ sung.</w:t>
            </w: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400472" w:rsidRPr="00400472" w:rsidRDefault="00400472" w:rsidP="00D269A9">
            <w:pPr>
              <w:spacing w:line="276" w:lineRule="auto"/>
              <w:rPr>
                <w:lang w:val="nb-NO"/>
              </w:rPr>
            </w:pPr>
            <w:r w:rsidRPr="00400472">
              <w:rPr>
                <w:lang w:val="nb-NO"/>
              </w:rPr>
              <w:t xml:space="preserve">GV </w:t>
            </w:r>
            <w:r w:rsidR="00142ACB">
              <w:rPr>
                <w:lang w:val="nb-NO"/>
              </w:rPr>
              <w:t>hướng dẫn</w:t>
            </w:r>
            <w:r w:rsidRPr="00400472">
              <w:rPr>
                <w:lang w:val="nb-NO"/>
              </w:rPr>
              <w:t xml:space="preserve"> </w:t>
            </w:r>
            <w:r w:rsidR="00142ACB">
              <w:rPr>
                <w:lang w:val="nb-NO"/>
              </w:rPr>
              <w:t xml:space="preserve">và cho ví dụ </w:t>
            </w:r>
            <w:r w:rsidRPr="00400472">
              <w:rPr>
                <w:lang w:val="nb-NO"/>
              </w:rPr>
              <w:t xml:space="preserve">cách đọc </w:t>
            </w:r>
            <w:r w:rsidR="00142ACB">
              <w:rPr>
                <w:lang w:val="nb-NO"/>
              </w:rPr>
              <w:t xml:space="preserve">2 </w:t>
            </w:r>
            <w:r w:rsidRPr="00400472">
              <w:rPr>
                <w:lang w:val="nb-NO"/>
              </w:rPr>
              <w:t>tên</w:t>
            </w:r>
          </w:p>
          <w:p w:rsid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A0F72" w:rsidRDefault="001A0F72" w:rsidP="00D269A9">
            <w:pPr>
              <w:spacing w:line="276" w:lineRule="auto"/>
              <w:rPr>
                <w:lang w:val="nb-NO"/>
              </w:rPr>
            </w:pPr>
          </w:p>
          <w:p w:rsidR="00400472" w:rsidRPr="00400472" w:rsidRDefault="00400472" w:rsidP="00D269A9">
            <w:pPr>
              <w:spacing w:line="276" w:lineRule="auto"/>
              <w:rPr>
                <w:lang w:val="nb-NO"/>
              </w:rPr>
            </w:pPr>
            <w:r w:rsidRPr="00400472">
              <w:rPr>
                <w:lang w:val="nb-NO"/>
              </w:rPr>
              <w:t>GV nêu câu hỏi</w:t>
            </w: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r w:rsidRPr="00400472">
              <w:rPr>
                <w:lang w:val="nb-NO"/>
              </w:rPr>
              <w:t>Từ khái niệm, yêu cầu HS nêu cấu tạo.</w:t>
            </w:r>
          </w:p>
          <w:p w:rsidR="00400472" w:rsidRDefault="00142ACB" w:rsidP="00D269A9">
            <w:pPr>
              <w:spacing w:line="276" w:lineRule="auto"/>
              <w:rPr>
                <w:lang w:val="nb-NO"/>
              </w:rPr>
            </w:pPr>
            <w:r>
              <w:rPr>
                <w:lang w:val="nb-NO"/>
              </w:rPr>
              <w:t>GV bổ sung</w:t>
            </w:r>
          </w:p>
          <w:p w:rsidR="00142ACB" w:rsidRPr="00400472" w:rsidRDefault="00142ACB" w:rsidP="00D269A9">
            <w:pPr>
              <w:spacing w:line="276" w:lineRule="auto"/>
              <w:rPr>
                <w:lang w:val="nb-NO"/>
              </w:rPr>
            </w:pPr>
          </w:p>
          <w:p w:rsidR="00400472" w:rsidRDefault="00400472" w:rsidP="00D269A9">
            <w:pPr>
              <w:spacing w:line="276" w:lineRule="auto"/>
              <w:rPr>
                <w:lang w:val="nb-NO"/>
              </w:rPr>
            </w:pPr>
            <w:r w:rsidRPr="00400472">
              <w:rPr>
                <w:lang w:val="nb-NO"/>
              </w:rPr>
              <w:t>Từ đặc điểm cấu tạo, GV nêu các tính chất hóa học.</w:t>
            </w:r>
          </w:p>
          <w:p w:rsidR="00142ACB" w:rsidRPr="00400472" w:rsidRDefault="005C3A95" w:rsidP="00D269A9">
            <w:pPr>
              <w:spacing w:line="276" w:lineRule="auto"/>
              <w:rPr>
                <w:lang w:val="nb-NO"/>
              </w:rPr>
            </w:pPr>
            <w:r>
              <w:rPr>
                <w:lang w:val="nb-NO"/>
              </w:rPr>
              <w:t>Giải thích sắp xếp lực bazơ</w:t>
            </w:r>
          </w:p>
          <w:p w:rsidR="00400472" w:rsidRPr="00400472" w:rsidRDefault="00400472" w:rsidP="00D269A9">
            <w:pPr>
              <w:spacing w:line="276" w:lineRule="auto"/>
              <w:rPr>
                <w:lang w:val="nb-NO"/>
              </w:rPr>
            </w:pPr>
            <w:r w:rsidRPr="00400472">
              <w:rPr>
                <w:lang w:val="nb-NO"/>
              </w:rPr>
              <w:t>GV hướng dẫn viết pt hóa học.</w:t>
            </w:r>
          </w:p>
          <w:p w:rsidR="00400472" w:rsidRPr="00400472" w:rsidRDefault="00400472" w:rsidP="00D269A9">
            <w:pPr>
              <w:spacing w:line="276" w:lineRule="auto"/>
              <w:rPr>
                <w:lang w:val="nb-NO"/>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00472" w:rsidRP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400472" w:rsidP="00D269A9">
            <w:pPr>
              <w:spacing w:line="276" w:lineRule="auto"/>
              <w:rPr>
                <w:lang w:val="nb-NO"/>
              </w:rPr>
            </w:pPr>
            <w:r w:rsidRPr="00400472">
              <w:rPr>
                <w:lang w:val="nb-NO"/>
              </w:rPr>
              <w:t xml:space="preserve">HS nêu khái niệm </w:t>
            </w:r>
            <w:r w:rsidR="00142ACB">
              <w:rPr>
                <w:lang w:val="nb-NO"/>
              </w:rPr>
              <w:t>.</w:t>
            </w:r>
          </w:p>
          <w:p w:rsidR="00400472" w:rsidRPr="00400472" w:rsidRDefault="00400472" w:rsidP="00D269A9">
            <w:pPr>
              <w:spacing w:line="276" w:lineRule="auto"/>
              <w:rPr>
                <w:lang w:val="nb-NO"/>
              </w:rPr>
            </w:pPr>
            <w:r w:rsidRPr="00400472">
              <w:rPr>
                <w:lang w:val="nb-NO"/>
              </w:rPr>
              <w:t>HS ghi bài.</w:t>
            </w:r>
          </w:p>
          <w:p w:rsidR="00400472" w:rsidRP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r>
              <w:rPr>
                <w:lang w:val="nb-NO"/>
              </w:rPr>
              <w:t>HS theo dõi, ghi bài.</w:t>
            </w:r>
          </w:p>
          <w:p w:rsidR="00400472" w:rsidRPr="00400472" w:rsidRDefault="00400472" w:rsidP="00D269A9">
            <w:pPr>
              <w:spacing w:line="276" w:lineRule="auto"/>
              <w:rPr>
                <w:lang w:val="nb-NO"/>
              </w:rPr>
            </w:pPr>
            <w:r w:rsidRPr="00400472">
              <w:rPr>
                <w:lang w:val="nb-NO"/>
              </w:rPr>
              <w:t>HS luyện tập đọc tên.</w:t>
            </w:r>
          </w:p>
          <w:p w:rsidR="00400472" w:rsidRDefault="00400472"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42ACB" w:rsidRDefault="00142ACB" w:rsidP="00D269A9">
            <w:pPr>
              <w:spacing w:line="276" w:lineRule="auto"/>
              <w:rPr>
                <w:lang w:val="nb-NO"/>
              </w:rPr>
            </w:pPr>
          </w:p>
          <w:p w:rsidR="001A0F72" w:rsidRDefault="001A0F72" w:rsidP="00D269A9">
            <w:pPr>
              <w:spacing w:line="276" w:lineRule="auto"/>
              <w:rPr>
                <w:lang w:val="nb-NO"/>
              </w:rPr>
            </w:pPr>
          </w:p>
          <w:p w:rsidR="00400472" w:rsidRPr="00400472" w:rsidRDefault="00400472" w:rsidP="00D269A9">
            <w:pPr>
              <w:spacing w:line="276" w:lineRule="auto"/>
              <w:rPr>
                <w:lang w:val="nb-NO"/>
              </w:rPr>
            </w:pPr>
            <w:r w:rsidRPr="00400472">
              <w:rPr>
                <w:lang w:val="nb-NO"/>
              </w:rPr>
              <w:t>HS nghiên cứu gt,  trả lời.</w:t>
            </w: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r w:rsidRPr="00400472">
              <w:rPr>
                <w:lang w:val="nb-NO"/>
              </w:rPr>
              <w:t xml:space="preserve">HS </w:t>
            </w:r>
            <w:r w:rsidR="00142ACB">
              <w:rPr>
                <w:lang w:val="nb-NO"/>
              </w:rPr>
              <w:t>trả lời.</w:t>
            </w: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p>
          <w:p w:rsidR="00400472" w:rsidRDefault="005C3A95" w:rsidP="00D269A9">
            <w:pPr>
              <w:spacing w:line="276" w:lineRule="auto"/>
              <w:rPr>
                <w:lang w:val="nb-NO"/>
              </w:rPr>
            </w:pPr>
            <w:r>
              <w:rPr>
                <w:lang w:val="nb-NO"/>
              </w:rPr>
              <w:t>HS theo dõi, ghi bài.</w:t>
            </w:r>
          </w:p>
          <w:p w:rsidR="005C3A95" w:rsidRDefault="005C3A95" w:rsidP="00D269A9">
            <w:pPr>
              <w:spacing w:line="276" w:lineRule="auto"/>
              <w:rPr>
                <w:lang w:val="nb-NO"/>
              </w:rPr>
            </w:pPr>
          </w:p>
          <w:p w:rsidR="005C3A95" w:rsidRDefault="005C3A95" w:rsidP="00D269A9">
            <w:pPr>
              <w:spacing w:line="276" w:lineRule="auto"/>
              <w:rPr>
                <w:lang w:val="nb-NO"/>
              </w:rPr>
            </w:pPr>
          </w:p>
          <w:p w:rsidR="005C3A95" w:rsidRDefault="005C3A95" w:rsidP="00D269A9">
            <w:pPr>
              <w:spacing w:line="276" w:lineRule="auto"/>
              <w:rPr>
                <w:lang w:val="nb-NO"/>
              </w:rPr>
            </w:pPr>
          </w:p>
          <w:p w:rsidR="005C3A95" w:rsidRPr="00400472" w:rsidRDefault="005C3A95" w:rsidP="00D269A9">
            <w:pPr>
              <w:spacing w:line="276" w:lineRule="auto"/>
              <w:rPr>
                <w:lang w:val="nb-NO"/>
              </w:rPr>
            </w:pPr>
          </w:p>
          <w:p w:rsidR="00400472" w:rsidRPr="00400472" w:rsidRDefault="00400472" w:rsidP="00D269A9">
            <w:pPr>
              <w:spacing w:line="276" w:lineRule="auto"/>
              <w:rPr>
                <w:lang w:val="nb-NO"/>
              </w:rPr>
            </w:pPr>
            <w:r w:rsidRPr="00400472">
              <w:rPr>
                <w:lang w:val="nb-NO"/>
              </w:rPr>
              <w:t>HS luyện tập viết ptpư.</w:t>
            </w:r>
          </w:p>
          <w:p w:rsidR="00400472" w:rsidRPr="00400472" w:rsidRDefault="00400472" w:rsidP="00D269A9">
            <w:pPr>
              <w:spacing w:line="276" w:lineRule="auto"/>
              <w:rPr>
                <w:lang w:val="nb-N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0472" w:rsidRPr="00C40EAD" w:rsidRDefault="00400472" w:rsidP="00D269A9">
            <w:pPr>
              <w:spacing w:line="276" w:lineRule="auto"/>
              <w:rPr>
                <w:szCs w:val="22"/>
                <w:lang w:val="nb-NO"/>
              </w:rPr>
            </w:pPr>
          </w:p>
          <w:p w:rsidR="00400472" w:rsidRDefault="007D636C" w:rsidP="00D269A9">
            <w:pPr>
              <w:spacing w:line="276" w:lineRule="auto"/>
              <w:jc w:val="center"/>
              <w:rPr>
                <w:szCs w:val="22"/>
                <w:lang w:val="pt-BR"/>
              </w:rPr>
            </w:pPr>
            <w:r>
              <w:rPr>
                <w:szCs w:val="22"/>
                <w:lang w:val="de-DE"/>
              </w:rPr>
              <w:t>2</w:t>
            </w:r>
            <w:r w:rsidR="00400472">
              <w:rPr>
                <w:szCs w:val="22"/>
                <w:lang w:val="de-DE"/>
              </w:rPr>
              <w:t>0</w:t>
            </w:r>
            <w:r w:rsidR="00400472">
              <w:rPr>
                <w:szCs w:val="22"/>
                <w:lang w:val="pt-BR"/>
              </w:rPr>
              <w:t>’</w:t>
            </w: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1A0F72" w:rsidRDefault="001A0F72" w:rsidP="00D269A9">
            <w:pPr>
              <w:spacing w:line="276" w:lineRule="auto"/>
              <w:jc w:val="center"/>
              <w:rPr>
                <w:szCs w:val="22"/>
                <w:lang w:val="pt-BR"/>
              </w:rPr>
            </w:pPr>
          </w:p>
          <w:p w:rsidR="00400472" w:rsidRDefault="007D636C" w:rsidP="00D269A9">
            <w:pPr>
              <w:spacing w:line="276" w:lineRule="auto"/>
              <w:jc w:val="center"/>
              <w:rPr>
                <w:szCs w:val="22"/>
                <w:lang w:val="pt-BR"/>
              </w:rPr>
            </w:pPr>
            <w:r>
              <w:rPr>
                <w:szCs w:val="22"/>
                <w:lang w:val="pt-BR"/>
              </w:rPr>
              <w:t>2</w:t>
            </w:r>
            <w:r w:rsidR="00400472">
              <w:rPr>
                <w:szCs w:val="22"/>
                <w:lang w:val="pt-BR"/>
              </w:rPr>
              <w:t>5’</w:t>
            </w: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400472" w:rsidRDefault="00400472" w:rsidP="00D269A9">
            <w:pPr>
              <w:spacing w:line="276" w:lineRule="auto"/>
              <w:jc w:val="center"/>
              <w:rPr>
                <w:szCs w:val="22"/>
                <w:lang w:val="pt-BR"/>
              </w:rPr>
            </w:pPr>
          </w:p>
          <w:p w:rsidR="001A0F72" w:rsidRDefault="001A0F72" w:rsidP="00D269A9">
            <w:pPr>
              <w:spacing w:line="276" w:lineRule="auto"/>
              <w:jc w:val="center"/>
              <w:rPr>
                <w:szCs w:val="22"/>
                <w:lang w:val="pt-BR"/>
              </w:rPr>
            </w:pPr>
          </w:p>
          <w:p w:rsidR="00400472" w:rsidRDefault="00400472" w:rsidP="00D269A9">
            <w:pPr>
              <w:spacing w:line="276" w:lineRule="auto"/>
              <w:jc w:val="center"/>
              <w:rPr>
                <w:szCs w:val="22"/>
                <w:lang w:val="pt-BR"/>
              </w:rPr>
            </w:pPr>
            <w:r>
              <w:rPr>
                <w:szCs w:val="22"/>
                <w:lang w:val="pt-BR"/>
              </w:rPr>
              <w:t>1</w:t>
            </w:r>
            <w:r w:rsidR="00327646">
              <w:rPr>
                <w:szCs w:val="22"/>
                <w:lang w:val="pt-BR"/>
              </w:rPr>
              <w:t>5</w:t>
            </w:r>
            <w:r>
              <w:rPr>
                <w:szCs w:val="22"/>
                <w:lang w:val="pt-BR"/>
              </w:rPr>
              <w:t>’</w:t>
            </w:r>
          </w:p>
          <w:p w:rsidR="00400472" w:rsidRDefault="00400472" w:rsidP="00D269A9">
            <w:pPr>
              <w:spacing w:line="276" w:lineRule="auto"/>
              <w:jc w:val="center"/>
              <w:rPr>
                <w:szCs w:val="22"/>
                <w:lang w:val="pt-BR"/>
              </w:rPr>
            </w:pPr>
          </w:p>
          <w:p w:rsidR="00400472" w:rsidRPr="00C40EAD" w:rsidRDefault="00327646" w:rsidP="00D269A9">
            <w:pPr>
              <w:spacing w:line="276" w:lineRule="auto"/>
              <w:jc w:val="center"/>
              <w:rPr>
                <w:szCs w:val="22"/>
                <w:lang w:val="nb-NO"/>
              </w:rPr>
            </w:pPr>
            <w:r>
              <w:rPr>
                <w:szCs w:val="22"/>
                <w:lang w:val="pt-BR"/>
              </w:rPr>
              <w:t>4</w:t>
            </w:r>
            <w:r w:rsidR="00400472">
              <w:rPr>
                <w:szCs w:val="22"/>
                <w:lang w:val="pt-BR"/>
              </w:rPr>
              <w:t>0’</w:t>
            </w:r>
          </w:p>
        </w:tc>
      </w:tr>
      <w:tr w:rsidR="00400472" w:rsidRPr="00D95A7D" w:rsidTr="00133714">
        <w:tc>
          <w:tcPr>
            <w:tcW w:w="521" w:type="dxa"/>
            <w:tcBorders>
              <w:top w:val="single" w:sz="4" w:space="0" w:color="auto"/>
              <w:left w:val="single" w:sz="4" w:space="0" w:color="auto"/>
              <w:bottom w:val="single" w:sz="4" w:space="0" w:color="auto"/>
              <w:right w:val="single" w:sz="4" w:space="0" w:color="auto"/>
            </w:tcBorders>
            <w:shd w:val="clear" w:color="auto" w:fill="auto"/>
          </w:tcPr>
          <w:p w:rsidR="00400472" w:rsidRPr="00D95A7D" w:rsidRDefault="00400472" w:rsidP="00D269A9">
            <w:pPr>
              <w:spacing w:line="276" w:lineRule="auto"/>
              <w:jc w:val="center"/>
              <w:rPr>
                <w:b/>
                <w:bCs/>
                <w:lang w:val="nb-NO"/>
              </w:rPr>
            </w:pPr>
            <w:r w:rsidRPr="00D95A7D">
              <w:rPr>
                <w:b/>
                <w:bCs/>
                <w:lang w:val="nb-NO"/>
              </w:rPr>
              <w:lastRenderedPageBreak/>
              <w:t>3</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400472" w:rsidRPr="00D95A7D" w:rsidRDefault="00400472" w:rsidP="00D269A9">
            <w:pPr>
              <w:spacing w:line="276" w:lineRule="auto"/>
              <w:rPr>
                <w:b/>
                <w:bCs/>
                <w:u w:val="single"/>
                <w:lang w:val="nb-NO"/>
              </w:rPr>
            </w:pPr>
            <w:r w:rsidRPr="00D95A7D">
              <w:rPr>
                <w:b/>
                <w:bCs/>
                <w:u w:val="single"/>
                <w:lang w:val="nb-NO"/>
              </w:rPr>
              <w:t>Củng cố kiến thức và kết thúc bài</w:t>
            </w:r>
          </w:p>
          <w:p w:rsidR="00300D6C" w:rsidRDefault="00300D6C" w:rsidP="002B40C1">
            <w:pPr>
              <w:spacing w:line="276" w:lineRule="auto"/>
              <w:jc w:val="both"/>
              <w:rPr>
                <w:bCs/>
                <w:lang w:val="nb-NO"/>
              </w:rPr>
            </w:pPr>
            <w:r>
              <w:rPr>
                <w:bCs/>
                <w:lang w:val="nb-NO"/>
              </w:rPr>
              <w:t>Cấu tạo phân tử amin.</w:t>
            </w:r>
          </w:p>
          <w:p w:rsidR="00400472" w:rsidRDefault="00930F50" w:rsidP="002B40C1">
            <w:pPr>
              <w:spacing w:line="276" w:lineRule="auto"/>
              <w:jc w:val="both"/>
              <w:rPr>
                <w:lang w:val="nb-NO"/>
              </w:rPr>
            </w:pPr>
            <w:r>
              <w:rPr>
                <w:bCs/>
                <w:lang w:val="nb-NO"/>
              </w:rPr>
              <w:t>T</w:t>
            </w:r>
            <w:r w:rsidR="00400472" w:rsidRPr="00D95A7D">
              <w:rPr>
                <w:bCs/>
                <w:lang w:val="nb-NO"/>
              </w:rPr>
              <w:t>ính</w:t>
            </w:r>
            <w:r>
              <w:rPr>
                <w:bCs/>
                <w:lang w:val="nb-NO"/>
              </w:rPr>
              <w:t xml:space="preserve"> bazơ</w:t>
            </w:r>
            <w:r w:rsidR="00400472" w:rsidRPr="00D95A7D">
              <w:rPr>
                <w:bCs/>
                <w:lang w:val="nb-NO"/>
              </w:rPr>
              <w:t xml:space="preserve"> của </w:t>
            </w:r>
            <w:r w:rsidR="00890FDC">
              <w:rPr>
                <w:bCs/>
                <w:lang w:val="nb-NO"/>
              </w:rPr>
              <w:t>amin</w:t>
            </w:r>
            <w:r>
              <w:rPr>
                <w:lang w:val="nb-NO"/>
              </w:rPr>
              <w:t>, phản ứng thế nhân thơm của anilin.</w:t>
            </w:r>
          </w:p>
          <w:p w:rsidR="00890FDC" w:rsidRPr="00D95A7D" w:rsidRDefault="00890FDC" w:rsidP="002B40C1">
            <w:pPr>
              <w:spacing w:line="276" w:lineRule="auto"/>
              <w:jc w:val="both"/>
              <w:rPr>
                <w:lang w:val="nb-NO"/>
              </w:rPr>
            </w:pPr>
            <w:r>
              <w:rPr>
                <w:lang w:val="nb-NO"/>
              </w:rPr>
              <w:t xml:space="preserve">Thứ tự </w:t>
            </w:r>
            <w:r w:rsidR="00930F50">
              <w:rPr>
                <w:lang w:val="nb-NO"/>
              </w:rPr>
              <w:t xml:space="preserve">sắp xếp </w:t>
            </w:r>
            <w:r>
              <w:rPr>
                <w:lang w:val="nb-NO"/>
              </w:rPr>
              <w:t>lực bazơ</w:t>
            </w:r>
            <w:r w:rsidR="00930F50">
              <w:rPr>
                <w:lang w:val="nb-NO"/>
              </w:rPr>
              <w:t xml:space="preserve"> của amin.</w:t>
            </w:r>
            <w:r>
              <w:rPr>
                <w:lang w:val="nb-NO"/>
              </w:rPr>
              <w:t xml:space="preserve"> </w:t>
            </w:r>
          </w:p>
          <w:p w:rsidR="00400472" w:rsidRPr="00D95A7D" w:rsidRDefault="00400472" w:rsidP="002B40C1">
            <w:pPr>
              <w:spacing w:line="276" w:lineRule="auto"/>
              <w:jc w:val="both"/>
              <w:rPr>
                <w:lang w:val="nb-NO"/>
              </w:rPr>
            </w:pPr>
            <w:r w:rsidRPr="00D95A7D">
              <w:rPr>
                <w:lang w:val="nb-NO"/>
              </w:rPr>
              <w:t xml:space="preserve">BT  </w:t>
            </w:r>
            <w:r w:rsidR="00890FDC">
              <w:rPr>
                <w:lang w:val="nb-NO"/>
              </w:rPr>
              <w:t>1,2,3</w:t>
            </w:r>
            <w:r w:rsidRPr="00D95A7D">
              <w:rPr>
                <w:lang w:val="nb-NO"/>
              </w:rPr>
              <w:t xml:space="preserve"> /GT trang </w:t>
            </w:r>
            <w:r w:rsidR="00890FDC">
              <w:rPr>
                <w:lang w:val="nb-NO"/>
              </w:rPr>
              <w:t>16</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r w:rsidRPr="00400472">
              <w:rPr>
                <w:lang w:val="nb-NO"/>
              </w:rPr>
              <w:t>GV hướng dẫn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400472" w:rsidRPr="00400472" w:rsidRDefault="00400472" w:rsidP="00D269A9">
            <w:pPr>
              <w:spacing w:line="276" w:lineRule="auto"/>
              <w:rPr>
                <w:lang w:val="nb-NO"/>
              </w:rPr>
            </w:pPr>
          </w:p>
          <w:p w:rsidR="00400472" w:rsidRPr="00400472" w:rsidRDefault="00400472" w:rsidP="00D269A9">
            <w:pPr>
              <w:spacing w:line="276" w:lineRule="auto"/>
              <w:rPr>
                <w:lang w:val="nb-NO"/>
              </w:rPr>
            </w:pPr>
            <w:r w:rsidRPr="00400472">
              <w:rPr>
                <w:lang w:val="nb-NO"/>
              </w:rPr>
              <w:t>HS ghi bài</w:t>
            </w:r>
          </w:p>
          <w:p w:rsidR="00400472" w:rsidRPr="00400472" w:rsidRDefault="00400472" w:rsidP="00D269A9">
            <w:pPr>
              <w:spacing w:line="276" w:lineRule="auto"/>
              <w:rPr>
                <w:lang w:val="nb-NO"/>
              </w:rPr>
            </w:pPr>
            <w:r w:rsidRPr="00400472">
              <w:rPr>
                <w:lang w:val="nb-NO"/>
              </w:rPr>
              <w:t>HS làm bài tập theo nhóm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0472" w:rsidRPr="00D95A7D" w:rsidRDefault="00400472" w:rsidP="00D269A9">
            <w:pPr>
              <w:spacing w:line="276" w:lineRule="auto"/>
              <w:jc w:val="center"/>
              <w:rPr>
                <w:lang w:val="nb-NO"/>
              </w:rPr>
            </w:pPr>
          </w:p>
          <w:p w:rsidR="00400472" w:rsidRPr="00D95A7D" w:rsidRDefault="00400472" w:rsidP="00D269A9">
            <w:pPr>
              <w:spacing w:line="276" w:lineRule="auto"/>
              <w:jc w:val="center"/>
              <w:rPr>
                <w:lang w:val="nb-NO"/>
              </w:rPr>
            </w:pPr>
            <w:r w:rsidRPr="00D95A7D">
              <w:rPr>
                <w:lang w:val="nb-NO"/>
              </w:rPr>
              <w:t>15</w:t>
            </w:r>
            <w:r>
              <w:rPr>
                <w:lang w:val="nb-NO"/>
              </w:rPr>
              <w:t>’</w:t>
            </w:r>
          </w:p>
        </w:tc>
      </w:tr>
      <w:tr w:rsidR="00400472" w:rsidRPr="00D95A7D" w:rsidTr="00781256">
        <w:trPr>
          <w:trHeight w:val="575"/>
        </w:trPr>
        <w:tc>
          <w:tcPr>
            <w:tcW w:w="521" w:type="dxa"/>
            <w:tcBorders>
              <w:top w:val="single" w:sz="4" w:space="0" w:color="auto"/>
              <w:left w:val="single" w:sz="4" w:space="0" w:color="auto"/>
              <w:bottom w:val="single" w:sz="4" w:space="0" w:color="auto"/>
              <w:right w:val="single" w:sz="4" w:space="0" w:color="auto"/>
            </w:tcBorders>
            <w:shd w:val="clear" w:color="auto" w:fill="auto"/>
          </w:tcPr>
          <w:p w:rsidR="00400472" w:rsidRPr="00D95A7D" w:rsidRDefault="00400472" w:rsidP="00D269A9">
            <w:pPr>
              <w:spacing w:line="276" w:lineRule="auto"/>
              <w:jc w:val="center"/>
              <w:rPr>
                <w:b/>
                <w:bCs/>
                <w:lang w:val="nb-NO"/>
              </w:rPr>
            </w:pPr>
            <w:r w:rsidRPr="00D95A7D">
              <w:rPr>
                <w:b/>
                <w:bCs/>
                <w:lang w:val="nb-NO"/>
              </w:rPr>
              <w:t>4</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400472" w:rsidRPr="00781256" w:rsidRDefault="00781256" w:rsidP="00781256">
            <w:pPr>
              <w:spacing w:line="276" w:lineRule="auto"/>
              <w:rPr>
                <w:lang w:val="pt-BR"/>
              </w:rPr>
            </w:pPr>
            <w:r>
              <w:rPr>
                <w:b/>
                <w:bCs/>
                <w:u w:val="single"/>
                <w:lang w:val="pt-BR"/>
              </w:rPr>
              <w:t>Hướng dẫn tự học</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400472" w:rsidRDefault="00400472" w:rsidP="00D269A9">
            <w:pPr>
              <w:spacing w:line="276" w:lineRule="auto"/>
              <w:rPr>
                <w:lang w:val="pt-BR"/>
              </w:rPr>
            </w:pPr>
            <w:r>
              <w:rPr>
                <w:lang w:val="pt-BR"/>
              </w:rPr>
              <w:t xml:space="preserve">Về nhà làm các bài tập sau </w:t>
            </w:r>
          </w:p>
          <w:p w:rsidR="00400472" w:rsidRPr="00D95A7D" w:rsidRDefault="00400472" w:rsidP="00781256">
            <w:pPr>
              <w:spacing w:line="276" w:lineRule="auto"/>
              <w:rPr>
                <w:lang w:val="pt-BR"/>
              </w:rPr>
            </w:pPr>
            <w:r>
              <w:rPr>
                <w:lang w:val="pt-BR"/>
              </w:rPr>
              <w:t xml:space="preserve">        </w:t>
            </w:r>
            <w:r w:rsidR="00890FDC" w:rsidRPr="00890FDC">
              <w:rPr>
                <w:lang w:val="pt-BR"/>
              </w:rPr>
              <w:t>BT 4/ GT trang 16</w:t>
            </w:r>
            <w:r w:rsidR="00781256">
              <w:rPr>
                <w:lang w:val="pt-BR"/>
              </w:rPr>
              <w:t xml:space="preserve">, </w:t>
            </w:r>
            <w:r w:rsidR="00781256" w:rsidRPr="00890FDC">
              <w:rPr>
                <w:lang w:val="pt-BR"/>
              </w:rPr>
              <w:t xml:space="preserve">BT 6,7 /GT trang 17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00472" w:rsidRPr="00D95A7D" w:rsidRDefault="00400472" w:rsidP="00D269A9">
            <w:pPr>
              <w:spacing w:line="276" w:lineRule="auto"/>
              <w:jc w:val="center"/>
              <w:rPr>
                <w:lang w:val="nb-NO"/>
              </w:rPr>
            </w:pPr>
            <w:r>
              <w:rPr>
                <w:lang w:val="nb-NO"/>
              </w:rPr>
              <w:t>05’</w:t>
            </w:r>
          </w:p>
        </w:tc>
      </w:tr>
    </w:tbl>
    <w:p w:rsidR="00124DAE" w:rsidRPr="00D95A7D" w:rsidRDefault="00124DAE" w:rsidP="00124DAE">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81"/>
        <w:gridCol w:w="5453"/>
        <w:gridCol w:w="925"/>
      </w:tblGrid>
      <w:tr w:rsidR="00242273" w:rsidRPr="00D95A7D" w:rsidTr="00403B0E">
        <w:tc>
          <w:tcPr>
            <w:tcW w:w="3936"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4978A0" w:rsidRDefault="00242273" w:rsidP="00D7510F">
            <w:pPr>
              <w:rPr>
                <w:u w:val="single"/>
                <w:lang w:val="pt-BR"/>
              </w:rPr>
            </w:pPr>
          </w:p>
          <w:p w:rsidR="00242273" w:rsidRPr="004978A0" w:rsidRDefault="00242273" w:rsidP="00D7510F">
            <w:pPr>
              <w:rPr>
                <w:u w:val="single"/>
                <w:lang w:val="pt-BR"/>
              </w:rPr>
            </w:pPr>
          </w:p>
          <w:p w:rsidR="00242273" w:rsidRPr="004A5E8B" w:rsidRDefault="00242273" w:rsidP="00D7510F">
            <w:pPr>
              <w:rPr>
                <w:b/>
                <w:u w:val="single"/>
                <w:lang w:val="pt-BR"/>
              </w:rPr>
            </w:pPr>
            <w:r w:rsidRPr="004A5E8B">
              <w:rPr>
                <w:b/>
                <w:u w:val="single"/>
                <w:lang w:val="pt-BR"/>
              </w:rPr>
              <w:t xml:space="preserve">Nguồn tài liệu tham khảo </w:t>
            </w: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4A5E8B" w:rsidRDefault="00242273" w:rsidP="00D7510F">
            <w:pPr>
              <w:jc w:val="both"/>
            </w:pPr>
            <w:r w:rsidRPr="004A5E8B">
              <w:t xml:space="preserve">1. </w:t>
            </w:r>
            <w:r w:rsidRPr="004A5E8B">
              <w:rPr>
                <w:i/>
                <w:iCs/>
              </w:rPr>
              <w:t xml:space="preserve">Giáo trình hóa học 4, </w:t>
            </w:r>
            <w:r w:rsidRPr="004A5E8B">
              <w:t>Trường CĐ lý tự trọng Tp. HCM, năm 2018.</w:t>
            </w:r>
          </w:p>
          <w:p w:rsidR="00242273" w:rsidRPr="004A5E8B" w:rsidRDefault="00242273" w:rsidP="00D7510F">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242273" w:rsidRPr="004978A0" w:rsidRDefault="00242273" w:rsidP="00D7510F">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CB6D3A" w:rsidRPr="00C40EAD" w:rsidTr="00403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5" w:type="dxa"/>
        </w:trPr>
        <w:tc>
          <w:tcPr>
            <w:tcW w:w="3755" w:type="dxa"/>
            <w:shd w:val="clear" w:color="auto" w:fill="auto"/>
          </w:tcPr>
          <w:p w:rsidR="00403B0E" w:rsidRPr="00C40EAD" w:rsidRDefault="00403B0E" w:rsidP="00403B0E">
            <w:pPr>
              <w:spacing w:line="276" w:lineRule="auto"/>
              <w:rPr>
                <w:b/>
                <w:bCs/>
                <w:szCs w:val="22"/>
                <w:lang w:val="pt-BR"/>
              </w:rPr>
            </w:pPr>
            <w:r>
              <w:rPr>
                <w:b/>
                <w:bCs/>
                <w:szCs w:val="22"/>
                <w:lang w:val="pt-BR"/>
              </w:rPr>
              <w:t xml:space="preserve">              </w:t>
            </w:r>
            <w:r w:rsidRPr="00C40EAD">
              <w:rPr>
                <w:b/>
                <w:bCs/>
                <w:szCs w:val="22"/>
                <w:lang w:val="pt-BR"/>
              </w:rPr>
              <w:t>Trưởng tổ môn</w:t>
            </w:r>
          </w:p>
          <w:p w:rsidR="00403B0E" w:rsidRPr="00C40EAD" w:rsidRDefault="00403B0E" w:rsidP="00403B0E">
            <w:pPr>
              <w:spacing w:line="276" w:lineRule="auto"/>
              <w:jc w:val="center"/>
              <w:rPr>
                <w:b/>
                <w:bCs/>
                <w:szCs w:val="22"/>
                <w:lang w:val="pt-BR"/>
              </w:rPr>
            </w:pPr>
            <w:r w:rsidRPr="00C40EAD">
              <w:rPr>
                <w:b/>
                <w:bCs/>
                <w:szCs w:val="22"/>
                <w:lang w:val="pt-BR"/>
              </w:rPr>
              <w:t xml:space="preserve">Nguyễn Thị </w:t>
            </w:r>
            <w:r>
              <w:rPr>
                <w:b/>
                <w:bCs/>
                <w:szCs w:val="22"/>
                <w:lang w:val="pt-BR"/>
              </w:rPr>
              <w:t>Huyền Nga</w:t>
            </w:r>
          </w:p>
          <w:p w:rsidR="00A45FD8" w:rsidRDefault="00A45FD8" w:rsidP="00CB6D3A">
            <w:pPr>
              <w:spacing w:line="276" w:lineRule="auto"/>
              <w:rPr>
                <w:szCs w:val="22"/>
                <w:lang w:val="vi-VN"/>
              </w:rPr>
            </w:pPr>
          </w:p>
          <w:p w:rsidR="00CB6D3A" w:rsidRPr="00A45FD8" w:rsidRDefault="00CB6D3A" w:rsidP="00CB6D3A">
            <w:pPr>
              <w:spacing w:line="276" w:lineRule="auto"/>
              <w:rPr>
                <w:szCs w:val="22"/>
                <w:lang w:val="vi-VN"/>
              </w:rPr>
            </w:pPr>
            <w:r w:rsidRPr="00C40EAD">
              <w:rPr>
                <w:szCs w:val="22"/>
                <w:lang w:val="pt-BR"/>
              </w:rPr>
              <w:t xml:space="preserve">Giáo án số:  </w:t>
            </w:r>
            <w:r>
              <w:rPr>
                <w:szCs w:val="22"/>
                <w:lang w:val="pt-BR"/>
              </w:rPr>
              <w:t>05</w:t>
            </w:r>
          </w:p>
        </w:tc>
        <w:tc>
          <w:tcPr>
            <w:tcW w:w="5634" w:type="dxa"/>
            <w:gridSpan w:val="2"/>
            <w:shd w:val="clear" w:color="auto" w:fill="auto"/>
          </w:tcPr>
          <w:p w:rsidR="00403B0E" w:rsidRPr="00C40EAD" w:rsidRDefault="00375EBE" w:rsidP="00403B0E">
            <w:pPr>
              <w:spacing w:line="276" w:lineRule="auto"/>
              <w:rPr>
                <w:i/>
                <w:szCs w:val="22"/>
                <w:lang w:val="pt-BR"/>
              </w:rPr>
            </w:pPr>
            <w:r>
              <w:rPr>
                <w:i/>
                <w:szCs w:val="22"/>
                <w:lang w:val="pt-BR"/>
              </w:rPr>
              <w:lastRenderedPageBreak/>
              <w:t xml:space="preserve">            </w:t>
            </w:r>
            <w:r w:rsidR="00403B0E" w:rsidRPr="00C40EAD">
              <w:rPr>
                <w:i/>
                <w:szCs w:val="22"/>
                <w:lang w:val="pt-BR"/>
              </w:rPr>
              <w:t xml:space="preserve">Tp. Hồ Chí Minh, ngày </w:t>
            </w:r>
            <w:r w:rsidR="00403B0E">
              <w:rPr>
                <w:i/>
                <w:szCs w:val="22"/>
                <w:lang w:val="pt-BR"/>
              </w:rPr>
              <w:t xml:space="preserve">    </w:t>
            </w:r>
            <w:r w:rsidR="00403B0E" w:rsidRPr="00C40EAD">
              <w:rPr>
                <w:i/>
                <w:szCs w:val="22"/>
                <w:lang w:val="pt-BR"/>
              </w:rPr>
              <w:t xml:space="preserve"> tháng </w:t>
            </w:r>
            <w:r w:rsidR="00403B0E">
              <w:rPr>
                <w:i/>
                <w:szCs w:val="22"/>
                <w:lang w:val="pt-BR"/>
              </w:rPr>
              <w:t xml:space="preserve">    </w:t>
            </w:r>
            <w:r w:rsidR="00403B0E" w:rsidRPr="00C40EAD">
              <w:rPr>
                <w:i/>
                <w:szCs w:val="22"/>
                <w:lang w:val="pt-BR"/>
              </w:rPr>
              <w:t xml:space="preserve"> năm</w:t>
            </w:r>
            <w:r w:rsidR="00403B0E">
              <w:rPr>
                <w:i/>
                <w:szCs w:val="22"/>
                <w:lang w:val="pt-BR"/>
              </w:rPr>
              <w:t xml:space="preserve"> </w:t>
            </w:r>
            <w:r w:rsidR="00403B0E" w:rsidRPr="00C40EAD">
              <w:rPr>
                <w:i/>
                <w:szCs w:val="22"/>
                <w:lang w:val="pt-BR"/>
              </w:rPr>
              <w:t>20</w:t>
            </w:r>
            <w:r w:rsidR="00403B0E">
              <w:rPr>
                <w:i/>
                <w:szCs w:val="22"/>
                <w:lang w:val="pt-BR"/>
              </w:rPr>
              <w:t xml:space="preserve"> </w:t>
            </w:r>
          </w:p>
          <w:p w:rsidR="00A45FD8" w:rsidRDefault="00403B0E" w:rsidP="00403B0E">
            <w:pPr>
              <w:spacing w:line="276" w:lineRule="auto"/>
              <w:rPr>
                <w:szCs w:val="22"/>
                <w:lang w:val="vi-VN"/>
              </w:rPr>
            </w:pPr>
            <w:r>
              <w:rPr>
                <w:b/>
                <w:szCs w:val="22"/>
                <w:lang w:val="pt-BR"/>
              </w:rPr>
              <w:t xml:space="preserve">                    </w:t>
            </w:r>
            <w:r w:rsidR="00375EBE">
              <w:rPr>
                <w:b/>
                <w:szCs w:val="22"/>
                <w:lang w:val="pt-BR"/>
              </w:rPr>
              <w:t xml:space="preserve">           </w:t>
            </w:r>
            <w:r w:rsidRPr="00C40EAD">
              <w:rPr>
                <w:b/>
                <w:szCs w:val="22"/>
                <w:lang w:val="pt-BR"/>
              </w:rPr>
              <w:t>Giảng viên</w:t>
            </w:r>
          </w:p>
          <w:p w:rsidR="00CB6D3A" w:rsidRPr="00C40EAD" w:rsidRDefault="00CB6D3A" w:rsidP="00D269A9">
            <w:pPr>
              <w:spacing w:line="276" w:lineRule="auto"/>
              <w:rPr>
                <w:szCs w:val="22"/>
              </w:rPr>
            </w:pPr>
            <w:r w:rsidRPr="00C40EAD">
              <w:rPr>
                <w:szCs w:val="22"/>
              </w:rPr>
              <w:lastRenderedPageBreak/>
              <w:t>Thời gian thực hiện:</w:t>
            </w:r>
            <w:r>
              <w:rPr>
                <w:szCs w:val="22"/>
              </w:rPr>
              <w:t xml:space="preserve">  </w:t>
            </w:r>
            <w:r w:rsidRPr="00C40EAD">
              <w:rPr>
                <w:szCs w:val="22"/>
              </w:rPr>
              <w:t xml:space="preserve"> </w:t>
            </w:r>
            <w:r>
              <w:rPr>
                <w:szCs w:val="22"/>
              </w:rPr>
              <w:t>2 tiết</w:t>
            </w:r>
          </w:p>
          <w:p w:rsidR="00CB6D3A" w:rsidRDefault="00CB6D3A" w:rsidP="00D269A9">
            <w:pPr>
              <w:pStyle w:val="Heading7"/>
              <w:spacing w:line="276" w:lineRule="auto"/>
              <w:jc w:val="left"/>
              <w:rPr>
                <w:b w:val="0"/>
                <w:bCs w:val="0"/>
                <w:sz w:val="26"/>
                <w:szCs w:val="26"/>
              </w:rPr>
            </w:pPr>
            <w:r w:rsidRPr="00C40EAD">
              <w:rPr>
                <w:szCs w:val="22"/>
              </w:rPr>
              <w:t xml:space="preserve">Tên chương: </w:t>
            </w:r>
            <w:r w:rsidRPr="00AB6EED">
              <w:rPr>
                <w:bCs w:val="0"/>
                <w:sz w:val="26"/>
                <w:szCs w:val="26"/>
              </w:rPr>
              <w:t>CHƯƠNG XVIII</w:t>
            </w:r>
            <w:r w:rsidRPr="00AB6EED">
              <w:rPr>
                <w:b w:val="0"/>
                <w:bCs w:val="0"/>
                <w:sz w:val="26"/>
                <w:szCs w:val="26"/>
              </w:rPr>
              <w:t xml:space="preserve">:   </w:t>
            </w:r>
          </w:p>
          <w:p w:rsidR="00CB6D3A" w:rsidRPr="00375EBE" w:rsidRDefault="00375EBE" w:rsidP="00D269A9">
            <w:pPr>
              <w:pStyle w:val="Heading7"/>
              <w:spacing w:line="276" w:lineRule="auto"/>
              <w:jc w:val="left"/>
              <w:rPr>
                <w:sz w:val="26"/>
                <w:szCs w:val="26"/>
                <w:lang w:val="fr-FR"/>
              </w:rPr>
            </w:pPr>
            <w:r>
              <w:rPr>
                <w:sz w:val="26"/>
                <w:szCs w:val="26"/>
                <w:lang w:val="fr-FR"/>
              </w:rPr>
              <w:t xml:space="preserve"> </w:t>
            </w:r>
            <w:r w:rsidR="00CB6D3A" w:rsidRPr="00375EBE">
              <w:rPr>
                <w:sz w:val="26"/>
                <w:szCs w:val="26"/>
                <w:lang w:val="fr-FR"/>
              </w:rPr>
              <w:t>AMIN –   AMINO  AXIT – PROTEIN</w:t>
            </w:r>
          </w:p>
          <w:p w:rsidR="00CB6D3A" w:rsidRDefault="00CB6D3A" w:rsidP="00D269A9">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p w:rsidR="00CB6D3A" w:rsidRPr="00C40EAD" w:rsidRDefault="00CB6D3A" w:rsidP="00D269A9">
            <w:pPr>
              <w:spacing w:line="276" w:lineRule="auto"/>
              <w:rPr>
                <w:szCs w:val="22"/>
              </w:rPr>
            </w:pPr>
          </w:p>
        </w:tc>
      </w:tr>
    </w:tbl>
    <w:p w:rsidR="00CB6D3A" w:rsidRPr="00C40EAD" w:rsidRDefault="00CB6D3A" w:rsidP="00CB6D3A">
      <w:pPr>
        <w:spacing w:line="276" w:lineRule="auto"/>
        <w:rPr>
          <w:szCs w:val="22"/>
          <w:lang w:val="it-IT"/>
        </w:rPr>
      </w:pPr>
      <w:r w:rsidRPr="00C40EAD">
        <w:rPr>
          <w:szCs w:val="22"/>
          <w:lang w:val="it-IT"/>
        </w:rPr>
        <w:lastRenderedPageBreak/>
        <w:t xml:space="preserve">Tên bài: </w:t>
      </w:r>
      <w:r>
        <w:rPr>
          <w:szCs w:val="22"/>
          <w:lang w:val="it-IT"/>
        </w:rPr>
        <w:tab/>
      </w:r>
      <w:r>
        <w:rPr>
          <w:szCs w:val="22"/>
          <w:lang w:val="it-IT"/>
        </w:rPr>
        <w:tab/>
      </w:r>
      <w:r w:rsidRPr="00AB6EED">
        <w:rPr>
          <w:b/>
          <w:bCs/>
          <w:i/>
          <w:sz w:val="26"/>
          <w:szCs w:val="26"/>
          <w:lang w:val="de-DE"/>
        </w:rPr>
        <w:t xml:space="preserve">Bài  64     : </w:t>
      </w:r>
      <w:r w:rsidRPr="00AB6EED">
        <w:rPr>
          <w:b/>
          <w:sz w:val="26"/>
          <w:szCs w:val="26"/>
          <w:lang w:val="pt-BR"/>
        </w:rPr>
        <w:t>A</w:t>
      </w:r>
      <w:r w:rsidRPr="00AB6EED">
        <w:rPr>
          <w:b/>
          <w:bCs/>
          <w:sz w:val="26"/>
          <w:szCs w:val="26"/>
          <w:lang w:val="pt-BR"/>
        </w:rPr>
        <w:t>MINO AXIT</w:t>
      </w:r>
      <w:r w:rsidRPr="00AB6EED">
        <w:rPr>
          <w:b/>
          <w:bCs/>
          <w:i/>
          <w:sz w:val="26"/>
          <w:szCs w:val="26"/>
          <w:lang w:val="de-DE"/>
        </w:rPr>
        <w:t xml:space="preserve"> </w:t>
      </w:r>
    </w:p>
    <w:p w:rsidR="00E71642" w:rsidRPr="00CF6B9C" w:rsidRDefault="00E71642" w:rsidP="00E71642">
      <w:pPr>
        <w:rPr>
          <w:b/>
          <w:u w:val="single"/>
          <w:lang w:val="it-IT"/>
        </w:rPr>
      </w:pPr>
      <w:r w:rsidRPr="00CF6B9C">
        <w:rPr>
          <w:b/>
          <w:u w:val="single"/>
          <w:lang w:val="it-IT"/>
        </w:rPr>
        <w:t xml:space="preserve">Mục tiêu của bài: </w:t>
      </w:r>
    </w:p>
    <w:p w:rsidR="00CB6D3A" w:rsidRPr="00FC58E1" w:rsidRDefault="00CB6D3A" w:rsidP="00CB6D3A">
      <w:pPr>
        <w:spacing w:line="276" w:lineRule="auto"/>
        <w:rPr>
          <w:b/>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CB6D3A" w:rsidRPr="00CB6D3A" w:rsidRDefault="00484154" w:rsidP="00CB6D3A">
      <w:pPr>
        <w:spacing w:line="276" w:lineRule="auto"/>
        <w:rPr>
          <w:szCs w:val="22"/>
          <w:lang w:val="it-IT"/>
        </w:rPr>
      </w:pPr>
      <w:r>
        <w:rPr>
          <w:szCs w:val="22"/>
          <w:lang w:val="vi-VN"/>
        </w:rPr>
        <w:t>Nêu</w:t>
      </w:r>
      <w:r w:rsidR="00CB6D3A" w:rsidRPr="00CB6D3A">
        <w:rPr>
          <w:szCs w:val="22"/>
          <w:lang w:val="it-IT"/>
        </w:rPr>
        <w:t xml:space="preserve"> được: Khái niệm, đặc điểm cấu tạo phân tử, ứng dụng quan trọng của amino axit.</w:t>
      </w:r>
    </w:p>
    <w:p w:rsidR="00CB6D3A" w:rsidRPr="00CB6D3A" w:rsidRDefault="00484154" w:rsidP="00CB6D3A">
      <w:pPr>
        <w:spacing w:line="276" w:lineRule="auto"/>
        <w:rPr>
          <w:szCs w:val="22"/>
          <w:lang w:val="it-IT"/>
        </w:rPr>
      </w:pPr>
      <w:r>
        <w:rPr>
          <w:szCs w:val="22"/>
          <w:lang w:val="vi-VN"/>
        </w:rPr>
        <w:t xml:space="preserve">Giải thích được </w:t>
      </w:r>
      <w:r w:rsidRPr="00CB6D3A">
        <w:rPr>
          <w:szCs w:val="22"/>
          <w:lang w:val="it-IT"/>
        </w:rPr>
        <w:t>các tính chất amino axit</w:t>
      </w:r>
      <w:r>
        <w:rPr>
          <w:szCs w:val="22"/>
          <w:lang w:val="vi-VN"/>
        </w:rPr>
        <w:t xml:space="preserve"> từ</w:t>
      </w:r>
      <w:r w:rsidR="00CB6D3A" w:rsidRPr="00CB6D3A">
        <w:rPr>
          <w:szCs w:val="22"/>
          <w:lang w:val="it-IT"/>
        </w:rPr>
        <w:t xml:space="preserve"> cấu tạo phân tử,.</w:t>
      </w:r>
    </w:p>
    <w:p w:rsidR="00D7510F" w:rsidRPr="00DF4A56" w:rsidRDefault="00D7510F" w:rsidP="00D7510F">
      <w:pPr>
        <w:jc w:val="both"/>
        <w:outlineLvl w:val="0"/>
      </w:pPr>
      <w:r w:rsidRPr="00DF4A56">
        <w:rPr>
          <w:b/>
          <w:bCs/>
        </w:rPr>
        <w:t xml:space="preserve">2. Kĩ năng: </w:t>
      </w:r>
    </w:p>
    <w:p w:rsidR="00CB6D3A" w:rsidRPr="00CB6D3A" w:rsidRDefault="00484154" w:rsidP="00CB6D3A">
      <w:pPr>
        <w:spacing w:line="276" w:lineRule="auto"/>
        <w:rPr>
          <w:szCs w:val="22"/>
          <w:lang w:val="it-IT"/>
        </w:rPr>
      </w:pPr>
      <w:r>
        <w:rPr>
          <w:szCs w:val="22"/>
          <w:lang w:val="vi-VN"/>
        </w:rPr>
        <w:t>Phân biệt</w:t>
      </w:r>
      <w:r w:rsidR="00CB6D3A" w:rsidRPr="00CB6D3A">
        <w:rPr>
          <w:szCs w:val="22"/>
          <w:lang w:val="it-IT"/>
        </w:rPr>
        <w:t xml:space="preserve"> và gọi tên các amino axit.</w:t>
      </w:r>
    </w:p>
    <w:p w:rsidR="00CB6D3A" w:rsidRPr="00CB6D3A" w:rsidRDefault="00CB6D3A" w:rsidP="00CB6D3A">
      <w:pPr>
        <w:spacing w:line="276" w:lineRule="auto"/>
        <w:rPr>
          <w:szCs w:val="22"/>
          <w:lang w:val="it-IT"/>
        </w:rPr>
      </w:pPr>
      <w:r w:rsidRPr="00CB6D3A">
        <w:rPr>
          <w:szCs w:val="22"/>
          <w:lang w:val="it-IT"/>
        </w:rPr>
        <w:t>Viết chính xác các phương trình phản ứng hoá học của amin.</w:t>
      </w:r>
    </w:p>
    <w:p w:rsidR="00CB6D3A" w:rsidRDefault="00CB6D3A" w:rsidP="00CB6D3A">
      <w:pPr>
        <w:spacing w:line="276" w:lineRule="auto"/>
        <w:rPr>
          <w:szCs w:val="22"/>
          <w:lang w:val="vi-VN"/>
        </w:rPr>
      </w:pPr>
      <w:r w:rsidRPr="00CB6D3A">
        <w:rPr>
          <w:szCs w:val="22"/>
          <w:lang w:val="it-IT"/>
        </w:rPr>
        <w:t>Giải được các bài tập liên quan</w:t>
      </w:r>
      <w:r w:rsidRPr="00400472">
        <w:rPr>
          <w:szCs w:val="22"/>
          <w:lang w:val="it-IT"/>
        </w:rPr>
        <w:t>.</w:t>
      </w:r>
    </w:p>
    <w:p w:rsidR="00D7510F" w:rsidRPr="00407ECF" w:rsidRDefault="00D7510F" w:rsidP="00D7510F">
      <w:pPr>
        <w:spacing w:line="276" w:lineRule="auto"/>
        <w:rPr>
          <w:szCs w:val="22"/>
          <w:lang w:val="vi-VN"/>
        </w:rPr>
      </w:pPr>
      <w:r w:rsidRPr="00DF4A56">
        <w:rPr>
          <w:b/>
          <w:bCs/>
        </w:rPr>
        <w:t>3. Thái độ</w:t>
      </w:r>
    </w:p>
    <w:p w:rsidR="00407ECF" w:rsidRPr="00D7510F" w:rsidRDefault="00407ECF" w:rsidP="00D7510F">
      <w:pPr>
        <w:spacing w:line="276" w:lineRule="auto"/>
        <w:rPr>
          <w:szCs w:val="22"/>
          <w:lang w:val="vi-VN"/>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CB6D3A" w:rsidRPr="00AF3C22" w:rsidRDefault="00CB6D3A" w:rsidP="00CB6D3A">
      <w:pPr>
        <w:spacing w:line="276" w:lineRule="auto"/>
        <w:rPr>
          <w:b/>
          <w:szCs w:val="22"/>
          <w:lang w:val="it-IT"/>
        </w:rPr>
      </w:pPr>
      <w:r w:rsidRPr="00AF3C22">
        <w:rPr>
          <w:b/>
          <w:szCs w:val="22"/>
          <w:lang w:val="it-IT"/>
        </w:rPr>
        <w:t>Đồ dùng và phương tiện dạy học:</w:t>
      </w:r>
    </w:p>
    <w:p w:rsidR="00CB6D3A" w:rsidRPr="00C40EAD" w:rsidRDefault="00CB6D3A" w:rsidP="00CB6D3A">
      <w:pPr>
        <w:spacing w:line="276" w:lineRule="auto"/>
        <w:rPr>
          <w:szCs w:val="22"/>
          <w:lang w:val="it-IT"/>
        </w:rPr>
      </w:pPr>
      <w:r w:rsidRPr="00C40EAD">
        <w:rPr>
          <w:szCs w:val="22"/>
          <w:lang w:val="it-IT"/>
        </w:rPr>
        <w:tab/>
        <w:t>Máy chiếu, màn ảnh, máy tính, bảng, phấn.</w:t>
      </w:r>
    </w:p>
    <w:p w:rsidR="00CB6D3A" w:rsidRPr="00182269" w:rsidRDefault="00CB6D3A" w:rsidP="00CB6D3A">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CB6D3A" w:rsidRPr="00182269" w:rsidRDefault="00CB6D3A" w:rsidP="00CB6D3A">
      <w:pPr>
        <w:spacing w:line="276" w:lineRule="auto"/>
        <w:rPr>
          <w:szCs w:val="22"/>
          <w:lang w:val="it-IT"/>
        </w:rPr>
      </w:pPr>
      <w:r w:rsidRPr="00182269">
        <w:rPr>
          <w:szCs w:val="22"/>
          <w:lang w:val="it-IT"/>
        </w:rPr>
        <w:t>Số học sinh vắng:…………Tên:……………………………………………………..................................</w:t>
      </w:r>
    </w:p>
    <w:p w:rsidR="00CB6D3A" w:rsidRPr="00AF3C22" w:rsidRDefault="00CB6D3A" w:rsidP="00CB6D3A">
      <w:pPr>
        <w:spacing w:line="276" w:lineRule="auto"/>
        <w:rPr>
          <w:b/>
          <w:szCs w:val="22"/>
          <w:lang w:val="sv-SE"/>
        </w:rPr>
      </w:pPr>
      <w:r w:rsidRPr="00182269">
        <w:rPr>
          <w:szCs w:val="22"/>
          <w:lang w:val="it-IT"/>
        </w:rPr>
        <w:t>.</w:t>
      </w:r>
      <w:r w:rsidR="003D6429" w:rsidRPr="00AF3C22">
        <w:rPr>
          <w:b/>
          <w:szCs w:val="22"/>
          <w:lang w:val="sv-SE"/>
        </w:rPr>
        <w:t xml:space="preserve"> </w:t>
      </w:r>
      <w:r w:rsidRPr="00AF3C22">
        <w:rPr>
          <w:b/>
          <w:szCs w:val="22"/>
          <w:lang w:val="sv-SE"/>
        </w:rPr>
        <w:t>II. Thực hiện bài học:</w:t>
      </w:r>
    </w:p>
    <w:p w:rsidR="00CB6D3A" w:rsidRPr="00C40EAD" w:rsidRDefault="00CB6D3A" w:rsidP="00CB6D3A">
      <w:pPr>
        <w:spacing w:line="276" w:lineRule="auto"/>
        <w:rPr>
          <w:szCs w:val="22"/>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98"/>
        <w:gridCol w:w="2693"/>
        <w:gridCol w:w="2694"/>
        <w:gridCol w:w="709"/>
      </w:tblGrid>
      <w:tr w:rsidR="00CB6D3A" w:rsidRPr="00C40EAD" w:rsidTr="00D269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r w:rsidRPr="00C40EAD">
              <w:rPr>
                <w:szCs w:val="22"/>
                <w:lang w:val="de-DE"/>
              </w:rPr>
              <w:t>TT</w:t>
            </w:r>
          </w:p>
        </w:tc>
        <w:tc>
          <w:tcPr>
            <w:tcW w:w="3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r w:rsidRPr="00C40EAD">
              <w:rPr>
                <w:szCs w:val="22"/>
                <w:lang w:val="de-DE"/>
              </w:rPr>
              <w:t>Thời gian</w:t>
            </w:r>
          </w:p>
        </w:tc>
      </w:tr>
      <w:tr w:rsidR="00CB6D3A" w:rsidRPr="00C40EAD" w:rsidTr="00D269A9">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p>
        </w:tc>
        <w:tc>
          <w:tcPr>
            <w:tcW w:w="36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6D3A" w:rsidRPr="00C40EAD" w:rsidRDefault="00CB6D3A" w:rsidP="00D269A9">
            <w:pPr>
              <w:spacing w:line="276" w:lineRule="auto"/>
              <w:jc w:val="center"/>
              <w:rPr>
                <w:szCs w:val="22"/>
                <w:lang w:val="de-DE"/>
              </w:rPr>
            </w:pPr>
          </w:p>
        </w:tc>
      </w:tr>
      <w:tr w:rsidR="00CB6D3A" w:rsidRPr="00C40EAD" w:rsidTr="00D269A9">
        <w:tc>
          <w:tcPr>
            <w:tcW w:w="521"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jc w:val="center"/>
              <w:rPr>
                <w:b/>
                <w:bCs/>
                <w:szCs w:val="22"/>
                <w:lang w:val="de-DE"/>
              </w:rPr>
            </w:pPr>
            <w:r w:rsidRPr="00C40EAD">
              <w:rPr>
                <w:b/>
                <w:bCs/>
                <w:szCs w:val="22"/>
                <w:lang w:val="de-DE"/>
              </w:rPr>
              <w:t>1</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szCs w:val="22"/>
                <w:lang w:val="de-DE"/>
              </w:rPr>
            </w:pPr>
            <w:r w:rsidRPr="00C40EAD">
              <w:rPr>
                <w:b/>
                <w:bCs/>
                <w:szCs w:val="22"/>
                <w:u w:val="single"/>
                <w:lang w:val="de-DE"/>
              </w:rPr>
              <w:t>Dẫn nhập</w:t>
            </w:r>
          </w:p>
          <w:p w:rsidR="00CB6D3A" w:rsidRDefault="00CB6D3A" w:rsidP="00D269A9">
            <w:pPr>
              <w:spacing w:line="276" w:lineRule="auto"/>
              <w:rPr>
                <w:szCs w:val="22"/>
                <w:lang w:val="de-DE"/>
              </w:rPr>
            </w:pPr>
            <w:r w:rsidRPr="00C40EAD">
              <w:rPr>
                <w:iCs/>
                <w:szCs w:val="22"/>
                <w:lang w:val="de-DE"/>
              </w:rPr>
              <w:t xml:space="preserve">- </w:t>
            </w:r>
            <w:r>
              <w:rPr>
                <w:iCs/>
                <w:szCs w:val="22"/>
                <w:lang w:val="de-DE"/>
              </w:rPr>
              <w:t>K</w:t>
            </w:r>
            <w:r w:rsidRPr="00C40EAD">
              <w:rPr>
                <w:szCs w:val="22"/>
                <w:lang w:val="de-DE"/>
              </w:rPr>
              <w:t>iểm tra bài cũ.</w:t>
            </w:r>
          </w:p>
          <w:p w:rsidR="00CB6D3A" w:rsidRDefault="00CB6D3A" w:rsidP="00D269A9">
            <w:pPr>
              <w:spacing w:line="276" w:lineRule="auto"/>
              <w:rPr>
                <w:szCs w:val="22"/>
                <w:lang w:val="de-DE"/>
              </w:rPr>
            </w:pPr>
          </w:p>
          <w:p w:rsidR="00CB6D3A" w:rsidRDefault="00CB6D3A" w:rsidP="00D269A9">
            <w:pPr>
              <w:spacing w:line="276" w:lineRule="auto"/>
              <w:rPr>
                <w:szCs w:val="22"/>
                <w:lang w:val="de-DE"/>
              </w:rPr>
            </w:pPr>
          </w:p>
          <w:p w:rsidR="00CB6D3A" w:rsidRPr="00C40EAD" w:rsidRDefault="00CB6D3A" w:rsidP="00D269A9">
            <w:pPr>
              <w:spacing w:line="276" w:lineRule="auto"/>
              <w:rPr>
                <w:szCs w:val="22"/>
                <w:lang w:val="de-DE"/>
              </w:rPr>
            </w:pPr>
          </w:p>
          <w:p w:rsidR="00CB6D3A" w:rsidRPr="00C40EAD" w:rsidRDefault="00CB6D3A" w:rsidP="00D269A9">
            <w:pPr>
              <w:spacing w:line="276" w:lineRule="auto"/>
              <w:jc w:val="both"/>
              <w:rPr>
                <w:szCs w:val="22"/>
                <w:lang w:val="de-DE"/>
              </w:rPr>
            </w:pPr>
            <w:r w:rsidRPr="00C40EAD">
              <w:rPr>
                <w:iCs/>
                <w:szCs w:val="22"/>
                <w:lang w:val="de-DE"/>
              </w:rPr>
              <w:t xml:space="preserve">- </w:t>
            </w:r>
            <w:r>
              <w:rPr>
                <w:iCs/>
                <w:szCs w:val="22"/>
                <w:lang w:val="de-DE"/>
              </w:rPr>
              <w:t>Giới thiệu phương pháp học.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szCs w:val="22"/>
                <w:lang w:val="de-DE"/>
              </w:rPr>
            </w:pPr>
          </w:p>
          <w:p w:rsidR="00CB6D3A" w:rsidRPr="00C40EAD" w:rsidRDefault="00CB6D3A" w:rsidP="00D269A9">
            <w:pPr>
              <w:spacing w:line="276" w:lineRule="auto"/>
              <w:rPr>
                <w:szCs w:val="22"/>
                <w:lang w:val="de-DE"/>
              </w:rPr>
            </w:pPr>
            <w:r>
              <w:rPr>
                <w:szCs w:val="22"/>
                <w:lang w:val="de-DE"/>
              </w:rPr>
              <w:t>- Đặt</w:t>
            </w:r>
            <w:r w:rsidRPr="00C40EAD">
              <w:rPr>
                <w:szCs w:val="22"/>
                <w:lang w:val="de-DE"/>
              </w:rPr>
              <w:t xml:space="preserve"> câu hỏi kiểm tra bài cũ.</w:t>
            </w:r>
          </w:p>
          <w:p w:rsidR="00CB6D3A" w:rsidRPr="00C40EAD" w:rsidRDefault="00CB6D3A" w:rsidP="00D269A9">
            <w:pPr>
              <w:spacing w:line="276" w:lineRule="auto"/>
              <w:rPr>
                <w:szCs w:val="22"/>
                <w:lang w:val="de-DE"/>
              </w:rPr>
            </w:pPr>
            <w:r w:rsidRPr="00C40EAD">
              <w:rPr>
                <w:szCs w:val="22"/>
                <w:lang w:val="de-DE"/>
              </w:rPr>
              <w:t>- Nhận xét câu trả lời của học sinh.</w:t>
            </w:r>
          </w:p>
          <w:p w:rsidR="00CB6D3A" w:rsidRPr="00C40EAD" w:rsidRDefault="00CB6D3A" w:rsidP="00D269A9">
            <w:pPr>
              <w:spacing w:line="276" w:lineRule="auto"/>
              <w:rPr>
                <w:szCs w:val="22"/>
                <w:lang w:val="de-DE"/>
              </w:rPr>
            </w:pPr>
            <w:r w:rsidRPr="00C40EAD">
              <w:rPr>
                <w:szCs w:val="22"/>
                <w:lang w:val="de-DE"/>
              </w:rPr>
              <w:t>- Dẫn nhập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szCs w:val="22"/>
                <w:lang w:val="de-DE"/>
              </w:rPr>
            </w:pPr>
          </w:p>
          <w:p w:rsidR="00CB6D3A" w:rsidRPr="00C40EAD" w:rsidRDefault="00CB6D3A" w:rsidP="00D269A9">
            <w:pPr>
              <w:spacing w:line="276" w:lineRule="auto"/>
              <w:rPr>
                <w:szCs w:val="22"/>
                <w:lang w:val="de-DE"/>
              </w:rPr>
            </w:pPr>
            <w:r w:rsidRPr="00C40EAD">
              <w:rPr>
                <w:szCs w:val="22"/>
                <w:lang w:val="de-DE"/>
              </w:rPr>
              <w:t>- Trả lời các câu hỏi.</w:t>
            </w:r>
          </w:p>
          <w:p w:rsidR="00CB6D3A" w:rsidRPr="00C40EAD" w:rsidRDefault="00CB6D3A" w:rsidP="00D269A9">
            <w:pPr>
              <w:spacing w:line="276" w:lineRule="auto"/>
              <w:rPr>
                <w:szCs w:val="22"/>
                <w:lang w:val="de-DE"/>
              </w:rPr>
            </w:pPr>
          </w:p>
          <w:p w:rsidR="00CB6D3A" w:rsidRPr="00C40EAD" w:rsidRDefault="00CB6D3A" w:rsidP="00D269A9">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szCs w:val="22"/>
                <w:lang w:val="de-DE"/>
              </w:rPr>
            </w:pPr>
          </w:p>
          <w:p w:rsidR="00CB6D3A" w:rsidRPr="00C40EAD" w:rsidRDefault="00CB6D3A" w:rsidP="00D269A9">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CB6D3A" w:rsidRPr="00C40EAD" w:rsidTr="00D269A9">
        <w:trPr>
          <w:trHeight w:val="1323"/>
        </w:trPr>
        <w:tc>
          <w:tcPr>
            <w:tcW w:w="521" w:type="dxa"/>
            <w:tcBorders>
              <w:top w:val="single" w:sz="4" w:space="0" w:color="auto"/>
              <w:left w:val="single" w:sz="4" w:space="0" w:color="auto"/>
              <w:right w:val="single" w:sz="4" w:space="0" w:color="auto"/>
            </w:tcBorders>
            <w:shd w:val="clear" w:color="auto" w:fill="auto"/>
          </w:tcPr>
          <w:p w:rsidR="00CB6D3A" w:rsidRPr="00C40EAD" w:rsidRDefault="00CB6D3A" w:rsidP="00D269A9">
            <w:pPr>
              <w:spacing w:line="276" w:lineRule="auto"/>
              <w:jc w:val="center"/>
              <w:rPr>
                <w:b/>
                <w:bCs/>
                <w:szCs w:val="22"/>
                <w:lang w:val="de-DE"/>
              </w:rPr>
            </w:pPr>
            <w:r w:rsidRPr="00C40EAD">
              <w:rPr>
                <w:b/>
                <w:bCs/>
                <w:szCs w:val="22"/>
                <w:lang w:val="de-DE"/>
              </w:rPr>
              <w:t>2</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b/>
                <w:bCs/>
                <w:szCs w:val="22"/>
                <w:u w:val="single"/>
                <w:lang w:val="nb-NO"/>
              </w:rPr>
            </w:pPr>
            <w:r w:rsidRPr="00C40EAD">
              <w:rPr>
                <w:b/>
                <w:bCs/>
                <w:szCs w:val="22"/>
                <w:u w:val="single"/>
                <w:lang w:val="nb-NO"/>
              </w:rPr>
              <w:t>Giảng bài mới</w:t>
            </w:r>
          </w:p>
          <w:p w:rsidR="00CB6D3A" w:rsidRPr="00AE64D2" w:rsidRDefault="00CB6D3A" w:rsidP="00CB6D3A">
            <w:pPr>
              <w:spacing w:line="276" w:lineRule="auto"/>
              <w:jc w:val="both"/>
              <w:rPr>
                <w:b/>
                <w:szCs w:val="22"/>
                <w:lang w:val="nb-NO"/>
              </w:rPr>
            </w:pPr>
            <w:r w:rsidRPr="00AE64D2">
              <w:rPr>
                <w:b/>
                <w:szCs w:val="22"/>
                <w:lang w:val="nb-NO"/>
              </w:rPr>
              <w:t>1. Khái niệm và danh pháp:</w:t>
            </w:r>
          </w:p>
          <w:p w:rsidR="00CB6D3A" w:rsidRPr="00CB6D3A" w:rsidRDefault="00CB6D3A" w:rsidP="00CB6D3A">
            <w:pPr>
              <w:spacing w:line="276" w:lineRule="auto"/>
              <w:jc w:val="both"/>
              <w:rPr>
                <w:szCs w:val="22"/>
                <w:lang w:val="nb-NO"/>
              </w:rPr>
            </w:pPr>
            <w:r w:rsidRPr="00CB6D3A">
              <w:rPr>
                <w:szCs w:val="22"/>
                <w:lang w:val="nb-NO"/>
              </w:rPr>
              <w:t>1.1. Khái niệm:</w:t>
            </w:r>
          </w:p>
          <w:p w:rsidR="00CB6D3A" w:rsidRPr="00CB6D3A" w:rsidRDefault="00AE64D2" w:rsidP="00CB6D3A">
            <w:pPr>
              <w:spacing w:line="276" w:lineRule="auto"/>
              <w:jc w:val="both"/>
              <w:rPr>
                <w:szCs w:val="22"/>
                <w:lang w:val="nb-NO"/>
              </w:rPr>
            </w:pPr>
            <w:r w:rsidRPr="00AE64D2">
              <w:rPr>
                <w:szCs w:val="22"/>
                <w:lang w:val="nb-NO"/>
              </w:rPr>
              <w:t>Amino axit là loại hợp chất hữu cơ tạp chức, phân tử</w:t>
            </w:r>
            <w:r>
              <w:rPr>
                <w:szCs w:val="22"/>
                <w:lang w:val="nb-NO"/>
              </w:rPr>
              <w:t xml:space="preserve"> chứa đồng thời nhóm amino (-NH</w:t>
            </w:r>
            <w:r>
              <w:rPr>
                <w:szCs w:val="22"/>
                <w:vertAlign w:val="subscript"/>
                <w:lang w:val="nb-NO"/>
              </w:rPr>
              <w:t>2</w:t>
            </w:r>
            <w:r>
              <w:rPr>
                <w:szCs w:val="22"/>
                <w:lang w:val="nb-NO"/>
              </w:rPr>
              <w:t xml:space="preserve"> </w:t>
            </w:r>
            <w:r w:rsidRPr="00AE64D2">
              <w:rPr>
                <w:szCs w:val="22"/>
                <w:lang w:val="nb-NO"/>
              </w:rPr>
              <w:t>) và nhóm cacbxyl (-COOH)</w:t>
            </w:r>
          </w:p>
          <w:p w:rsidR="00CB6D3A" w:rsidRDefault="00CB6D3A" w:rsidP="00CB6D3A">
            <w:pPr>
              <w:spacing w:line="276" w:lineRule="auto"/>
              <w:jc w:val="both"/>
              <w:rPr>
                <w:szCs w:val="22"/>
                <w:lang w:val="nb-NO"/>
              </w:rPr>
            </w:pPr>
            <w:r w:rsidRPr="00CB6D3A">
              <w:rPr>
                <w:szCs w:val="22"/>
                <w:lang w:val="nb-NO"/>
              </w:rPr>
              <w:t xml:space="preserve">1.2. Tên gọi: xuất phát từ tên axit cacboxylic tương ứng    </w:t>
            </w:r>
          </w:p>
          <w:p w:rsidR="00AE64D2" w:rsidRPr="00CB6D3A" w:rsidRDefault="00AE64D2" w:rsidP="00696565">
            <w:pPr>
              <w:spacing w:line="276" w:lineRule="auto"/>
              <w:jc w:val="both"/>
              <w:rPr>
                <w:szCs w:val="22"/>
                <w:lang w:val="nb-NO"/>
              </w:rPr>
            </w:pPr>
            <w:r w:rsidRPr="00AE64D2">
              <w:rPr>
                <w:szCs w:val="22"/>
                <w:lang w:val="nb-NO"/>
              </w:rPr>
              <w:t>NH</w:t>
            </w:r>
            <w:r w:rsidR="00750642">
              <w:rPr>
                <w:szCs w:val="22"/>
                <w:vertAlign w:val="subscript"/>
                <w:lang w:val="nb-NO"/>
              </w:rPr>
              <w:t>2</w:t>
            </w:r>
            <w:r w:rsidRPr="00AE64D2">
              <w:rPr>
                <w:szCs w:val="22"/>
                <w:lang w:val="nb-NO"/>
              </w:rPr>
              <w:t xml:space="preserve"> – CH</w:t>
            </w:r>
            <w:r w:rsidR="00750642">
              <w:rPr>
                <w:szCs w:val="22"/>
                <w:vertAlign w:val="subscript"/>
                <w:lang w:val="nb-NO"/>
              </w:rPr>
              <w:t>2</w:t>
            </w:r>
            <w:r w:rsidRPr="00AE64D2">
              <w:rPr>
                <w:szCs w:val="22"/>
                <w:lang w:val="nb-NO"/>
              </w:rPr>
              <w:t xml:space="preserve"> – COOH axit 2-aminoetanoic (axit aminoaxetic, glyxin)</w:t>
            </w:r>
          </w:p>
          <w:p w:rsidR="00CB6D3A" w:rsidRPr="00AE64D2" w:rsidRDefault="00CB6D3A" w:rsidP="00CB6D3A">
            <w:pPr>
              <w:spacing w:line="276" w:lineRule="auto"/>
              <w:jc w:val="both"/>
              <w:rPr>
                <w:b/>
                <w:szCs w:val="22"/>
                <w:lang w:val="nb-NO"/>
              </w:rPr>
            </w:pPr>
            <w:r w:rsidRPr="00AE64D2">
              <w:rPr>
                <w:b/>
                <w:szCs w:val="22"/>
                <w:lang w:val="nb-NO"/>
              </w:rPr>
              <w:lastRenderedPageBreak/>
              <w:t>2. Cấu tạo của phân tử và tính chất hóa học :</w:t>
            </w:r>
          </w:p>
          <w:p w:rsidR="00CB6D3A" w:rsidRPr="00CB6D3A" w:rsidRDefault="00CB6D3A" w:rsidP="00CB6D3A">
            <w:pPr>
              <w:spacing w:line="276" w:lineRule="auto"/>
              <w:jc w:val="both"/>
              <w:rPr>
                <w:szCs w:val="22"/>
                <w:lang w:val="nb-NO"/>
              </w:rPr>
            </w:pPr>
            <w:r w:rsidRPr="00CB6D3A">
              <w:rPr>
                <w:szCs w:val="22"/>
                <w:lang w:val="nb-NO"/>
              </w:rPr>
              <w:t>2.1. Cấu tạo phân tử:</w:t>
            </w:r>
          </w:p>
          <w:p w:rsidR="0069336C" w:rsidRDefault="00AE64D2" w:rsidP="00CB6D3A">
            <w:pPr>
              <w:spacing w:line="276" w:lineRule="auto"/>
              <w:jc w:val="both"/>
              <w:rPr>
                <w:vertAlign w:val="superscript"/>
              </w:rPr>
            </w:pPr>
            <w:r w:rsidRPr="00AE64D2">
              <w:rPr>
                <w:szCs w:val="22"/>
                <w:lang w:val="nb-NO"/>
              </w:rPr>
              <w:t>Phân tử amino axit có nhóm cacboxyl (-COOH) thể hi</w:t>
            </w:r>
            <w:r w:rsidR="0069336C">
              <w:rPr>
                <w:szCs w:val="22"/>
                <w:lang w:val="nb-NO"/>
              </w:rPr>
              <w:t>ện tính axit và nhóm amino (-NH</w:t>
            </w:r>
            <w:r w:rsidR="0069336C">
              <w:rPr>
                <w:szCs w:val="22"/>
                <w:vertAlign w:val="subscript"/>
                <w:lang w:val="nb-NO"/>
              </w:rPr>
              <w:t>2</w:t>
            </w:r>
            <w:r w:rsidRPr="00AE64D2">
              <w:rPr>
                <w:szCs w:val="22"/>
                <w:lang w:val="nb-NO"/>
              </w:rPr>
              <w:t xml:space="preserve">) thể hiện tính bazơ nên tương tác tạo ion lưỡng cực </w:t>
            </w:r>
            <w:r w:rsidR="0069336C">
              <w:t>H</w:t>
            </w:r>
            <w:r w:rsidR="0069336C">
              <w:rPr>
                <w:vertAlign w:val="subscript"/>
              </w:rPr>
              <w:t>3</w:t>
            </w:r>
            <w:r w:rsidR="0069336C">
              <w:t>N</w:t>
            </w:r>
            <w:r w:rsidR="0069336C">
              <w:rPr>
                <w:vertAlign w:val="superscript"/>
              </w:rPr>
              <w:t>+</w:t>
            </w:r>
            <w:r w:rsidR="0069336C">
              <w:t>– CH</w:t>
            </w:r>
            <w:r w:rsidR="0069336C">
              <w:rPr>
                <w:vertAlign w:val="subscript"/>
              </w:rPr>
              <w:t>2</w:t>
            </w:r>
            <w:r w:rsidR="0069336C">
              <w:t xml:space="preserve"> – COO </w:t>
            </w:r>
            <w:r w:rsidR="0069336C">
              <w:rPr>
                <w:vertAlign w:val="superscript"/>
              </w:rPr>
              <w:t>–</w:t>
            </w:r>
          </w:p>
          <w:p w:rsidR="00CB6D3A" w:rsidRPr="00CB6D3A" w:rsidRDefault="00CB6D3A" w:rsidP="00CB6D3A">
            <w:pPr>
              <w:spacing w:line="276" w:lineRule="auto"/>
              <w:jc w:val="both"/>
              <w:rPr>
                <w:szCs w:val="22"/>
                <w:lang w:val="nb-NO"/>
              </w:rPr>
            </w:pPr>
            <w:r w:rsidRPr="00CB6D3A">
              <w:rPr>
                <w:szCs w:val="22"/>
                <w:lang w:val="nb-NO"/>
              </w:rPr>
              <w:t>2.2. Tính chất hóa học:</w:t>
            </w:r>
          </w:p>
          <w:p w:rsidR="00CB6D3A" w:rsidRPr="00CB6D3A" w:rsidRDefault="00CB6D3A" w:rsidP="00CB6D3A">
            <w:pPr>
              <w:spacing w:line="276" w:lineRule="auto"/>
              <w:jc w:val="both"/>
              <w:rPr>
                <w:szCs w:val="22"/>
                <w:lang w:val="nb-NO"/>
              </w:rPr>
            </w:pPr>
            <w:r w:rsidRPr="00CB6D3A">
              <w:rPr>
                <w:szCs w:val="22"/>
                <w:lang w:val="nb-NO"/>
              </w:rPr>
              <w:t xml:space="preserve">  </w:t>
            </w:r>
            <w:r w:rsidR="00DC4CCB">
              <w:rPr>
                <w:szCs w:val="22"/>
                <w:lang w:val="nb-NO"/>
              </w:rPr>
              <w:t xml:space="preserve"> </w:t>
            </w:r>
            <w:r w:rsidRPr="00CB6D3A">
              <w:rPr>
                <w:szCs w:val="22"/>
                <w:lang w:val="nb-NO"/>
              </w:rPr>
              <w:t>2.2.1. Tính chất lưỡng tính:</w:t>
            </w:r>
          </w:p>
          <w:p w:rsidR="0069336C" w:rsidRPr="004F7642" w:rsidRDefault="004F7642" w:rsidP="0069336C">
            <w:pPr>
              <w:pStyle w:val="BodyText"/>
              <w:spacing w:before="119"/>
              <w:ind w:left="0"/>
              <w:rPr>
                <w:sz w:val="24"/>
                <w:szCs w:val="24"/>
              </w:rPr>
            </w:pPr>
            <w:r>
              <w:rPr>
                <w:sz w:val="24"/>
                <w:szCs w:val="24"/>
              </w:rPr>
              <w:t xml:space="preserve">     </w:t>
            </w:r>
            <w:r w:rsidR="0069336C" w:rsidRPr="004F7642">
              <w:rPr>
                <w:sz w:val="24"/>
                <w:szCs w:val="24"/>
              </w:rPr>
              <w:t>HOOC – CH</w:t>
            </w:r>
            <w:r w:rsidR="0069336C" w:rsidRPr="004F7642">
              <w:rPr>
                <w:sz w:val="24"/>
                <w:szCs w:val="24"/>
                <w:vertAlign w:val="subscript"/>
              </w:rPr>
              <w:t>2</w:t>
            </w:r>
            <w:r w:rsidR="0069336C" w:rsidRPr="004F7642">
              <w:rPr>
                <w:sz w:val="24"/>
                <w:szCs w:val="24"/>
              </w:rPr>
              <w:t xml:space="preserve"> – NH</w:t>
            </w:r>
            <w:r w:rsidR="0069336C" w:rsidRPr="004F7642">
              <w:rPr>
                <w:sz w:val="24"/>
                <w:szCs w:val="24"/>
                <w:vertAlign w:val="subscript"/>
              </w:rPr>
              <w:t>2</w:t>
            </w:r>
            <w:r w:rsidR="0069336C" w:rsidRPr="004F7642">
              <w:rPr>
                <w:sz w:val="24"/>
                <w:szCs w:val="24"/>
              </w:rPr>
              <w:t xml:space="preserve"> + HCl </w:t>
            </w:r>
            <w:r w:rsidR="0069336C" w:rsidRPr="004F7642">
              <w:rPr>
                <w:rFonts w:ascii="Symbol" w:hAnsi="Symbol"/>
                <w:sz w:val="24"/>
                <w:szCs w:val="24"/>
              </w:rPr>
              <w:t></w:t>
            </w:r>
            <w:r w:rsidR="0069336C" w:rsidRPr="004F7642">
              <w:rPr>
                <w:sz w:val="24"/>
                <w:szCs w:val="24"/>
              </w:rPr>
              <w:t xml:space="preserve"> HOOC – CH</w:t>
            </w:r>
            <w:r w:rsidR="0069336C" w:rsidRPr="004F7642">
              <w:rPr>
                <w:sz w:val="24"/>
                <w:szCs w:val="24"/>
                <w:vertAlign w:val="subscript"/>
              </w:rPr>
              <w:t>2</w:t>
            </w:r>
            <w:r w:rsidR="0069336C" w:rsidRPr="004F7642">
              <w:rPr>
                <w:sz w:val="24"/>
                <w:szCs w:val="24"/>
              </w:rPr>
              <w:t xml:space="preserve"> – </w:t>
            </w:r>
            <w:r w:rsidR="0069336C" w:rsidRPr="004F7642">
              <w:rPr>
                <w:sz w:val="24"/>
                <w:szCs w:val="24"/>
                <w:vertAlign w:val="superscript"/>
              </w:rPr>
              <w:t>+</w:t>
            </w:r>
            <w:r w:rsidR="0069336C" w:rsidRPr="004F7642">
              <w:rPr>
                <w:sz w:val="24"/>
                <w:szCs w:val="24"/>
              </w:rPr>
              <w:t xml:space="preserve"> NH</w:t>
            </w:r>
            <w:r w:rsidR="0069336C" w:rsidRPr="004F7642">
              <w:rPr>
                <w:sz w:val="24"/>
                <w:szCs w:val="24"/>
                <w:vertAlign w:val="subscript"/>
              </w:rPr>
              <w:t>3</w:t>
            </w:r>
            <w:r w:rsidR="0069336C" w:rsidRPr="004F7642">
              <w:rPr>
                <w:sz w:val="24"/>
                <w:szCs w:val="24"/>
              </w:rPr>
              <w:t xml:space="preserve"> Cl </w:t>
            </w:r>
            <w:r w:rsidR="0069336C" w:rsidRPr="004F7642">
              <w:rPr>
                <w:sz w:val="24"/>
                <w:szCs w:val="24"/>
                <w:vertAlign w:val="superscript"/>
              </w:rPr>
              <w:t>–</w:t>
            </w:r>
          </w:p>
          <w:p w:rsidR="00CB6D3A" w:rsidRPr="004F7642" w:rsidRDefault="004F7642" w:rsidP="0069336C">
            <w:pPr>
              <w:spacing w:line="276" w:lineRule="auto"/>
              <w:jc w:val="both"/>
              <w:rPr>
                <w:lang w:val="nb-NO"/>
              </w:rPr>
            </w:pPr>
            <w:r>
              <w:t xml:space="preserve">     </w:t>
            </w:r>
            <w:r w:rsidR="0069336C" w:rsidRPr="004F7642">
              <w:t>HOOC – CH</w:t>
            </w:r>
            <w:r w:rsidR="0069336C" w:rsidRPr="004F7642">
              <w:rPr>
                <w:vertAlign w:val="subscript"/>
              </w:rPr>
              <w:t>2</w:t>
            </w:r>
            <w:r w:rsidR="0069336C" w:rsidRPr="004F7642">
              <w:t xml:space="preserve"> – NH</w:t>
            </w:r>
            <w:r w:rsidR="0069336C" w:rsidRPr="004F7642">
              <w:rPr>
                <w:vertAlign w:val="subscript"/>
              </w:rPr>
              <w:t>2</w:t>
            </w:r>
            <w:r w:rsidR="0069336C" w:rsidRPr="004F7642">
              <w:t xml:space="preserve"> + NaOH </w:t>
            </w:r>
            <w:r w:rsidR="0069336C" w:rsidRPr="004F7642">
              <w:rPr>
                <w:rFonts w:ascii="Symbol" w:hAnsi="Symbol"/>
              </w:rPr>
              <w:t></w:t>
            </w:r>
            <w:r w:rsidR="0069336C" w:rsidRPr="004F7642">
              <w:t xml:space="preserve"> NH</w:t>
            </w:r>
            <w:r w:rsidR="0069336C" w:rsidRPr="004F7642">
              <w:rPr>
                <w:vertAlign w:val="subscript"/>
              </w:rPr>
              <w:t>2</w:t>
            </w:r>
            <w:r w:rsidR="0069336C" w:rsidRPr="004F7642">
              <w:t xml:space="preserve"> – CH</w:t>
            </w:r>
            <w:r w:rsidR="0069336C" w:rsidRPr="004F7642">
              <w:rPr>
                <w:vertAlign w:val="subscript"/>
              </w:rPr>
              <w:t>2</w:t>
            </w:r>
            <w:r w:rsidR="0069336C" w:rsidRPr="004F7642">
              <w:t xml:space="preserve"> – COONa + H</w:t>
            </w:r>
            <w:r w:rsidR="0069336C" w:rsidRPr="004F7642">
              <w:rPr>
                <w:vertAlign w:val="subscript"/>
              </w:rPr>
              <w:t>2</w:t>
            </w:r>
            <w:r w:rsidR="0069336C" w:rsidRPr="004F7642">
              <w:t>O</w:t>
            </w:r>
            <w:r w:rsidR="0069336C" w:rsidRPr="004F7642">
              <w:rPr>
                <w:lang w:val="nb-NO"/>
              </w:rPr>
              <w:t xml:space="preserve"> </w:t>
            </w:r>
          </w:p>
          <w:p w:rsidR="00CB6D3A" w:rsidRPr="00CB6D3A" w:rsidRDefault="00DC4CCB" w:rsidP="00CB6D3A">
            <w:pPr>
              <w:spacing w:line="276" w:lineRule="auto"/>
              <w:jc w:val="both"/>
              <w:rPr>
                <w:szCs w:val="22"/>
                <w:lang w:val="nb-NO"/>
              </w:rPr>
            </w:pPr>
            <w:r>
              <w:rPr>
                <w:szCs w:val="22"/>
                <w:lang w:val="nb-NO"/>
              </w:rPr>
              <w:t xml:space="preserve">    </w:t>
            </w:r>
            <w:r w:rsidR="00CB6D3A" w:rsidRPr="00CB6D3A">
              <w:rPr>
                <w:szCs w:val="22"/>
                <w:lang w:val="nb-NO"/>
              </w:rPr>
              <w:t>2.2.2. Tính axit baz</w:t>
            </w:r>
            <w:r w:rsidR="0069336C">
              <w:rPr>
                <w:szCs w:val="22"/>
                <w:lang w:val="nb-NO"/>
              </w:rPr>
              <w:t>ơ</w:t>
            </w:r>
            <w:r w:rsidR="00CB6D3A" w:rsidRPr="00CB6D3A">
              <w:rPr>
                <w:szCs w:val="22"/>
                <w:lang w:val="nb-NO"/>
              </w:rPr>
              <w:t xml:space="preserve"> của dung  dịch  amino axit.</w:t>
            </w:r>
          </w:p>
          <w:p w:rsidR="00DC4CCB" w:rsidRDefault="00CB6D3A" w:rsidP="00CB6D3A">
            <w:pPr>
              <w:spacing w:line="276" w:lineRule="auto"/>
              <w:jc w:val="both"/>
              <w:rPr>
                <w:szCs w:val="22"/>
                <w:lang w:val="nb-NO"/>
              </w:rPr>
            </w:pPr>
            <w:r w:rsidRPr="00CB6D3A">
              <w:rPr>
                <w:szCs w:val="22"/>
                <w:lang w:val="nb-NO"/>
              </w:rPr>
              <w:t xml:space="preserve"> </w:t>
            </w:r>
            <w:r w:rsidR="00DC4CCB">
              <w:rPr>
                <w:szCs w:val="22"/>
                <w:lang w:val="nb-NO"/>
              </w:rPr>
              <w:t xml:space="preserve"> </w:t>
            </w:r>
            <w:r w:rsidRPr="00CB6D3A">
              <w:rPr>
                <w:szCs w:val="22"/>
                <w:lang w:val="nb-NO"/>
              </w:rPr>
              <w:t xml:space="preserve"> 2.2.3</w:t>
            </w:r>
            <w:r w:rsidR="004F7642" w:rsidRPr="004F7642">
              <w:rPr>
                <w:szCs w:val="22"/>
                <w:lang w:val="nb-NO"/>
              </w:rPr>
              <w:t>.</w:t>
            </w:r>
            <w:r w:rsidR="00DC4CCB">
              <w:rPr>
                <w:szCs w:val="22"/>
                <w:lang w:val="nb-NO"/>
              </w:rPr>
              <w:t xml:space="preserve">Phản ứng riêng của nhóm </w:t>
            </w:r>
          </w:p>
          <w:p w:rsidR="00CB6D3A" w:rsidRPr="00CB6D3A" w:rsidRDefault="00DC4CCB" w:rsidP="00CB6D3A">
            <w:pPr>
              <w:spacing w:line="276" w:lineRule="auto"/>
              <w:jc w:val="both"/>
              <w:rPr>
                <w:szCs w:val="22"/>
                <w:lang w:val="nb-NO"/>
              </w:rPr>
            </w:pPr>
            <w:r>
              <w:rPr>
                <w:szCs w:val="22"/>
                <w:lang w:val="nb-NO"/>
              </w:rPr>
              <w:t xml:space="preserve">(–COOH), </w:t>
            </w:r>
            <w:r w:rsidR="004F7642" w:rsidRPr="004F7642">
              <w:rPr>
                <w:szCs w:val="22"/>
                <w:lang w:val="nb-NO"/>
              </w:rPr>
              <w:t>phản ứng este hóa</w:t>
            </w:r>
          </w:p>
          <w:p w:rsidR="004F7642" w:rsidRPr="004F7642" w:rsidRDefault="007F5A60" w:rsidP="004F7642">
            <w:pPr>
              <w:pStyle w:val="BodyText"/>
              <w:spacing w:before="118"/>
              <w:ind w:left="0"/>
              <w:rPr>
                <w:sz w:val="24"/>
                <w:szCs w:val="24"/>
              </w:rPr>
            </w:pPr>
            <w:r>
              <w:rPr>
                <w:noProof/>
                <w:sz w:val="24"/>
                <w:szCs w:val="24"/>
                <w:lang w:bidi="ar-SA"/>
              </w:rPr>
              <mc:AlternateContent>
                <mc:Choice Requires="wps">
                  <w:drawing>
                    <wp:anchor distT="0" distB="0" distL="114300" distR="114300" simplePos="0" relativeHeight="251678720" behindDoc="0" locked="0" layoutInCell="1" allowOverlap="1">
                      <wp:simplePos x="0" y="0"/>
                      <wp:positionH relativeFrom="column">
                        <wp:posOffset>2035175</wp:posOffset>
                      </wp:positionH>
                      <wp:positionV relativeFrom="paragraph">
                        <wp:posOffset>124229</wp:posOffset>
                      </wp:positionV>
                      <wp:extent cx="265430" cy="0"/>
                      <wp:effectExtent l="38100" t="76200" r="0" b="114300"/>
                      <wp:wrapNone/>
                      <wp:docPr id="13" name="Straight Arrow Connector 13"/>
                      <wp:cNvGraphicFramePr/>
                      <a:graphic xmlns:a="http://schemas.openxmlformats.org/drawingml/2006/main">
                        <a:graphicData uri="http://schemas.microsoft.com/office/word/2010/wordprocessingShape">
                          <wps:wsp>
                            <wps:cNvCnPr/>
                            <wps:spPr>
                              <a:xfrm flipH="1">
                                <a:off x="0" y="0"/>
                                <a:ext cx="2654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160.25pt;margin-top:9.8pt;width:20.9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" strokecolor="#4579b8 [3044]">
                      <v:stroke endarrow="open"/>
                    </v:shape>
                  </w:pict>
                </mc:Fallback>
              </mc:AlternateContent>
            </w:r>
            <w:r>
              <w:rPr>
                <w:noProof/>
                <w:sz w:val="24"/>
                <w:szCs w:val="24"/>
                <w:lang w:bidi="ar-SA"/>
              </w:rPr>
              <mc:AlternateContent>
                <mc:Choice Requires="wps">
                  <w:drawing>
                    <wp:anchor distT="0" distB="0" distL="114300" distR="114300" simplePos="0" relativeHeight="251677696" behindDoc="0" locked="0" layoutInCell="1" allowOverlap="1" wp14:anchorId="5CA07EEB" wp14:editId="1431F1E3">
                      <wp:simplePos x="0" y="0"/>
                      <wp:positionH relativeFrom="column">
                        <wp:posOffset>2032289</wp:posOffset>
                      </wp:positionH>
                      <wp:positionV relativeFrom="paragraph">
                        <wp:posOffset>203893</wp:posOffset>
                      </wp:positionV>
                      <wp:extent cx="265430" cy="1"/>
                      <wp:effectExtent l="0" t="76200" r="20320" b="114300"/>
                      <wp:wrapNone/>
                      <wp:docPr id="12" name="Straight Arrow Connector 12"/>
                      <wp:cNvGraphicFramePr/>
                      <a:graphic xmlns:a="http://schemas.openxmlformats.org/drawingml/2006/main">
                        <a:graphicData uri="http://schemas.microsoft.com/office/word/2010/wordprocessingShape">
                          <wps:wsp>
                            <wps:cNvCnPr/>
                            <wps:spPr>
                              <a:xfrm>
                                <a:off x="0" y="0"/>
                                <a:ext cx="265430"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2" o:spid="_x0000_s1026" type="#_x0000_t32" style="position:absolute;margin-left:160pt;margin-top:16.05pt;width:20.9pt;height:0;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" strokecolor="#4579b8 [3044]">
                      <v:stroke endarrow="open"/>
                    </v:shape>
                  </w:pict>
                </mc:Fallback>
              </mc:AlternateContent>
            </w:r>
            <w:r w:rsidR="004F7642" w:rsidRPr="004F7642">
              <w:rPr>
                <w:sz w:val="24"/>
                <w:szCs w:val="24"/>
              </w:rPr>
              <w:t>NH</w:t>
            </w:r>
            <w:r w:rsidR="004F7642" w:rsidRPr="004F7642">
              <w:rPr>
                <w:sz w:val="24"/>
                <w:szCs w:val="24"/>
                <w:vertAlign w:val="subscript"/>
              </w:rPr>
              <w:t>2</w:t>
            </w:r>
            <w:r w:rsidR="004F7642" w:rsidRPr="004F7642">
              <w:rPr>
                <w:sz w:val="24"/>
                <w:szCs w:val="24"/>
              </w:rPr>
              <w:t xml:space="preserve"> – CH</w:t>
            </w:r>
            <w:r w:rsidR="004F7642" w:rsidRPr="004F7642">
              <w:rPr>
                <w:sz w:val="24"/>
                <w:szCs w:val="24"/>
                <w:vertAlign w:val="subscript"/>
              </w:rPr>
              <w:t>2</w:t>
            </w:r>
            <w:r w:rsidR="004F7642" w:rsidRPr="004F7642">
              <w:rPr>
                <w:sz w:val="24"/>
                <w:szCs w:val="24"/>
              </w:rPr>
              <w:t xml:space="preserve"> – COOH + C</w:t>
            </w:r>
            <w:r w:rsidR="004F7642" w:rsidRPr="004F7642">
              <w:rPr>
                <w:sz w:val="24"/>
                <w:szCs w:val="24"/>
                <w:vertAlign w:val="subscript"/>
              </w:rPr>
              <w:t>2</w:t>
            </w:r>
            <w:r w:rsidR="004F7642" w:rsidRPr="004F7642">
              <w:rPr>
                <w:sz w:val="24"/>
                <w:szCs w:val="24"/>
              </w:rPr>
              <w:t>H</w:t>
            </w:r>
            <w:r w:rsidR="004F7642" w:rsidRPr="004F7642">
              <w:rPr>
                <w:sz w:val="24"/>
                <w:szCs w:val="24"/>
                <w:vertAlign w:val="subscript"/>
              </w:rPr>
              <w:t>5</w:t>
            </w:r>
            <w:r w:rsidR="004F7642" w:rsidRPr="004F7642">
              <w:rPr>
                <w:sz w:val="24"/>
                <w:szCs w:val="24"/>
              </w:rPr>
              <w:t>OH NH</w:t>
            </w:r>
            <w:r w:rsidR="004F7642" w:rsidRPr="004F7642">
              <w:rPr>
                <w:sz w:val="24"/>
                <w:szCs w:val="24"/>
                <w:vertAlign w:val="subscript"/>
              </w:rPr>
              <w:t>2</w:t>
            </w:r>
            <w:r w:rsidR="004F7642" w:rsidRPr="004F7642">
              <w:rPr>
                <w:sz w:val="24"/>
                <w:szCs w:val="24"/>
              </w:rPr>
              <w:t xml:space="preserve"> – CH</w:t>
            </w:r>
            <w:r w:rsidR="004F7642" w:rsidRPr="004F7642">
              <w:rPr>
                <w:sz w:val="24"/>
                <w:szCs w:val="24"/>
                <w:vertAlign w:val="subscript"/>
              </w:rPr>
              <w:t>2</w:t>
            </w:r>
            <w:r w:rsidR="004F7642" w:rsidRPr="004F7642">
              <w:rPr>
                <w:sz w:val="24"/>
                <w:szCs w:val="24"/>
              </w:rPr>
              <w:t xml:space="preserve"> – COOC</w:t>
            </w:r>
            <w:r w:rsidR="004F7642" w:rsidRPr="004F7642">
              <w:rPr>
                <w:sz w:val="24"/>
                <w:szCs w:val="24"/>
                <w:vertAlign w:val="subscript"/>
              </w:rPr>
              <w:t>2</w:t>
            </w:r>
            <w:r w:rsidR="004F7642" w:rsidRPr="004F7642">
              <w:rPr>
                <w:sz w:val="24"/>
                <w:szCs w:val="24"/>
              </w:rPr>
              <w:t>H</w:t>
            </w:r>
            <w:r w:rsidR="004F7642" w:rsidRPr="004F7642">
              <w:rPr>
                <w:sz w:val="24"/>
                <w:szCs w:val="24"/>
                <w:vertAlign w:val="subscript"/>
              </w:rPr>
              <w:t>5</w:t>
            </w:r>
            <w:r w:rsidR="004F7642" w:rsidRPr="004F7642">
              <w:rPr>
                <w:sz w:val="24"/>
                <w:szCs w:val="24"/>
              </w:rPr>
              <w:t xml:space="preserve"> + H</w:t>
            </w:r>
            <w:r w:rsidR="004F7642" w:rsidRPr="004F7642">
              <w:rPr>
                <w:sz w:val="24"/>
                <w:szCs w:val="24"/>
                <w:vertAlign w:val="subscript"/>
              </w:rPr>
              <w:t>2</w:t>
            </w:r>
            <w:r w:rsidR="004F7642" w:rsidRPr="004F7642">
              <w:rPr>
                <w:sz w:val="24"/>
                <w:szCs w:val="24"/>
              </w:rPr>
              <w:t>O</w:t>
            </w:r>
          </w:p>
          <w:p w:rsidR="00CB6D3A" w:rsidRPr="00CB6D3A" w:rsidRDefault="00CB6D3A" w:rsidP="00CB6D3A">
            <w:pPr>
              <w:spacing w:line="276" w:lineRule="auto"/>
              <w:jc w:val="both"/>
              <w:rPr>
                <w:szCs w:val="22"/>
                <w:lang w:val="nb-NO"/>
              </w:rPr>
            </w:pPr>
            <w:r w:rsidRPr="00CB6D3A">
              <w:rPr>
                <w:szCs w:val="22"/>
                <w:lang w:val="nb-NO"/>
              </w:rPr>
              <w:t xml:space="preserve">  2.2.4. Phản ứng trùng ngưng:</w:t>
            </w:r>
          </w:p>
          <w:p w:rsidR="00CB6D3A" w:rsidRDefault="00CB6D3A" w:rsidP="00CB6D3A">
            <w:pPr>
              <w:spacing w:line="276" w:lineRule="auto"/>
              <w:jc w:val="both"/>
              <w:rPr>
                <w:b/>
                <w:szCs w:val="22"/>
                <w:lang w:val="nb-NO"/>
              </w:rPr>
            </w:pPr>
            <w:r w:rsidRPr="00AE64D2">
              <w:rPr>
                <w:b/>
                <w:szCs w:val="22"/>
                <w:lang w:val="nb-NO"/>
              </w:rPr>
              <w:t>3. Ứng dụng</w:t>
            </w:r>
          </w:p>
          <w:p w:rsidR="004F7642" w:rsidRPr="004F7642" w:rsidRDefault="004F7642" w:rsidP="00696565">
            <w:pPr>
              <w:spacing w:line="276" w:lineRule="auto"/>
              <w:jc w:val="both"/>
              <w:rPr>
                <w:szCs w:val="22"/>
                <w:lang w:val="nb-NO"/>
              </w:rPr>
            </w:pPr>
            <w:r w:rsidRPr="004F7642">
              <w:rPr>
                <w:szCs w:val="22"/>
                <w:lang w:val="nb-NO"/>
              </w:rPr>
              <w:t xml:space="preserve">Amino axit thiên nhiên (hầu hết là </w:t>
            </w:r>
            <w:r w:rsidR="00696565">
              <w:rPr>
                <w:rFonts w:ascii="Symbol" w:hAnsi="Symbol"/>
              </w:rPr>
              <w:t></w:t>
            </w:r>
            <w:r w:rsidRPr="004F7642">
              <w:rPr>
                <w:szCs w:val="22"/>
                <w:lang w:val="nb-NO"/>
              </w:rPr>
              <w:t>-amino axit) là những hợp chất cơ sở kiến tạo nên protein của cơ thể sống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750642" w:rsidRDefault="00750642" w:rsidP="00D269A9">
            <w:pPr>
              <w:spacing w:line="276" w:lineRule="auto"/>
              <w:rPr>
                <w:lang w:val="nb-NO"/>
              </w:rPr>
            </w:pPr>
          </w:p>
          <w:p w:rsidR="00CB6D3A" w:rsidRPr="00CB6D3A" w:rsidRDefault="00CB6D3A" w:rsidP="00D269A9">
            <w:pPr>
              <w:spacing w:line="276" w:lineRule="auto"/>
              <w:rPr>
                <w:lang w:val="nb-NO"/>
              </w:rPr>
            </w:pPr>
            <w:r w:rsidRPr="00CB6D3A">
              <w:rPr>
                <w:lang w:val="nb-NO"/>
              </w:rPr>
              <w:t>GV cho ví dụ.</w:t>
            </w:r>
          </w:p>
          <w:p w:rsidR="00CB6D3A" w:rsidRPr="00CB6D3A" w:rsidRDefault="00CB6D3A" w:rsidP="00D269A9">
            <w:pPr>
              <w:spacing w:line="276" w:lineRule="auto"/>
              <w:rPr>
                <w:lang w:val="nb-NO"/>
              </w:rPr>
            </w:pPr>
            <w:r w:rsidRPr="00CB6D3A">
              <w:rPr>
                <w:lang w:val="nb-NO"/>
              </w:rPr>
              <w:t>GV  bổ sung.</w:t>
            </w:r>
          </w:p>
          <w:p w:rsidR="00750642" w:rsidRDefault="00750642" w:rsidP="00D269A9">
            <w:pPr>
              <w:spacing w:line="276" w:lineRule="auto"/>
              <w:rPr>
                <w:lang w:val="nb-NO"/>
              </w:rPr>
            </w:pPr>
          </w:p>
          <w:p w:rsidR="00750642" w:rsidRDefault="00750642" w:rsidP="00D269A9">
            <w:pPr>
              <w:spacing w:line="276" w:lineRule="auto"/>
              <w:rPr>
                <w:lang w:val="nb-NO"/>
              </w:rPr>
            </w:pPr>
          </w:p>
          <w:p w:rsidR="00CB6D3A" w:rsidRPr="00CB6D3A" w:rsidRDefault="00CB6D3A" w:rsidP="00D269A9">
            <w:pPr>
              <w:spacing w:line="276" w:lineRule="auto"/>
              <w:rPr>
                <w:lang w:val="nb-NO"/>
              </w:rPr>
            </w:pPr>
            <w:r w:rsidRPr="00CB6D3A">
              <w:rPr>
                <w:lang w:val="nb-NO"/>
              </w:rPr>
              <w:t>GV giới thiệu và cho ví dụ cách gọi tên</w:t>
            </w: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750642" w:rsidRDefault="00750642" w:rsidP="00D269A9">
            <w:pPr>
              <w:spacing w:line="276" w:lineRule="auto"/>
              <w:rPr>
                <w:lang w:val="nb-NO"/>
              </w:rPr>
            </w:pPr>
          </w:p>
          <w:p w:rsidR="00750642" w:rsidRDefault="00750642" w:rsidP="00D269A9">
            <w:pPr>
              <w:spacing w:line="276" w:lineRule="auto"/>
              <w:rPr>
                <w:lang w:val="nb-NO"/>
              </w:rPr>
            </w:pPr>
          </w:p>
          <w:p w:rsidR="00750642" w:rsidRDefault="00750642" w:rsidP="00D269A9">
            <w:pPr>
              <w:spacing w:line="276" w:lineRule="auto"/>
              <w:rPr>
                <w:lang w:val="nb-NO"/>
              </w:rPr>
            </w:pPr>
          </w:p>
          <w:p w:rsidR="00CB6D3A" w:rsidRPr="00CB6D3A" w:rsidRDefault="00CB6D3A" w:rsidP="00D269A9">
            <w:pPr>
              <w:spacing w:line="276" w:lineRule="auto"/>
              <w:rPr>
                <w:lang w:val="nb-NO"/>
              </w:rPr>
            </w:pPr>
            <w:r w:rsidRPr="00CB6D3A">
              <w:rPr>
                <w:lang w:val="nb-NO"/>
              </w:rPr>
              <w:t>GV giải thích cấu tạo</w:t>
            </w:r>
            <w:r w:rsidR="00DC4CCB">
              <w:rPr>
                <w:lang w:val="nb-NO"/>
              </w:rPr>
              <w:t xml:space="preserve"> phân tử</w:t>
            </w:r>
            <w:r w:rsidRPr="00CB6D3A">
              <w:rPr>
                <w:lang w:val="nb-NO"/>
              </w:rPr>
              <w:t>.</w:t>
            </w:r>
          </w:p>
          <w:p w:rsidR="00CB6D3A" w:rsidRPr="00CB6D3A" w:rsidRDefault="00CB6D3A"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CB6D3A" w:rsidRPr="00CB6D3A" w:rsidRDefault="00CB6D3A" w:rsidP="00D269A9">
            <w:pPr>
              <w:spacing w:line="276" w:lineRule="auto"/>
              <w:rPr>
                <w:lang w:val="nb-NO"/>
              </w:rPr>
            </w:pPr>
            <w:r w:rsidRPr="00CB6D3A">
              <w:rPr>
                <w:lang w:val="nb-NO"/>
              </w:rPr>
              <w:t>Từ đặc điểm cấu tạo, GV nêu các tính chất hóa học.</w:t>
            </w: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r w:rsidRPr="00CB6D3A">
              <w:rPr>
                <w:lang w:val="nb-NO"/>
              </w:rPr>
              <w:t>GV hướng dẫn viết pt hóa học.</w:t>
            </w:r>
          </w:p>
          <w:p w:rsidR="00CB6D3A" w:rsidRDefault="00CB6D3A" w:rsidP="00D269A9">
            <w:pPr>
              <w:spacing w:line="276" w:lineRule="auto"/>
              <w:rPr>
                <w:lang w:val="nb-NO"/>
              </w:rPr>
            </w:pPr>
          </w:p>
          <w:p w:rsidR="00DC4CCB" w:rsidRDefault="00DC4CCB" w:rsidP="00D269A9">
            <w:pPr>
              <w:spacing w:line="276" w:lineRule="auto"/>
              <w:rPr>
                <w:lang w:val="nb-NO"/>
              </w:rPr>
            </w:pPr>
          </w:p>
          <w:p w:rsidR="00DC4CCB" w:rsidRPr="00CB6D3A" w:rsidRDefault="00DC4CCB"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Default="00CB6D3A" w:rsidP="00D269A9">
            <w:pPr>
              <w:spacing w:line="276" w:lineRule="auto"/>
              <w:rPr>
                <w:lang w:val="nb-NO"/>
              </w:rPr>
            </w:pPr>
            <w:r w:rsidRPr="00CB6D3A">
              <w:rPr>
                <w:lang w:val="nb-NO"/>
              </w:rPr>
              <w:t>GV nêu câu hỏi</w:t>
            </w:r>
          </w:p>
          <w:p w:rsidR="00DC4CCB" w:rsidRPr="00CB6D3A" w:rsidRDefault="00DC4CCB" w:rsidP="00D269A9">
            <w:pPr>
              <w:spacing w:line="276" w:lineRule="auto"/>
              <w:rPr>
                <w:lang w:val="nb-NO"/>
              </w:rPr>
            </w:pPr>
            <w:r>
              <w:rPr>
                <w:lang w:val="nb-NO"/>
              </w:rPr>
              <w:t>GV bổ sung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750642" w:rsidRDefault="00750642" w:rsidP="00D269A9">
            <w:pPr>
              <w:spacing w:line="276" w:lineRule="auto"/>
              <w:rPr>
                <w:lang w:val="nb-NO"/>
              </w:rPr>
            </w:pPr>
          </w:p>
          <w:p w:rsidR="00CB6D3A" w:rsidRPr="00CB6D3A" w:rsidRDefault="00CB6D3A" w:rsidP="00D269A9">
            <w:pPr>
              <w:spacing w:line="276" w:lineRule="auto"/>
              <w:rPr>
                <w:lang w:val="nb-NO"/>
              </w:rPr>
            </w:pPr>
            <w:r w:rsidRPr="00CB6D3A">
              <w:rPr>
                <w:lang w:val="nb-NO"/>
              </w:rPr>
              <w:t xml:space="preserve">HS nêu khái niệm </w:t>
            </w:r>
          </w:p>
          <w:p w:rsidR="00CB6D3A" w:rsidRPr="00CB6D3A" w:rsidRDefault="00CB6D3A" w:rsidP="00D269A9">
            <w:pPr>
              <w:spacing w:line="276" w:lineRule="auto"/>
              <w:rPr>
                <w:lang w:val="nb-NO"/>
              </w:rPr>
            </w:pPr>
          </w:p>
          <w:p w:rsidR="00CB6D3A" w:rsidRDefault="00CB6D3A" w:rsidP="00D269A9">
            <w:pPr>
              <w:spacing w:line="276" w:lineRule="auto"/>
              <w:rPr>
                <w:lang w:val="nb-NO"/>
              </w:rPr>
            </w:pPr>
          </w:p>
          <w:p w:rsidR="00750642" w:rsidRPr="00CB6D3A" w:rsidRDefault="00750642" w:rsidP="00D269A9">
            <w:pPr>
              <w:spacing w:line="276" w:lineRule="auto"/>
              <w:rPr>
                <w:lang w:val="nb-NO"/>
              </w:rPr>
            </w:pPr>
          </w:p>
          <w:p w:rsidR="00CB6D3A" w:rsidRPr="00CB6D3A" w:rsidRDefault="00CB6D3A" w:rsidP="00D269A9">
            <w:pPr>
              <w:spacing w:line="276" w:lineRule="auto"/>
              <w:rPr>
                <w:lang w:val="nb-NO"/>
              </w:rPr>
            </w:pPr>
            <w:r w:rsidRPr="00CB6D3A">
              <w:rPr>
                <w:lang w:val="nb-NO"/>
              </w:rPr>
              <w:t xml:space="preserve">HS </w:t>
            </w:r>
            <w:r w:rsidR="00750642">
              <w:rPr>
                <w:lang w:val="nb-NO"/>
              </w:rPr>
              <w:t xml:space="preserve">theo dõi, </w:t>
            </w:r>
            <w:r w:rsidRPr="00CB6D3A">
              <w:rPr>
                <w:lang w:val="nb-NO"/>
              </w:rPr>
              <w:t>ghi bài.</w:t>
            </w:r>
          </w:p>
          <w:p w:rsidR="00750642" w:rsidRPr="00CB6D3A" w:rsidRDefault="00750642" w:rsidP="00750642">
            <w:pPr>
              <w:spacing w:line="276" w:lineRule="auto"/>
              <w:rPr>
                <w:lang w:val="nb-NO"/>
              </w:rPr>
            </w:pPr>
            <w:r w:rsidRPr="00CB6D3A">
              <w:rPr>
                <w:lang w:val="nb-NO"/>
              </w:rPr>
              <w:t>HS luyện tập đọc tên.</w:t>
            </w: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DC4CCB" w:rsidRPr="00CB6D3A" w:rsidRDefault="00DC4CCB" w:rsidP="00DC4CCB">
            <w:pPr>
              <w:spacing w:line="276" w:lineRule="auto"/>
              <w:rPr>
                <w:lang w:val="nb-NO"/>
              </w:rPr>
            </w:pPr>
            <w:r w:rsidRPr="00CB6D3A">
              <w:rPr>
                <w:lang w:val="nb-NO"/>
              </w:rPr>
              <w:t xml:space="preserve">HS </w:t>
            </w:r>
            <w:r>
              <w:rPr>
                <w:lang w:val="nb-NO"/>
              </w:rPr>
              <w:t xml:space="preserve">theo dõi, </w:t>
            </w:r>
            <w:r w:rsidRPr="00CB6D3A">
              <w:rPr>
                <w:lang w:val="nb-NO"/>
              </w:rPr>
              <w:t>ghi bài.</w:t>
            </w:r>
          </w:p>
          <w:p w:rsidR="00CB6D3A" w:rsidRDefault="00CB6D3A" w:rsidP="00D269A9">
            <w:pPr>
              <w:spacing w:line="276" w:lineRule="auto"/>
              <w:rPr>
                <w:lang w:val="nb-NO"/>
              </w:rPr>
            </w:pPr>
          </w:p>
          <w:p w:rsidR="00DC4CCB" w:rsidRPr="00CB6D3A"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Pr="00CB6D3A" w:rsidRDefault="00DC4CCB" w:rsidP="00DC4CCB">
            <w:pPr>
              <w:spacing w:line="276" w:lineRule="auto"/>
              <w:rPr>
                <w:lang w:val="nb-NO"/>
              </w:rPr>
            </w:pPr>
            <w:r w:rsidRPr="00CB6D3A">
              <w:rPr>
                <w:lang w:val="nb-NO"/>
              </w:rPr>
              <w:t xml:space="preserve">HS </w:t>
            </w:r>
            <w:r>
              <w:rPr>
                <w:lang w:val="nb-NO"/>
              </w:rPr>
              <w:t xml:space="preserve">theo dõi, </w:t>
            </w:r>
            <w:r w:rsidRPr="00CB6D3A">
              <w:rPr>
                <w:lang w:val="nb-NO"/>
              </w:rPr>
              <w:t>ghi bài.</w:t>
            </w: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CB6D3A" w:rsidRPr="00CB6D3A" w:rsidRDefault="00CB6D3A" w:rsidP="00D269A9">
            <w:pPr>
              <w:spacing w:line="276" w:lineRule="auto"/>
              <w:rPr>
                <w:lang w:val="nb-NO"/>
              </w:rPr>
            </w:pPr>
            <w:r w:rsidRPr="00CB6D3A">
              <w:rPr>
                <w:lang w:val="nb-NO"/>
              </w:rPr>
              <w:t>HS luyện tập viết ptpư.</w:t>
            </w: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CB6D3A" w:rsidRPr="00CB6D3A" w:rsidRDefault="00CB6D3A"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DC4CCB" w:rsidRDefault="00DC4CCB" w:rsidP="00D269A9">
            <w:pPr>
              <w:spacing w:line="276" w:lineRule="auto"/>
              <w:rPr>
                <w:lang w:val="nb-NO"/>
              </w:rPr>
            </w:pPr>
          </w:p>
          <w:p w:rsidR="00CB6D3A" w:rsidRPr="00CB6D3A" w:rsidRDefault="00CB6D3A" w:rsidP="00D269A9">
            <w:pPr>
              <w:spacing w:line="276" w:lineRule="auto"/>
              <w:rPr>
                <w:lang w:val="nb-NO"/>
              </w:rPr>
            </w:pPr>
            <w:r w:rsidRPr="00CB6D3A">
              <w:rPr>
                <w:lang w:val="nb-NO"/>
              </w:rPr>
              <w:t>HS nghiên cứu trả lời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6D3A" w:rsidRPr="00C40EAD" w:rsidRDefault="00CB6D3A" w:rsidP="00D269A9">
            <w:pPr>
              <w:spacing w:line="276" w:lineRule="auto"/>
              <w:rPr>
                <w:szCs w:val="22"/>
                <w:lang w:val="nb-NO"/>
              </w:rPr>
            </w:pPr>
          </w:p>
          <w:p w:rsidR="00CB6D3A" w:rsidRDefault="00CB6D3A" w:rsidP="00D269A9">
            <w:pPr>
              <w:spacing w:line="276" w:lineRule="auto"/>
              <w:jc w:val="center"/>
              <w:rPr>
                <w:szCs w:val="22"/>
                <w:lang w:val="pt-BR"/>
              </w:rPr>
            </w:pPr>
            <w:r>
              <w:rPr>
                <w:szCs w:val="22"/>
                <w:lang w:val="de-DE"/>
              </w:rPr>
              <w:t>2</w:t>
            </w:r>
            <w:r w:rsidR="00480F94">
              <w:rPr>
                <w:szCs w:val="22"/>
                <w:lang w:val="de-DE"/>
              </w:rPr>
              <w:t>5</w:t>
            </w:r>
            <w:r>
              <w:rPr>
                <w:szCs w:val="22"/>
                <w:lang w:val="pt-BR"/>
              </w:rPr>
              <w:t>’</w:t>
            </w: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3836C5" w:rsidP="00D269A9">
            <w:pPr>
              <w:spacing w:line="276" w:lineRule="auto"/>
              <w:jc w:val="center"/>
              <w:rPr>
                <w:szCs w:val="22"/>
                <w:lang w:val="pt-BR"/>
              </w:rPr>
            </w:pPr>
            <w:r>
              <w:rPr>
                <w:szCs w:val="22"/>
                <w:lang w:val="pt-BR"/>
              </w:rPr>
              <w:lastRenderedPageBreak/>
              <w:t>30’</w:t>
            </w: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Default="00CB6D3A" w:rsidP="00D269A9">
            <w:pPr>
              <w:spacing w:line="276" w:lineRule="auto"/>
              <w:jc w:val="center"/>
              <w:rPr>
                <w:szCs w:val="22"/>
                <w:lang w:val="pt-BR"/>
              </w:rPr>
            </w:pPr>
          </w:p>
          <w:p w:rsidR="00CB6D3A" w:rsidRPr="00C40EAD" w:rsidRDefault="00CB6D3A" w:rsidP="00D269A9">
            <w:pPr>
              <w:spacing w:line="276" w:lineRule="auto"/>
              <w:jc w:val="center"/>
              <w:rPr>
                <w:szCs w:val="22"/>
                <w:lang w:val="nb-NO"/>
              </w:rPr>
            </w:pPr>
          </w:p>
        </w:tc>
      </w:tr>
      <w:tr w:rsidR="00CB6D3A" w:rsidRPr="00D95A7D" w:rsidTr="00D269A9">
        <w:tc>
          <w:tcPr>
            <w:tcW w:w="521"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jc w:val="center"/>
              <w:rPr>
                <w:b/>
                <w:bCs/>
                <w:lang w:val="nb-NO"/>
              </w:rPr>
            </w:pPr>
            <w:r w:rsidRPr="00D95A7D">
              <w:rPr>
                <w:b/>
                <w:bCs/>
                <w:lang w:val="nb-NO"/>
              </w:rPr>
              <w:lastRenderedPageBreak/>
              <w:t>3</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rPr>
                <w:b/>
                <w:bCs/>
                <w:u w:val="single"/>
                <w:lang w:val="nb-NO"/>
              </w:rPr>
            </w:pPr>
            <w:r w:rsidRPr="00D95A7D">
              <w:rPr>
                <w:b/>
                <w:bCs/>
                <w:u w:val="single"/>
                <w:lang w:val="nb-NO"/>
              </w:rPr>
              <w:t>Củng cố kiến thức và kết thúc bài</w:t>
            </w:r>
          </w:p>
          <w:p w:rsidR="00300D6C" w:rsidRDefault="00300D6C" w:rsidP="00300D6C">
            <w:pPr>
              <w:spacing w:line="276" w:lineRule="auto"/>
              <w:jc w:val="both"/>
              <w:rPr>
                <w:bCs/>
                <w:lang w:val="nb-NO"/>
              </w:rPr>
            </w:pPr>
            <w:r>
              <w:rPr>
                <w:bCs/>
                <w:lang w:val="nb-NO"/>
              </w:rPr>
              <w:t>Cấu tạo phân tử amino axit.</w:t>
            </w:r>
          </w:p>
          <w:p w:rsidR="00300D6C" w:rsidRDefault="00300D6C" w:rsidP="00300D6C">
            <w:pPr>
              <w:spacing w:line="276" w:lineRule="auto"/>
              <w:jc w:val="both"/>
              <w:rPr>
                <w:bCs/>
                <w:lang w:val="nb-NO"/>
              </w:rPr>
            </w:pPr>
            <w:r>
              <w:rPr>
                <w:bCs/>
                <w:lang w:val="nb-NO"/>
              </w:rPr>
              <w:t>T</w:t>
            </w:r>
            <w:r w:rsidRPr="00D95A7D">
              <w:rPr>
                <w:bCs/>
                <w:lang w:val="nb-NO"/>
              </w:rPr>
              <w:t>ính</w:t>
            </w:r>
            <w:r>
              <w:rPr>
                <w:bCs/>
                <w:lang w:val="nb-NO"/>
              </w:rPr>
              <w:t xml:space="preserve"> chất lưỡng tính </w:t>
            </w:r>
            <w:r w:rsidRPr="00D95A7D">
              <w:rPr>
                <w:bCs/>
                <w:lang w:val="nb-NO"/>
              </w:rPr>
              <w:t xml:space="preserve">của </w:t>
            </w:r>
            <w:r>
              <w:rPr>
                <w:bCs/>
                <w:lang w:val="nb-NO"/>
              </w:rPr>
              <w:t>dung dịch amino axit.</w:t>
            </w:r>
          </w:p>
          <w:p w:rsidR="00316826" w:rsidRDefault="00300D6C" w:rsidP="00316826">
            <w:pPr>
              <w:spacing w:line="276" w:lineRule="auto"/>
              <w:jc w:val="both"/>
              <w:rPr>
                <w:lang w:val="nb-NO"/>
              </w:rPr>
            </w:pPr>
            <w:r>
              <w:rPr>
                <w:lang w:val="nb-NO"/>
              </w:rPr>
              <w:t>Phản ứng</w:t>
            </w:r>
            <w:r>
              <w:rPr>
                <w:szCs w:val="22"/>
                <w:lang w:val="nb-NO"/>
              </w:rPr>
              <w:t xml:space="preserve"> của nhóm (–COOH)</w:t>
            </w:r>
            <w:r w:rsidR="00316826">
              <w:rPr>
                <w:lang w:val="nb-NO"/>
              </w:rPr>
              <w:t>.</w:t>
            </w:r>
          </w:p>
          <w:p w:rsidR="00316826" w:rsidRDefault="00316826" w:rsidP="00316826">
            <w:pPr>
              <w:spacing w:line="276" w:lineRule="auto"/>
              <w:jc w:val="both"/>
              <w:rPr>
                <w:lang w:val="nb-NO"/>
              </w:rPr>
            </w:pPr>
            <w:r>
              <w:rPr>
                <w:lang w:val="nb-NO"/>
              </w:rPr>
              <w:t>Ứng dụng của amino axit.</w:t>
            </w:r>
          </w:p>
          <w:p w:rsidR="00CB6D3A" w:rsidRPr="00D95A7D" w:rsidRDefault="00CB6D3A" w:rsidP="00316826">
            <w:pPr>
              <w:spacing w:line="276" w:lineRule="auto"/>
              <w:jc w:val="both"/>
              <w:rPr>
                <w:lang w:val="nb-NO"/>
              </w:rPr>
            </w:pPr>
            <w:r w:rsidRPr="00D95A7D">
              <w:rPr>
                <w:lang w:val="nb-NO"/>
              </w:rPr>
              <w:t xml:space="preserve">BT  </w:t>
            </w:r>
            <w:r w:rsidR="00853A11">
              <w:rPr>
                <w:lang w:val="nb-NO"/>
              </w:rPr>
              <w:t>9,10,11</w:t>
            </w:r>
            <w:r w:rsidRPr="00D95A7D">
              <w:rPr>
                <w:lang w:val="nb-NO"/>
              </w:rPr>
              <w:t xml:space="preserve"> /GT trang </w:t>
            </w:r>
            <w:r>
              <w:rPr>
                <w:lang w:val="nb-NO"/>
              </w:rPr>
              <w:t>1</w:t>
            </w:r>
            <w:r w:rsidR="00853A11">
              <w:rPr>
                <w:lang w:val="nb-NO"/>
              </w:rPr>
              <w:t>9,20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B6D3A" w:rsidRPr="00400472" w:rsidRDefault="00CB6D3A" w:rsidP="00D269A9">
            <w:pPr>
              <w:spacing w:line="276" w:lineRule="auto"/>
              <w:rPr>
                <w:lang w:val="nb-NO"/>
              </w:rPr>
            </w:pPr>
          </w:p>
          <w:p w:rsidR="00CB6D3A" w:rsidRPr="00400472" w:rsidRDefault="00CB6D3A" w:rsidP="00D269A9">
            <w:pPr>
              <w:spacing w:line="276" w:lineRule="auto"/>
              <w:rPr>
                <w:lang w:val="nb-NO"/>
              </w:rPr>
            </w:pPr>
            <w:r w:rsidRPr="00400472">
              <w:rPr>
                <w:lang w:val="nb-NO"/>
              </w:rPr>
              <w:t>GV hướng dẫn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B6D3A" w:rsidRPr="00400472" w:rsidRDefault="00CB6D3A" w:rsidP="00D269A9">
            <w:pPr>
              <w:spacing w:line="276" w:lineRule="auto"/>
              <w:rPr>
                <w:lang w:val="nb-NO"/>
              </w:rPr>
            </w:pPr>
          </w:p>
          <w:p w:rsidR="00CB6D3A" w:rsidRPr="00400472" w:rsidRDefault="00CB6D3A" w:rsidP="00D269A9">
            <w:pPr>
              <w:spacing w:line="276" w:lineRule="auto"/>
              <w:rPr>
                <w:lang w:val="nb-NO"/>
              </w:rPr>
            </w:pPr>
            <w:r w:rsidRPr="00400472">
              <w:rPr>
                <w:lang w:val="nb-NO"/>
              </w:rPr>
              <w:t>HS ghi bài</w:t>
            </w:r>
          </w:p>
          <w:p w:rsidR="00CB6D3A" w:rsidRPr="00400472" w:rsidRDefault="00CB6D3A" w:rsidP="00D269A9">
            <w:pPr>
              <w:spacing w:line="276" w:lineRule="auto"/>
              <w:rPr>
                <w:lang w:val="nb-NO"/>
              </w:rPr>
            </w:pPr>
            <w:r w:rsidRPr="00400472">
              <w:rPr>
                <w:lang w:val="nb-NO"/>
              </w:rPr>
              <w:t>HS làm bài tập theo nhóm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jc w:val="center"/>
              <w:rPr>
                <w:lang w:val="nb-NO"/>
              </w:rPr>
            </w:pPr>
          </w:p>
          <w:p w:rsidR="00CB6D3A" w:rsidRPr="00D95A7D" w:rsidRDefault="00CB6D3A" w:rsidP="00D269A9">
            <w:pPr>
              <w:spacing w:line="276" w:lineRule="auto"/>
              <w:jc w:val="center"/>
              <w:rPr>
                <w:lang w:val="nb-NO"/>
              </w:rPr>
            </w:pPr>
            <w:r w:rsidRPr="00D95A7D">
              <w:rPr>
                <w:lang w:val="nb-NO"/>
              </w:rPr>
              <w:t>15</w:t>
            </w:r>
            <w:r>
              <w:rPr>
                <w:lang w:val="nb-NO"/>
              </w:rPr>
              <w:t>’</w:t>
            </w:r>
          </w:p>
        </w:tc>
      </w:tr>
      <w:tr w:rsidR="00CB6D3A" w:rsidRPr="00D95A7D" w:rsidTr="00D269A9">
        <w:tc>
          <w:tcPr>
            <w:tcW w:w="521"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jc w:val="center"/>
              <w:rPr>
                <w:b/>
                <w:bCs/>
                <w:lang w:val="nb-NO"/>
              </w:rPr>
            </w:pPr>
            <w:r w:rsidRPr="00D95A7D">
              <w:rPr>
                <w:b/>
                <w:bCs/>
                <w:lang w:val="nb-NO"/>
              </w:rPr>
              <w:t>4</w:t>
            </w:r>
          </w:p>
        </w:tc>
        <w:tc>
          <w:tcPr>
            <w:tcW w:w="3698"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rPr>
                <w:b/>
                <w:bCs/>
                <w:u w:val="single"/>
                <w:lang w:val="pt-BR"/>
              </w:rPr>
            </w:pPr>
            <w:r w:rsidRPr="00D95A7D">
              <w:rPr>
                <w:b/>
                <w:bCs/>
                <w:u w:val="single"/>
                <w:lang w:val="pt-BR"/>
              </w:rPr>
              <w:t>Hướng dẫn tự học</w:t>
            </w:r>
          </w:p>
          <w:p w:rsidR="00CB6D3A" w:rsidRPr="00D95A7D" w:rsidRDefault="00CB6D3A" w:rsidP="00D269A9">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CB6D3A" w:rsidRDefault="00CB6D3A" w:rsidP="00D269A9">
            <w:pPr>
              <w:spacing w:line="276" w:lineRule="auto"/>
              <w:rPr>
                <w:lang w:val="pt-BR"/>
              </w:rPr>
            </w:pPr>
            <w:r>
              <w:rPr>
                <w:lang w:val="pt-BR"/>
              </w:rPr>
              <w:t xml:space="preserve">Về nhà làm các bài tập sau </w:t>
            </w:r>
          </w:p>
          <w:p w:rsidR="00853A11" w:rsidRPr="00853A11" w:rsidRDefault="00CB6D3A" w:rsidP="00853A11">
            <w:pPr>
              <w:spacing w:line="276" w:lineRule="auto"/>
              <w:rPr>
                <w:lang w:val="pt-BR"/>
              </w:rPr>
            </w:pPr>
            <w:r>
              <w:rPr>
                <w:lang w:val="pt-BR"/>
              </w:rPr>
              <w:t xml:space="preserve">        </w:t>
            </w:r>
            <w:r w:rsidR="00853A11" w:rsidRPr="00853A11">
              <w:rPr>
                <w:lang w:val="pt-BR"/>
              </w:rPr>
              <w:t>BT 12/ GT trang 20</w:t>
            </w:r>
          </w:p>
          <w:p w:rsidR="00CB6D3A" w:rsidRPr="00D95A7D" w:rsidRDefault="00853A11" w:rsidP="00853A11">
            <w:pPr>
              <w:spacing w:line="276" w:lineRule="auto"/>
              <w:rPr>
                <w:lang w:val="pt-BR"/>
              </w:rPr>
            </w:pPr>
            <w:r>
              <w:rPr>
                <w:lang w:val="pt-BR"/>
              </w:rPr>
              <w:t xml:space="preserve">        </w:t>
            </w:r>
            <w:r w:rsidRPr="00853A11">
              <w:rPr>
                <w:lang w:val="pt-BR"/>
              </w:rPr>
              <w:t xml:space="preserve">BT 13,14 /GT trang 20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6D3A" w:rsidRPr="00D95A7D" w:rsidRDefault="00CB6D3A" w:rsidP="00D269A9">
            <w:pPr>
              <w:spacing w:line="276" w:lineRule="auto"/>
              <w:jc w:val="center"/>
              <w:rPr>
                <w:lang w:val="nb-NO"/>
              </w:rPr>
            </w:pPr>
            <w:r>
              <w:rPr>
                <w:lang w:val="nb-NO"/>
              </w:rPr>
              <w:t>05’</w:t>
            </w:r>
          </w:p>
        </w:tc>
      </w:tr>
    </w:tbl>
    <w:p w:rsidR="00CB6D3A" w:rsidRPr="00D95A7D" w:rsidRDefault="00CB6D3A" w:rsidP="00CB6D3A">
      <w:pPr>
        <w:spacing w:line="276" w:lineRule="auto"/>
        <w:rPr>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81"/>
        <w:gridCol w:w="317"/>
        <w:gridCol w:w="5136"/>
        <w:gridCol w:w="925"/>
      </w:tblGrid>
      <w:tr w:rsidR="00242273" w:rsidRPr="00D95A7D" w:rsidTr="00B075B7">
        <w:tc>
          <w:tcPr>
            <w:tcW w:w="3936"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4978A0" w:rsidRDefault="00242273" w:rsidP="00D7510F">
            <w:pPr>
              <w:rPr>
                <w:u w:val="single"/>
                <w:lang w:val="pt-BR"/>
              </w:rPr>
            </w:pPr>
          </w:p>
          <w:p w:rsidR="00242273" w:rsidRPr="004978A0" w:rsidRDefault="00242273" w:rsidP="00D7510F">
            <w:pPr>
              <w:rPr>
                <w:u w:val="single"/>
                <w:lang w:val="pt-BR"/>
              </w:rPr>
            </w:pPr>
          </w:p>
          <w:p w:rsidR="00242273" w:rsidRPr="004A5E8B" w:rsidRDefault="00242273" w:rsidP="00D7510F">
            <w:pPr>
              <w:rPr>
                <w:b/>
                <w:u w:val="single"/>
                <w:lang w:val="pt-BR"/>
              </w:rPr>
            </w:pPr>
            <w:r w:rsidRPr="004A5E8B">
              <w:rPr>
                <w:b/>
                <w:u w:val="single"/>
                <w:lang w:val="pt-BR"/>
              </w:rPr>
              <w:t xml:space="preserve">Nguồn tài liệu tham khảo </w:t>
            </w:r>
          </w:p>
        </w:tc>
        <w:tc>
          <w:tcPr>
            <w:tcW w:w="6378" w:type="dxa"/>
            <w:gridSpan w:val="3"/>
            <w:tcBorders>
              <w:top w:val="single" w:sz="4" w:space="0" w:color="auto"/>
              <w:left w:val="single" w:sz="4" w:space="0" w:color="auto"/>
              <w:bottom w:val="single" w:sz="4" w:space="0" w:color="auto"/>
              <w:right w:val="single" w:sz="4" w:space="0" w:color="auto"/>
            </w:tcBorders>
            <w:shd w:val="clear" w:color="auto" w:fill="auto"/>
          </w:tcPr>
          <w:p w:rsidR="00242273" w:rsidRPr="004A5E8B" w:rsidRDefault="00242273" w:rsidP="00D7510F">
            <w:pPr>
              <w:jc w:val="both"/>
            </w:pPr>
            <w:r w:rsidRPr="004A5E8B">
              <w:t xml:space="preserve">1. </w:t>
            </w:r>
            <w:r w:rsidRPr="004A5E8B">
              <w:rPr>
                <w:i/>
                <w:iCs/>
              </w:rPr>
              <w:t xml:space="preserve">Giáo trình hóa học 4, </w:t>
            </w:r>
            <w:r w:rsidRPr="004A5E8B">
              <w:t>Trường CĐ lý tự trọng Tp. HCM, năm 2018.</w:t>
            </w:r>
          </w:p>
          <w:p w:rsidR="00242273" w:rsidRPr="004A5E8B" w:rsidRDefault="00242273" w:rsidP="00D7510F">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242273" w:rsidRPr="004978A0" w:rsidRDefault="00242273" w:rsidP="00D7510F">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r w:rsidR="00CB6D3A" w:rsidRPr="00C40EAD" w:rsidTr="00B075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3" w:type="dxa"/>
            <w:gridSpan w:val="3"/>
            <w:shd w:val="clear" w:color="auto" w:fill="auto"/>
          </w:tcPr>
          <w:p w:rsidR="00B075B7" w:rsidRPr="00C40EAD" w:rsidRDefault="00B075B7" w:rsidP="00B075B7">
            <w:pPr>
              <w:spacing w:line="276" w:lineRule="auto"/>
              <w:rPr>
                <w:b/>
                <w:bCs/>
                <w:szCs w:val="22"/>
                <w:lang w:val="pt-BR"/>
              </w:rPr>
            </w:pPr>
            <w:r>
              <w:rPr>
                <w:b/>
                <w:bCs/>
                <w:szCs w:val="22"/>
                <w:lang w:val="pt-BR"/>
              </w:rPr>
              <w:t xml:space="preserve">                   </w:t>
            </w:r>
            <w:r w:rsidRPr="00C40EAD">
              <w:rPr>
                <w:b/>
                <w:bCs/>
                <w:szCs w:val="22"/>
                <w:lang w:val="pt-BR"/>
              </w:rPr>
              <w:t>Trưởng tổ môn</w:t>
            </w:r>
          </w:p>
          <w:p w:rsidR="00B075B7" w:rsidRPr="00C40EAD" w:rsidRDefault="00B075B7" w:rsidP="00B075B7">
            <w:pPr>
              <w:spacing w:line="276" w:lineRule="auto"/>
              <w:jc w:val="center"/>
              <w:rPr>
                <w:b/>
                <w:bCs/>
                <w:szCs w:val="22"/>
                <w:lang w:val="pt-BR"/>
              </w:rPr>
            </w:pPr>
            <w:r w:rsidRPr="00C40EAD">
              <w:rPr>
                <w:b/>
                <w:bCs/>
                <w:szCs w:val="22"/>
                <w:lang w:val="pt-BR"/>
              </w:rPr>
              <w:t xml:space="preserve">Nguyễn Thị </w:t>
            </w:r>
            <w:r>
              <w:rPr>
                <w:b/>
                <w:bCs/>
                <w:szCs w:val="22"/>
                <w:lang w:val="pt-BR"/>
              </w:rPr>
              <w:t>Huyền Nga</w:t>
            </w:r>
          </w:p>
          <w:p w:rsidR="00CB6D3A" w:rsidRPr="00C40EAD" w:rsidRDefault="00CB6D3A" w:rsidP="00D269A9">
            <w:pPr>
              <w:spacing w:line="276" w:lineRule="auto"/>
              <w:jc w:val="center"/>
              <w:rPr>
                <w:b/>
                <w:bCs/>
                <w:szCs w:val="22"/>
                <w:lang w:val="pt-BR"/>
              </w:rPr>
            </w:pPr>
          </w:p>
        </w:tc>
        <w:tc>
          <w:tcPr>
            <w:tcW w:w="6061" w:type="dxa"/>
            <w:gridSpan w:val="2"/>
            <w:shd w:val="clear" w:color="auto" w:fill="auto"/>
          </w:tcPr>
          <w:p w:rsidR="00B075B7" w:rsidRPr="00C40EAD" w:rsidRDefault="00375EBE" w:rsidP="00B075B7">
            <w:pPr>
              <w:spacing w:line="276" w:lineRule="auto"/>
              <w:rPr>
                <w:i/>
                <w:szCs w:val="22"/>
                <w:lang w:val="pt-BR"/>
              </w:rPr>
            </w:pPr>
            <w:r>
              <w:rPr>
                <w:i/>
                <w:szCs w:val="22"/>
                <w:lang w:val="pt-BR"/>
              </w:rPr>
              <w:t xml:space="preserve">      </w:t>
            </w:r>
            <w:r w:rsidR="00B075B7" w:rsidRPr="00C40EAD">
              <w:rPr>
                <w:i/>
                <w:szCs w:val="22"/>
                <w:lang w:val="pt-BR"/>
              </w:rPr>
              <w:t xml:space="preserve">Tp. Hồ Chí Minh, ngày </w:t>
            </w:r>
            <w:r w:rsidR="00B075B7">
              <w:rPr>
                <w:i/>
                <w:szCs w:val="22"/>
                <w:lang w:val="pt-BR"/>
              </w:rPr>
              <w:t xml:space="preserve">    </w:t>
            </w:r>
            <w:r w:rsidR="00B075B7" w:rsidRPr="00C40EAD">
              <w:rPr>
                <w:i/>
                <w:szCs w:val="22"/>
                <w:lang w:val="pt-BR"/>
              </w:rPr>
              <w:t xml:space="preserve"> tháng </w:t>
            </w:r>
            <w:r w:rsidR="00B075B7">
              <w:rPr>
                <w:i/>
                <w:szCs w:val="22"/>
                <w:lang w:val="pt-BR"/>
              </w:rPr>
              <w:t xml:space="preserve">    </w:t>
            </w:r>
            <w:r w:rsidR="00B075B7" w:rsidRPr="00C40EAD">
              <w:rPr>
                <w:i/>
                <w:szCs w:val="22"/>
                <w:lang w:val="pt-BR"/>
              </w:rPr>
              <w:t xml:space="preserve"> năm</w:t>
            </w:r>
            <w:r w:rsidR="00B075B7">
              <w:rPr>
                <w:i/>
                <w:szCs w:val="22"/>
                <w:lang w:val="pt-BR"/>
              </w:rPr>
              <w:t xml:space="preserve"> </w:t>
            </w:r>
            <w:r w:rsidR="00B075B7" w:rsidRPr="00C40EAD">
              <w:rPr>
                <w:i/>
                <w:szCs w:val="22"/>
                <w:lang w:val="pt-BR"/>
              </w:rPr>
              <w:t>20</w:t>
            </w:r>
            <w:r w:rsidR="00B075B7">
              <w:rPr>
                <w:i/>
                <w:szCs w:val="22"/>
                <w:lang w:val="pt-BR"/>
              </w:rPr>
              <w:t xml:space="preserve"> </w:t>
            </w:r>
          </w:p>
          <w:p w:rsidR="00CB6D3A" w:rsidRPr="00C40EAD" w:rsidRDefault="00B075B7" w:rsidP="00B075B7">
            <w:pPr>
              <w:spacing w:line="276" w:lineRule="auto"/>
              <w:rPr>
                <w:szCs w:val="22"/>
                <w:lang w:val="pt-BR"/>
              </w:rPr>
            </w:pPr>
            <w:r>
              <w:rPr>
                <w:b/>
                <w:szCs w:val="22"/>
                <w:lang w:val="pt-BR"/>
              </w:rPr>
              <w:t xml:space="preserve">                </w:t>
            </w:r>
            <w:r w:rsidR="00375EBE">
              <w:rPr>
                <w:b/>
                <w:szCs w:val="22"/>
                <w:lang w:val="pt-BR"/>
              </w:rPr>
              <w:t xml:space="preserve">         </w:t>
            </w:r>
            <w:r>
              <w:rPr>
                <w:b/>
                <w:szCs w:val="22"/>
                <w:lang w:val="pt-BR"/>
              </w:rPr>
              <w:t xml:space="preserve">  </w:t>
            </w:r>
            <w:r w:rsidRPr="00C40EAD">
              <w:rPr>
                <w:b/>
                <w:szCs w:val="22"/>
                <w:lang w:val="pt-BR"/>
              </w:rPr>
              <w:t>Giảng viên</w:t>
            </w:r>
          </w:p>
        </w:tc>
      </w:tr>
      <w:tr w:rsidR="00CB6D3A" w:rsidRPr="00C40EAD" w:rsidTr="00B075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53" w:type="dxa"/>
            <w:gridSpan w:val="3"/>
            <w:shd w:val="clear" w:color="auto" w:fill="auto"/>
          </w:tcPr>
          <w:p w:rsidR="00CB6D3A" w:rsidRPr="00C40EAD" w:rsidRDefault="00CB6D3A" w:rsidP="00D269A9">
            <w:pPr>
              <w:spacing w:line="276" w:lineRule="auto"/>
              <w:rPr>
                <w:szCs w:val="22"/>
                <w:lang w:val="pt-BR"/>
              </w:rPr>
            </w:pPr>
          </w:p>
        </w:tc>
        <w:tc>
          <w:tcPr>
            <w:tcW w:w="6061" w:type="dxa"/>
            <w:gridSpan w:val="2"/>
            <w:shd w:val="clear" w:color="auto" w:fill="auto"/>
          </w:tcPr>
          <w:p w:rsidR="00CB6D3A" w:rsidRPr="00C40EAD" w:rsidRDefault="00CB6D3A" w:rsidP="00D269A9">
            <w:pPr>
              <w:spacing w:line="276" w:lineRule="auto"/>
              <w:rPr>
                <w:szCs w:val="22"/>
                <w:lang w:val="pt-BR"/>
              </w:rPr>
            </w:pPr>
          </w:p>
        </w:tc>
      </w:tr>
      <w:tr w:rsidR="00ED69B7" w:rsidRPr="00C40EAD" w:rsidTr="00B075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5" w:type="dxa"/>
        </w:trPr>
        <w:tc>
          <w:tcPr>
            <w:tcW w:w="3755" w:type="dxa"/>
            <w:shd w:val="clear" w:color="auto" w:fill="auto"/>
          </w:tcPr>
          <w:p w:rsidR="00ED69B7" w:rsidRPr="00C40EAD" w:rsidRDefault="00ED69B7" w:rsidP="00ED69B7">
            <w:pPr>
              <w:spacing w:line="276" w:lineRule="auto"/>
              <w:rPr>
                <w:szCs w:val="22"/>
                <w:lang w:val="pt-BR"/>
              </w:rPr>
            </w:pPr>
            <w:r w:rsidRPr="00C40EAD">
              <w:rPr>
                <w:szCs w:val="22"/>
                <w:lang w:val="pt-BR"/>
              </w:rPr>
              <w:lastRenderedPageBreak/>
              <w:t xml:space="preserve">Giáo án số:  </w:t>
            </w:r>
            <w:r>
              <w:rPr>
                <w:szCs w:val="22"/>
                <w:lang w:val="pt-BR"/>
              </w:rPr>
              <w:t>06</w:t>
            </w:r>
          </w:p>
        </w:tc>
        <w:tc>
          <w:tcPr>
            <w:tcW w:w="5634" w:type="dxa"/>
            <w:gridSpan w:val="3"/>
            <w:shd w:val="clear" w:color="auto" w:fill="auto"/>
          </w:tcPr>
          <w:p w:rsidR="00ED69B7" w:rsidRPr="00C40EAD" w:rsidRDefault="00ED69B7" w:rsidP="009262C7">
            <w:pPr>
              <w:spacing w:line="276" w:lineRule="auto"/>
              <w:rPr>
                <w:szCs w:val="22"/>
              </w:rPr>
            </w:pPr>
            <w:r w:rsidRPr="00C40EAD">
              <w:rPr>
                <w:szCs w:val="22"/>
              </w:rPr>
              <w:t>Thời gian thực hiện:</w:t>
            </w:r>
            <w:r>
              <w:rPr>
                <w:szCs w:val="22"/>
              </w:rPr>
              <w:t xml:space="preserve">  </w:t>
            </w:r>
            <w:r w:rsidRPr="00C40EAD">
              <w:rPr>
                <w:szCs w:val="22"/>
              </w:rPr>
              <w:t xml:space="preserve"> </w:t>
            </w:r>
            <w:r>
              <w:rPr>
                <w:szCs w:val="22"/>
              </w:rPr>
              <w:t>2 tiết</w:t>
            </w:r>
          </w:p>
          <w:p w:rsidR="00ED69B7" w:rsidRDefault="00ED69B7" w:rsidP="009262C7">
            <w:pPr>
              <w:pStyle w:val="Heading7"/>
              <w:spacing w:line="276" w:lineRule="auto"/>
              <w:jc w:val="left"/>
              <w:rPr>
                <w:b w:val="0"/>
                <w:bCs w:val="0"/>
                <w:sz w:val="26"/>
                <w:szCs w:val="26"/>
              </w:rPr>
            </w:pPr>
            <w:r w:rsidRPr="00C40EAD">
              <w:rPr>
                <w:szCs w:val="22"/>
              </w:rPr>
              <w:t xml:space="preserve">Tên chương: </w:t>
            </w:r>
            <w:r w:rsidRPr="00AB6EED">
              <w:rPr>
                <w:bCs w:val="0"/>
                <w:sz w:val="26"/>
                <w:szCs w:val="26"/>
              </w:rPr>
              <w:t>CHƯƠNG XVIII</w:t>
            </w:r>
            <w:r w:rsidRPr="00AB6EED">
              <w:rPr>
                <w:b w:val="0"/>
                <w:bCs w:val="0"/>
                <w:sz w:val="26"/>
                <w:szCs w:val="26"/>
              </w:rPr>
              <w:t xml:space="preserve">:   </w:t>
            </w:r>
          </w:p>
          <w:p w:rsidR="00ED69B7" w:rsidRPr="00AB6EED" w:rsidRDefault="00ED69B7" w:rsidP="009262C7">
            <w:pPr>
              <w:pStyle w:val="Heading7"/>
              <w:spacing w:line="276" w:lineRule="auto"/>
              <w:jc w:val="left"/>
              <w:rPr>
                <w:sz w:val="26"/>
                <w:szCs w:val="26"/>
                <w:lang w:val="fr-FR"/>
              </w:rPr>
            </w:pPr>
            <w:r>
              <w:rPr>
                <w:i/>
                <w:sz w:val="26"/>
                <w:szCs w:val="26"/>
                <w:lang w:val="fr-FR"/>
              </w:rPr>
              <w:t xml:space="preserve">  </w:t>
            </w:r>
            <w:r w:rsidRPr="00AB6EED">
              <w:rPr>
                <w:i/>
                <w:sz w:val="26"/>
                <w:szCs w:val="26"/>
                <w:lang w:val="fr-FR"/>
              </w:rPr>
              <w:t xml:space="preserve">AMIN – </w:t>
            </w:r>
            <w:r>
              <w:rPr>
                <w:i/>
                <w:sz w:val="26"/>
                <w:szCs w:val="26"/>
                <w:lang w:val="fr-FR"/>
              </w:rPr>
              <w:t xml:space="preserve">  </w:t>
            </w:r>
            <w:r w:rsidRPr="00AB6EED">
              <w:rPr>
                <w:i/>
                <w:sz w:val="26"/>
                <w:szCs w:val="26"/>
                <w:lang w:val="fr-FR"/>
              </w:rPr>
              <w:t>AMINO</w:t>
            </w:r>
            <w:r>
              <w:rPr>
                <w:i/>
                <w:sz w:val="26"/>
                <w:szCs w:val="26"/>
                <w:lang w:val="fr-FR"/>
              </w:rPr>
              <w:t xml:space="preserve"> </w:t>
            </w:r>
            <w:r w:rsidRPr="00AB6EED">
              <w:rPr>
                <w:i/>
                <w:sz w:val="26"/>
                <w:szCs w:val="26"/>
                <w:lang w:val="fr-FR"/>
              </w:rPr>
              <w:t xml:space="preserve"> AXIT – PROTEIN</w:t>
            </w:r>
          </w:p>
          <w:p w:rsidR="00ED69B7" w:rsidRPr="00C40EAD" w:rsidRDefault="00ED69B7" w:rsidP="00B075B7">
            <w:pPr>
              <w:spacing w:line="276" w:lineRule="auto"/>
              <w:rPr>
                <w:szCs w:val="22"/>
              </w:rPr>
            </w:pPr>
            <w:r w:rsidRPr="00C40EAD">
              <w:rPr>
                <w:szCs w:val="22"/>
              </w:rPr>
              <w:t xml:space="preserve">Thực hiện ngày </w:t>
            </w:r>
            <w:r>
              <w:rPr>
                <w:szCs w:val="22"/>
              </w:rPr>
              <w:t xml:space="preserve">   </w:t>
            </w:r>
            <w:r w:rsidRPr="00C40EAD">
              <w:rPr>
                <w:szCs w:val="22"/>
              </w:rPr>
              <w:t xml:space="preserve"> tháng </w:t>
            </w:r>
            <w:r>
              <w:rPr>
                <w:szCs w:val="22"/>
              </w:rPr>
              <w:t xml:space="preserve">   </w:t>
            </w:r>
            <w:r w:rsidRPr="00C40EAD">
              <w:rPr>
                <w:szCs w:val="22"/>
              </w:rPr>
              <w:t xml:space="preserve"> năm 20</w:t>
            </w:r>
            <w:r>
              <w:rPr>
                <w:szCs w:val="22"/>
              </w:rPr>
              <w:t xml:space="preserve"> </w:t>
            </w:r>
          </w:p>
        </w:tc>
      </w:tr>
    </w:tbl>
    <w:p w:rsidR="00ED69B7" w:rsidRDefault="00ED69B7" w:rsidP="00ED69B7">
      <w:pPr>
        <w:spacing w:line="276" w:lineRule="auto"/>
        <w:rPr>
          <w:b/>
          <w:sz w:val="26"/>
          <w:szCs w:val="26"/>
        </w:rPr>
      </w:pPr>
      <w:r w:rsidRPr="00C40EAD">
        <w:rPr>
          <w:szCs w:val="22"/>
          <w:lang w:val="it-IT"/>
        </w:rPr>
        <w:t xml:space="preserve">Tên bài: </w:t>
      </w:r>
      <w:r>
        <w:rPr>
          <w:szCs w:val="22"/>
          <w:lang w:val="it-IT"/>
        </w:rPr>
        <w:tab/>
      </w:r>
      <w:r>
        <w:rPr>
          <w:szCs w:val="22"/>
          <w:lang w:val="it-IT"/>
        </w:rPr>
        <w:tab/>
      </w:r>
      <w:r w:rsidRPr="00AB6EED">
        <w:rPr>
          <w:b/>
          <w:bCs/>
          <w:i/>
          <w:sz w:val="26"/>
          <w:szCs w:val="26"/>
          <w:lang w:val="de-DE"/>
        </w:rPr>
        <w:t xml:space="preserve">Bài 65  </w:t>
      </w:r>
      <w:r w:rsidRPr="00AB6EED">
        <w:rPr>
          <w:b/>
          <w:sz w:val="26"/>
          <w:szCs w:val="26"/>
        </w:rPr>
        <w:t xml:space="preserve">:         PEPTIT VÀ PROTEIN </w:t>
      </w:r>
    </w:p>
    <w:p w:rsidR="00E71642" w:rsidRPr="00CF6B9C" w:rsidRDefault="00E71642" w:rsidP="00E71642">
      <w:pPr>
        <w:rPr>
          <w:b/>
          <w:u w:val="single"/>
          <w:lang w:val="it-IT"/>
        </w:rPr>
      </w:pPr>
      <w:r w:rsidRPr="00CF6B9C">
        <w:rPr>
          <w:b/>
          <w:u w:val="single"/>
          <w:lang w:val="it-IT"/>
        </w:rPr>
        <w:t xml:space="preserve">Mục tiêu của bài: </w:t>
      </w:r>
    </w:p>
    <w:p w:rsidR="00ED69B7" w:rsidRPr="00FC58E1" w:rsidRDefault="00ED69B7" w:rsidP="00ED69B7">
      <w:pPr>
        <w:spacing w:line="276" w:lineRule="auto"/>
        <w:rPr>
          <w:b/>
          <w:szCs w:val="22"/>
          <w:lang w:val="it-IT"/>
        </w:rPr>
      </w:pPr>
      <w:r w:rsidRPr="00C40EAD">
        <w:rPr>
          <w:szCs w:val="22"/>
          <w:lang w:val="it-IT"/>
        </w:rPr>
        <w:t xml:space="preserve">Sau khi học xong bài này người học có khả năng: </w:t>
      </w:r>
    </w:p>
    <w:p w:rsidR="00DF4A56" w:rsidRPr="00DF4A56" w:rsidRDefault="00DF4A56" w:rsidP="00DF4A56">
      <w:pPr>
        <w:rPr>
          <w:b/>
        </w:rPr>
      </w:pPr>
      <w:r w:rsidRPr="00DF4A56">
        <w:rPr>
          <w:b/>
        </w:rPr>
        <w:t>1. Kiến thức:</w:t>
      </w:r>
    </w:p>
    <w:p w:rsidR="00851AD8" w:rsidRPr="00ED69B7" w:rsidRDefault="00484154" w:rsidP="00851AD8">
      <w:pPr>
        <w:spacing w:line="276" w:lineRule="auto"/>
        <w:rPr>
          <w:szCs w:val="22"/>
          <w:lang w:val="it-IT"/>
        </w:rPr>
      </w:pPr>
      <w:r>
        <w:rPr>
          <w:szCs w:val="22"/>
          <w:lang w:val="vi-VN"/>
        </w:rPr>
        <w:t>Nêu được k</w:t>
      </w:r>
      <w:r w:rsidR="00ED69B7" w:rsidRPr="00ED69B7">
        <w:rPr>
          <w:szCs w:val="22"/>
          <w:lang w:val="it-IT"/>
        </w:rPr>
        <w:t>hái niệm, đặc điểm cấu tạo phân tử, của peptit</w:t>
      </w:r>
      <w:r>
        <w:rPr>
          <w:szCs w:val="22"/>
          <w:lang w:val="vi-VN"/>
        </w:rPr>
        <w:t>,</w:t>
      </w:r>
      <w:r w:rsidRPr="00484154">
        <w:rPr>
          <w:szCs w:val="22"/>
          <w:lang w:val="it-IT"/>
        </w:rPr>
        <w:t xml:space="preserve"> </w:t>
      </w:r>
      <w:r w:rsidRPr="00ED69B7">
        <w:rPr>
          <w:szCs w:val="22"/>
          <w:lang w:val="it-IT"/>
        </w:rPr>
        <w:t>của protein</w:t>
      </w:r>
      <w:r w:rsidR="00851AD8">
        <w:rPr>
          <w:szCs w:val="22"/>
          <w:lang w:val="vi-VN"/>
        </w:rPr>
        <w:t xml:space="preserve">. </w:t>
      </w:r>
      <w:r w:rsidR="00851AD8" w:rsidRPr="00ED69B7">
        <w:rPr>
          <w:szCs w:val="22"/>
          <w:lang w:val="it-IT"/>
        </w:rPr>
        <w:t>Vai trò của protein đối với sự sống.</w:t>
      </w:r>
    </w:p>
    <w:p w:rsidR="00ED69B7" w:rsidRPr="00ED69B7" w:rsidRDefault="00851AD8" w:rsidP="00ED69B7">
      <w:pPr>
        <w:spacing w:line="276" w:lineRule="auto"/>
        <w:rPr>
          <w:szCs w:val="22"/>
          <w:lang w:val="it-IT"/>
        </w:rPr>
      </w:pPr>
      <w:r>
        <w:rPr>
          <w:szCs w:val="22"/>
          <w:lang w:val="vi-VN"/>
        </w:rPr>
        <w:t>Giải thích được</w:t>
      </w:r>
      <w:r w:rsidR="00484154" w:rsidRPr="00484154">
        <w:rPr>
          <w:szCs w:val="22"/>
          <w:lang w:val="it-IT"/>
        </w:rPr>
        <w:t xml:space="preserve"> </w:t>
      </w:r>
      <w:r w:rsidR="00484154" w:rsidRPr="00ED69B7">
        <w:rPr>
          <w:szCs w:val="22"/>
          <w:lang w:val="it-IT"/>
        </w:rPr>
        <w:t>tính chất hoá học</w:t>
      </w:r>
      <w:r w:rsidR="00ED69B7" w:rsidRPr="00ED69B7">
        <w:rPr>
          <w:szCs w:val="22"/>
          <w:lang w:val="it-IT"/>
        </w:rPr>
        <w:t xml:space="preserve"> </w:t>
      </w:r>
      <w:r w:rsidRPr="00ED69B7">
        <w:rPr>
          <w:szCs w:val="22"/>
          <w:lang w:val="it-IT"/>
        </w:rPr>
        <w:t>của peptit</w:t>
      </w:r>
      <w:r>
        <w:rPr>
          <w:szCs w:val="22"/>
          <w:lang w:val="vi-VN"/>
        </w:rPr>
        <w:t>,</w:t>
      </w:r>
      <w:r w:rsidRPr="00484154">
        <w:rPr>
          <w:szCs w:val="22"/>
          <w:lang w:val="it-IT"/>
        </w:rPr>
        <w:t xml:space="preserve"> </w:t>
      </w:r>
      <w:r w:rsidRPr="00ED69B7">
        <w:rPr>
          <w:szCs w:val="22"/>
          <w:lang w:val="it-IT"/>
        </w:rPr>
        <w:t xml:space="preserve">của protein </w:t>
      </w:r>
      <w:r w:rsidR="00ED69B7" w:rsidRPr="00ED69B7">
        <w:rPr>
          <w:szCs w:val="22"/>
          <w:lang w:val="it-IT"/>
        </w:rPr>
        <w:t>(sự đông tụ ; phản ứng thuỷ phân, phản ứng màu của protein với Cu(OH)</w:t>
      </w:r>
      <w:r w:rsidR="00ED69B7">
        <w:rPr>
          <w:szCs w:val="22"/>
          <w:vertAlign w:val="subscript"/>
          <w:lang w:val="it-IT"/>
        </w:rPr>
        <w:t>2</w:t>
      </w:r>
      <w:r w:rsidR="00ED69B7" w:rsidRPr="00ED69B7">
        <w:rPr>
          <w:szCs w:val="22"/>
          <w:lang w:val="it-IT"/>
        </w:rPr>
        <w:t xml:space="preserve">). </w:t>
      </w:r>
    </w:p>
    <w:p w:rsidR="00D7510F" w:rsidRPr="00DF4A56" w:rsidRDefault="00D7510F" w:rsidP="00D7510F">
      <w:pPr>
        <w:jc w:val="both"/>
        <w:outlineLvl w:val="0"/>
      </w:pPr>
      <w:r w:rsidRPr="00DF4A56">
        <w:rPr>
          <w:b/>
          <w:bCs/>
        </w:rPr>
        <w:t xml:space="preserve">2. Kĩ năng: </w:t>
      </w:r>
    </w:p>
    <w:p w:rsidR="00ED69B7" w:rsidRPr="00ED69B7" w:rsidRDefault="00ED69B7" w:rsidP="00ED69B7">
      <w:pPr>
        <w:spacing w:line="276" w:lineRule="auto"/>
        <w:rPr>
          <w:szCs w:val="22"/>
          <w:lang w:val="it-IT"/>
        </w:rPr>
      </w:pPr>
      <w:r w:rsidRPr="00ED69B7">
        <w:rPr>
          <w:szCs w:val="22"/>
          <w:lang w:val="it-IT"/>
        </w:rPr>
        <w:t>Viết được các phương trình hoá học minh hoạ tính chất hoá học của peptit và protein.</w:t>
      </w:r>
    </w:p>
    <w:p w:rsidR="00ED69B7" w:rsidRDefault="00ED69B7" w:rsidP="00ED69B7">
      <w:pPr>
        <w:spacing w:line="276" w:lineRule="auto"/>
        <w:rPr>
          <w:szCs w:val="22"/>
          <w:lang w:val="it-IT"/>
        </w:rPr>
      </w:pPr>
      <w:r w:rsidRPr="00ED69B7">
        <w:rPr>
          <w:szCs w:val="22"/>
          <w:lang w:val="it-IT"/>
        </w:rPr>
        <w:t>Phân biệt dung dịch protein với chất lỏng khác.</w:t>
      </w:r>
    </w:p>
    <w:p w:rsidR="00ED69B7" w:rsidRDefault="00ED69B7" w:rsidP="00ED69B7">
      <w:pPr>
        <w:spacing w:line="276" w:lineRule="auto"/>
        <w:rPr>
          <w:szCs w:val="22"/>
          <w:lang w:val="vi-VN"/>
        </w:rPr>
      </w:pPr>
      <w:r w:rsidRPr="00CB6D3A">
        <w:rPr>
          <w:szCs w:val="22"/>
          <w:lang w:val="it-IT"/>
        </w:rPr>
        <w:t>Giải được các bài tập liên quan</w:t>
      </w:r>
      <w:r w:rsidRPr="00400472">
        <w:rPr>
          <w:szCs w:val="22"/>
          <w:lang w:val="it-IT"/>
        </w:rPr>
        <w:t>.</w:t>
      </w:r>
    </w:p>
    <w:p w:rsidR="00D7510F" w:rsidRPr="00407ECF" w:rsidRDefault="00D7510F" w:rsidP="00D7510F">
      <w:pPr>
        <w:spacing w:line="276" w:lineRule="auto"/>
        <w:rPr>
          <w:szCs w:val="22"/>
          <w:lang w:val="vi-VN"/>
        </w:rPr>
      </w:pPr>
      <w:r w:rsidRPr="00DF4A56">
        <w:rPr>
          <w:b/>
          <w:bCs/>
        </w:rPr>
        <w:t>3. Thái độ</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ED69B7" w:rsidRPr="00AF3C22" w:rsidRDefault="00ED69B7" w:rsidP="00ED69B7">
      <w:pPr>
        <w:spacing w:line="276" w:lineRule="auto"/>
        <w:rPr>
          <w:b/>
          <w:szCs w:val="22"/>
          <w:lang w:val="it-IT"/>
        </w:rPr>
      </w:pPr>
      <w:r w:rsidRPr="00AF3C22">
        <w:rPr>
          <w:b/>
          <w:szCs w:val="22"/>
          <w:lang w:val="it-IT"/>
        </w:rPr>
        <w:t>Đồ dùng và phương tiện dạy học:</w:t>
      </w:r>
    </w:p>
    <w:p w:rsidR="00ED69B7" w:rsidRPr="00C40EAD" w:rsidRDefault="00ED69B7" w:rsidP="00ED69B7">
      <w:pPr>
        <w:spacing w:line="276" w:lineRule="auto"/>
        <w:rPr>
          <w:szCs w:val="22"/>
          <w:lang w:val="it-IT"/>
        </w:rPr>
      </w:pPr>
      <w:r w:rsidRPr="00C40EAD">
        <w:rPr>
          <w:szCs w:val="22"/>
          <w:lang w:val="it-IT"/>
        </w:rPr>
        <w:tab/>
        <w:t>Máy chiếu, màn ảnh, máy tính, bảng, phấn.</w:t>
      </w:r>
    </w:p>
    <w:p w:rsidR="00ED69B7" w:rsidRPr="00182269" w:rsidRDefault="00ED69B7" w:rsidP="00ED69B7">
      <w:pPr>
        <w:spacing w:line="276" w:lineRule="auto"/>
        <w:rPr>
          <w:szCs w:val="22"/>
          <w:lang w:val="it-IT"/>
        </w:rPr>
      </w:pPr>
      <w:r w:rsidRPr="00182269">
        <w:rPr>
          <w:b/>
          <w:szCs w:val="22"/>
          <w:lang w:val="it-IT"/>
        </w:rPr>
        <w:t xml:space="preserve">I. Ổn định lớp học:                                                 </w:t>
      </w:r>
      <w:r w:rsidRPr="00182269">
        <w:rPr>
          <w:szCs w:val="22"/>
          <w:lang w:val="it-IT"/>
        </w:rPr>
        <w:t>Thời gian:  05</w:t>
      </w:r>
      <w:r>
        <w:rPr>
          <w:szCs w:val="22"/>
          <w:lang w:val="it-IT"/>
        </w:rPr>
        <w:t>’</w:t>
      </w:r>
      <w:r w:rsidRPr="00182269">
        <w:rPr>
          <w:szCs w:val="22"/>
          <w:lang w:val="it-IT"/>
        </w:rPr>
        <w:t>.</w:t>
      </w:r>
    </w:p>
    <w:p w:rsidR="00ED69B7" w:rsidRPr="00182269" w:rsidRDefault="00ED69B7" w:rsidP="00ED69B7">
      <w:pPr>
        <w:spacing w:line="276" w:lineRule="auto"/>
        <w:rPr>
          <w:szCs w:val="22"/>
          <w:lang w:val="it-IT"/>
        </w:rPr>
      </w:pPr>
      <w:r w:rsidRPr="00182269">
        <w:rPr>
          <w:szCs w:val="22"/>
          <w:lang w:val="it-IT"/>
        </w:rPr>
        <w:t>Số học sinh vắng:…………Tên:……………………………………………………..................................</w:t>
      </w:r>
    </w:p>
    <w:p w:rsidR="00ED69B7" w:rsidRPr="00AF3C22" w:rsidRDefault="00ED69B7" w:rsidP="00ED69B7">
      <w:pPr>
        <w:spacing w:line="276" w:lineRule="auto"/>
        <w:rPr>
          <w:b/>
          <w:szCs w:val="22"/>
          <w:lang w:val="sv-SE"/>
        </w:rPr>
      </w:pPr>
      <w:r w:rsidRPr="00AF3C22">
        <w:rPr>
          <w:b/>
          <w:szCs w:val="22"/>
          <w:lang w:val="sv-SE"/>
        </w:rPr>
        <w:t>II. Thực hiện bài học:</w:t>
      </w:r>
    </w:p>
    <w:p w:rsidR="00ED69B7" w:rsidRPr="00C40EAD" w:rsidRDefault="00ED69B7" w:rsidP="00ED69B7">
      <w:pPr>
        <w:spacing w:line="276" w:lineRule="auto"/>
        <w:rPr>
          <w:szCs w:val="22"/>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637"/>
        <w:gridCol w:w="61"/>
        <w:gridCol w:w="2693"/>
        <w:gridCol w:w="2694"/>
        <w:gridCol w:w="709"/>
      </w:tblGrid>
      <w:tr w:rsidR="00ED69B7" w:rsidRPr="00C40EAD" w:rsidTr="00484154">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r w:rsidRPr="00C40EAD">
              <w:rPr>
                <w:szCs w:val="22"/>
                <w:lang w:val="de-DE"/>
              </w:rPr>
              <w:t>TT</w:t>
            </w:r>
          </w:p>
        </w:tc>
        <w:tc>
          <w:tcPr>
            <w:tcW w:w="36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r w:rsidRPr="00C40EAD">
              <w:rPr>
                <w:szCs w:val="22"/>
                <w:lang w:val="de-DE"/>
              </w:rPr>
              <w:t>Nội dung</w:t>
            </w: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fr-FR"/>
              </w:rPr>
            </w:pPr>
            <w:r w:rsidRPr="00C40EAD">
              <w:rPr>
                <w:szCs w:val="22"/>
                <w:lang w:val="fr-FR"/>
              </w:rPr>
              <w:t>Hoạt động dạy học</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r w:rsidRPr="00C40EAD">
              <w:rPr>
                <w:szCs w:val="22"/>
                <w:lang w:val="de-DE"/>
              </w:rPr>
              <w:t>Thời gian</w:t>
            </w:r>
          </w:p>
        </w:tc>
      </w:tr>
      <w:tr w:rsidR="00ED69B7" w:rsidRPr="00C40EAD" w:rsidTr="00484154">
        <w:tc>
          <w:tcPr>
            <w:tcW w:w="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p>
        </w:tc>
        <w:tc>
          <w:tcPr>
            <w:tcW w:w="36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r w:rsidRPr="00C40EAD">
              <w:rPr>
                <w:szCs w:val="22"/>
                <w:lang w:val="de-DE"/>
              </w:rPr>
              <w:t xml:space="preserve">Hoạt động </w:t>
            </w:r>
            <w:r>
              <w:rPr>
                <w:szCs w:val="22"/>
                <w:lang w:val="de-DE"/>
              </w:rPr>
              <w:br/>
            </w:r>
            <w:r w:rsidRPr="00C40EAD">
              <w:rPr>
                <w:szCs w:val="22"/>
                <w:lang w:val="de-DE"/>
              </w:rPr>
              <w:t xml:space="preserve">của </w:t>
            </w:r>
            <w:r w:rsidRPr="00C40EAD">
              <w:rPr>
                <w:szCs w:val="22"/>
                <w:lang w:val="it-IT"/>
              </w:rPr>
              <w:t>người học</w:t>
            </w: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D69B7" w:rsidRPr="00C40EAD" w:rsidRDefault="00ED69B7" w:rsidP="009262C7">
            <w:pPr>
              <w:spacing w:line="276" w:lineRule="auto"/>
              <w:jc w:val="center"/>
              <w:rPr>
                <w:szCs w:val="22"/>
                <w:lang w:val="de-DE"/>
              </w:rPr>
            </w:pPr>
          </w:p>
        </w:tc>
      </w:tr>
      <w:tr w:rsidR="00ED69B7" w:rsidRPr="00C40EAD" w:rsidTr="00484154">
        <w:tc>
          <w:tcPr>
            <w:tcW w:w="521" w:type="dxa"/>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jc w:val="center"/>
              <w:rPr>
                <w:b/>
                <w:bCs/>
                <w:szCs w:val="22"/>
                <w:lang w:val="de-DE"/>
              </w:rPr>
            </w:pPr>
            <w:r w:rsidRPr="00C40EAD">
              <w:rPr>
                <w:b/>
                <w:bCs/>
                <w:szCs w:val="22"/>
                <w:lang w:val="de-DE"/>
              </w:rPr>
              <w:t>1</w:t>
            </w:r>
          </w:p>
        </w:tc>
        <w:tc>
          <w:tcPr>
            <w:tcW w:w="3698" w:type="dxa"/>
            <w:gridSpan w:val="2"/>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szCs w:val="22"/>
                <w:lang w:val="de-DE"/>
              </w:rPr>
            </w:pPr>
            <w:r w:rsidRPr="00C40EAD">
              <w:rPr>
                <w:b/>
                <w:bCs/>
                <w:szCs w:val="22"/>
                <w:u w:val="single"/>
                <w:lang w:val="de-DE"/>
              </w:rPr>
              <w:t>Dẫn nhập</w:t>
            </w:r>
          </w:p>
          <w:p w:rsidR="00ED69B7" w:rsidRDefault="00ED69B7" w:rsidP="009262C7">
            <w:pPr>
              <w:spacing w:line="276" w:lineRule="auto"/>
              <w:rPr>
                <w:szCs w:val="22"/>
                <w:lang w:val="de-DE"/>
              </w:rPr>
            </w:pPr>
            <w:r w:rsidRPr="00C40EAD">
              <w:rPr>
                <w:iCs/>
                <w:szCs w:val="22"/>
                <w:lang w:val="de-DE"/>
              </w:rPr>
              <w:t xml:space="preserve">- </w:t>
            </w:r>
            <w:r>
              <w:rPr>
                <w:iCs/>
                <w:szCs w:val="22"/>
                <w:lang w:val="de-DE"/>
              </w:rPr>
              <w:t>K</w:t>
            </w:r>
            <w:r w:rsidRPr="00C40EAD">
              <w:rPr>
                <w:szCs w:val="22"/>
                <w:lang w:val="de-DE"/>
              </w:rPr>
              <w:t>iểm tra bài cũ.</w:t>
            </w:r>
          </w:p>
          <w:p w:rsidR="00ED69B7" w:rsidRDefault="00ED69B7" w:rsidP="009262C7">
            <w:pPr>
              <w:spacing w:line="276" w:lineRule="auto"/>
              <w:rPr>
                <w:szCs w:val="22"/>
                <w:lang w:val="de-DE"/>
              </w:rPr>
            </w:pPr>
          </w:p>
          <w:p w:rsidR="00ED69B7" w:rsidRDefault="00ED69B7" w:rsidP="009262C7">
            <w:pPr>
              <w:spacing w:line="276" w:lineRule="auto"/>
              <w:rPr>
                <w:szCs w:val="22"/>
                <w:lang w:val="de-DE"/>
              </w:rPr>
            </w:pPr>
          </w:p>
          <w:p w:rsidR="00ED69B7" w:rsidRPr="00C40EAD" w:rsidRDefault="00ED69B7" w:rsidP="009262C7">
            <w:pPr>
              <w:spacing w:line="276" w:lineRule="auto"/>
              <w:rPr>
                <w:szCs w:val="22"/>
                <w:lang w:val="de-DE"/>
              </w:rPr>
            </w:pPr>
          </w:p>
          <w:p w:rsidR="00ED69B7" w:rsidRPr="00C40EAD" w:rsidRDefault="00ED69B7" w:rsidP="009262C7">
            <w:pPr>
              <w:spacing w:line="276" w:lineRule="auto"/>
              <w:jc w:val="both"/>
              <w:rPr>
                <w:szCs w:val="22"/>
                <w:lang w:val="de-DE"/>
              </w:rPr>
            </w:pPr>
            <w:r w:rsidRPr="00C40EAD">
              <w:rPr>
                <w:iCs/>
                <w:szCs w:val="22"/>
                <w:lang w:val="de-DE"/>
              </w:rPr>
              <w:t xml:space="preserve">- </w:t>
            </w:r>
            <w:r>
              <w:rPr>
                <w:iCs/>
                <w:szCs w:val="22"/>
                <w:lang w:val="de-DE"/>
              </w:rPr>
              <w:t>Giới thiệu phương pháp học.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szCs w:val="22"/>
                <w:lang w:val="de-DE"/>
              </w:rPr>
            </w:pPr>
          </w:p>
          <w:p w:rsidR="00ED69B7" w:rsidRPr="00C40EAD" w:rsidRDefault="00ED69B7" w:rsidP="009262C7">
            <w:pPr>
              <w:spacing w:line="276" w:lineRule="auto"/>
              <w:rPr>
                <w:szCs w:val="22"/>
                <w:lang w:val="de-DE"/>
              </w:rPr>
            </w:pPr>
            <w:r>
              <w:rPr>
                <w:szCs w:val="22"/>
                <w:lang w:val="de-DE"/>
              </w:rPr>
              <w:t>- Đặt</w:t>
            </w:r>
            <w:r w:rsidRPr="00C40EAD">
              <w:rPr>
                <w:szCs w:val="22"/>
                <w:lang w:val="de-DE"/>
              </w:rPr>
              <w:t xml:space="preserve"> câu hỏi kiểm tra bài cũ.</w:t>
            </w:r>
          </w:p>
          <w:p w:rsidR="00ED69B7" w:rsidRPr="00C40EAD" w:rsidRDefault="00ED69B7" w:rsidP="009262C7">
            <w:pPr>
              <w:spacing w:line="276" w:lineRule="auto"/>
              <w:rPr>
                <w:szCs w:val="22"/>
                <w:lang w:val="de-DE"/>
              </w:rPr>
            </w:pPr>
            <w:r w:rsidRPr="00C40EAD">
              <w:rPr>
                <w:szCs w:val="22"/>
                <w:lang w:val="de-DE"/>
              </w:rPr>
              <w:t>- Nhận xét câu trả lời của học sinh.</w:t>
            </w:r>
          </w:p>
          <w:p w:rsidR="00ED69B7" w:rsidRPr="00C40EAD" w:rsidRDefault="00ED69B7" w:rsidP="009262C7">
            <w:pPr>
              <w:spacing w:line="276" w:lineRule="auto"/>
              <w:rPr>
                <w:szCs w:val="22"/>
                <w:lang w:val="de-DE"/>
              </w:rPr>
            </w:pPr>
            <w:r w:rsidRPr="00C40EAD">
              <w:rPr>
                <w:szCs w:val="22"/>
                <w:lang w:val="de-DE"/>
              </w:rPr>
              <w:t>- Dẫn nhập bài mới.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szCs w:val="22"/>
                <w:lang w:val="de-DE"/>
              </w:rPr>
            </w:pPr>
          </w:p>
          <w:p w:rsidR="00ED69B7" w:rsidRPr="00C40EAD" w:rsidRDefault="00ED69B7" w:rsidP="009262C7">
            <w:pPr>
              <w:spacing w:line="276" w:lineRule="auto"/>
              <w:rPr>
                <w:szCs w:val="22"/>
                <w:lang w:val="de-DE"/>
              </w:rPr>
            </w:pPr>
            <w:r w:rsidRPr="00C40EAD">
              <w:rPr>
                <w:szCs w:val="22"/>
                <w:lang w:val="de-DE"/>
              </w:rPr>
              <w:t>- Trả lời các câu hỏi.</w:t>
            </w:r>
          </w:p>
          <w:p w:rsidR="00ED69B7" w:rsidRPr="00C40EAD" w:rsidRDefault="00ED69B7" w:rsidP="009262C7">
            <w:pPr>
              <w:spacing w:line="276" w:lineRule="auto"/>
              <w:rPr>
                <w:szCs w:val="22"/>
                <w:lang w:val="de-DE"/>
              </w:rPr>
            </w:pPr>
          </w:p>
          <w:p w:rsidR="00ED69B7" w:rsidRPr="00C40EAD" w:rsidRDefault="00ED69B7" w:rsidP="009262C7">
            <w:pPr>
              <w:spacing w:line="276" w:lineRule="auto"/>
              <w:rPr>
                <w:szCs w:val="22"/>
                <w:lang w:val="de-DE"/>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szCs w:val="22"/>
                <w:lang w:val="de-DE"/>
              </w:rPr>
            </w:pPr>
          </w:p>
          <w:p w:rsidR="00ED69B7" w:rsidRPr="00C40EAD" w:rsidRDefault="00ED69B7" w:rsidP="009262C7">
            <w:pPr>
              <w:spacing w:line="276" w:lineRule="auto"/>
              <w:jc w:val="center"/>
              <w:rPr>
                <w:szCs w:val="22"/>
                <w:lang w:val="de-DE"/>
              </w:rPr>
            </w:pPr>
            <w:r w:rsidRPr="00C40EAD">
              <w:rPr>
                <w:szCs w:val="22"/>
                <w:lang w:val="de-DE"/>
              </w:rPr>
              <w:t>1</w:t>
            </w:r>
            <w:r>
              <w:rPr>
                <w:szCs w:val="22"/>
                <w:lang w:val="de-DE"/>
              </w:rPr>
              <w:t>0</w:t>
            </w:r>
            <w:r>
              <w:rPr>
                <w:szCs w:val="22"/>
                <w:lang w:val="pt-BR"/>
              </w:rPr>
              <w:t>’</w:t>
            </w:r>
            <w:r w:rsidRPr="00C40EAD">
              <w:rPr>
                <w:szCs w:val="22"/>
                <w:lang w:val="de-DE"/>
              </w:rPr>
              <w:t xml:space="preserve"> </w:t>
            </w:r>
          </w:p>
        </w:tc>
      </w:tr>
      <w:tr w:rsidR="00ED69B7" w:rsidRPr="00C40EAD" w:rsidTr="00484154">
        <w:trPr>
          <w:trHeight w:val="1323"/>
        </w:trPr>
        <w:tc>
          <w:tcPr>
            <w:tcW w:w="521" w:type="dxa"/>
            <w:tcBorders>
              <w:top w:val="single" w:sz="4" w:space="0" w:color="auto"/>
              <w:left w:val="single" w:sz="4" w:space="0" w:color="auto"/>
              <w:right w:val="single" w:sz="4" w:space="0" w:color="auto"/>
            </w:tcBorders>
            <w:shd w:val="clear" w:color="auto" w:fill="auto"/>
          </w:tcPr>
          <w:p w:rsidR="00ED69B7" w:rsidRPr="00C40EAD" w:rsidRDefault="00ED69B7" w:rsidP="009262C7">
            <w:pPr>
              <w:spacing w:line="276" w:lineRule="auto"/>
              <w:jc w:val="center"/>
              <w:rPr>
                <w:b/>
                <w:bCs/>
                <w:szCs w:val="22"/>
                <w:lang w:val="de-DE"/>
              </w:rPr>
            </w:pPr>
            <w:r w:rsidRPr="00C40EAD">
              <w:rPr>
                <w:b/>
                <w:bCs/>
                <w:szCs w:val="22"/>
                <w:lang w:val="de-DE"/>
              </w:rPr>
              <w:t>2</w:t>
            </w:r>
          </w:p>
        </w:tc>
        <w:tc>
          <w:tcPr>
            <w:tcW w:w="3698" w:type="dxa"/>
            <w:gridSpan w:val="2"/>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b/>
                <w:bCs/>
                <w:szCs w:val="22"/>
                <w:u w:val="single"/>
                <w:lang w:val="nb-NO"/>
              </w:rPr>
            </w:pPr>
            <w:r w:rsidRPr="00C40EAD">
              <w:rPr>
                <w:b/>
                <w:bCs/>
                <w:szCs w:val="22"/>
                <w:u w:val="single"/>
                <w:lang w:val="nb-NO"/>
              </w:rPr>
              <w:t>Giảng bài mới</w:t>
            </w:r>
          </w:p>
          <w:p w:rsidR="0007560E" w:rsidRPr="00034A5D" w:rsidRDefault="0007560E" w:rsidP="0007560E">
            <w:pPr>
              <w:spacing w:line="276" w:lineRule="auto"/>
              <w:jc w:val="both"/>
              <w:rPr>
                <w:b/>
                <w:szCs w:val="22"/>
                <w:lang w:val="nb-NO"/>
              </w:rPr>
            </w:pPr>
            <w:r w:rsidRPr="00034A5D">
              <w:rPr>
                <w:b/>
                <w:szCs w:val="22"/>
                <w:lang w:val="nb-NO"/>
              </w:rPr>
              <w:t>1. Peptit</w:t>
            </w:r>
          </w:p>
          <w:p w:rsidR="0007560E" w:rsidRPr="0007560E" w:rsidRDefault="0007560E" w:rsidP="0007560E">
            <w:pPr>
              <w:spacing w:line="276" w:lineRule="auto"/>
              <w:jc w:val="both"/>
              <w:rPr>
                <w:szCs w:val="22"/>
                <w:lang w:val="nb-NO"/>
              </w:rPr>
            </w:pPr>
            <w:r w:rsidRPr="0007560E">
              <w:rPr>
                <w:szCs w:val="22"/>
                <w:lang w:val="nb-NO"/>
              </w:rPr>
              <w:t>1.1. Khái niệm:</w:t>
            </w:r>
          </w:p>
          <w:p w:rsidR="006C54EB" w:rsidRPr="006C54EB" w:rsidRDefault="004D3F67" w:rsidP="006C54EB">
            <w:pPr>
              <w:spacing w:line="276" w:lineRule="auto"/>
              <w:jc w:val="both"/>
              <w:rPr>
                <w:szCs w:val="22"/>
                <w:lang w:val="nb-NO"/>
              </w:rPr>
            </w:pPr>
            <w:r>
              <w:rPr>
                <w:szCs w:val="22"/>
                <w:lang w:val="nb-NO"/>
              </w:rPr>
              <w:t xml:space="preserve">    </w:t>
            </w:r>
            <w:r w:rsidR="006C54EB" w:rsidRPr="006C54EB">
              <w:rPr>
                <w:szCs w:val="22"/>
                <w:lang w:val="nb-NO"/>
              </w:rPr>
              <w:t xml:space="preserve">Peptit là loại hợp chất chứa từ 2 đến 50 gốc </w:t>
            </w:r>
            <w:r w:rsidR="006C54EB">
              <w:rPr>
                <w:rFonts w:ascii="Symbol" w:hAnsi="Symbol"/>
              </w:rPr>
              <w:t></w:t>
            </w:r>
            <w:r w:rsidR="006C54EB" w:rsidRPr="006C54EB">
              <w:rPr>
                <w:szCs w:val="22"/>
                <w:lang w:val="nb-NO"/>
              </w:rPr>
              <w:t>-amino axit liên kết với nhau bởi các liên kết peptit.</w:t>
            </w:r>
          </w:p>
          <w:p w:rsidR="006C54EB" w:rsidRDefault="004D3F67" w:rsidP="006C54EB">
            <w:pPr>
              <w:spacing w:line="276" w:lineRule="auto"/>
              <w:jc w:val="both"/>
              <w:rPr>
                <w:szCs w:val="22"/>
                <w:lang w:val="nb-NO"/>
              </w:rPr>
            </w:pPr>
            <w:r>
              <w:rPr>
                <w:szCs w:val="22"/>
                <w:lang w:val="nb-NO"/>
              </w:rPr>
              <w:t xml:space="preserve">    </w:t>
            </w:r>
            <w:r w:rsidR="006C54EB" w:rsidRPr="006C54EB">
              <w:rPr>
                <w:szCs w:val="22"/>
                <w:lang w:val="nb-NO"/>
              </w:rPr>
              <w:t xml:space="preserve">Liên kết peptit là liên kết – CO – NH – giữa hai đơn vị </w:t>
            </w:r>
            <w:r w:rsidR="006C54EB">
              <w:rPr>
                <w:rFonts w:ascii="Symbol" w:hAnsi="Symbol"/>
              </w:rPr>
              <w:t></w:t>
            </w:r>
            <w:r w:rsidR="006C54EB" w:rsidRPr="006C54EB">
              <w:rPr>
                <w:szCs w:val="22"/>
                <w:lang w:val="nb-NO"/>
              </w:rPr>
              <w:t>-amino axit.</w:t>
            </w:r>
          </w:p>
          <w:p w:rsidR="0007560E" w:rsidRPr="0007560E" w:rsidRDefault="00E74C6F" w:rsidP="0007560E">
            <w:pPr>
              <w:spacing w:line="276" w:lineRule="auto"/>
              <w:jc w:val="both"/>
              <w:rPr>
                <w:szCs w:val="22"/>
                <w:lang w:val="nb-NO"/>
              </w:rPr>
            </w:pPr>
            <w:r>
              <w:rPr>
                <w:szCs w:val="22"/>
                <w:lang w:val="nb-NO"/>
              </w:rPr>
              <w:t xml:space="preserve">    </w:t>
            </w:r>
            <w:r w:rsidR="0007560E" w:rsidRPr="0007560E">
              <w:rPr>
                <w:szCs w:val="22"/>
                <w:lang w:val="nb-NO"/>
              </w:rPr>
              <w:t>Phân tử peptip</w:t>
            </w:r>
            <w:r w:rsidR="004D3F67">
              <w:t xml:space="preserve"> </w:t>
            </w:r>
            <w:r w:rsidR="004D3F67" w:rsidRPr="004D3F67">
              <w:rPr>
                <w:szCs w:val="22"/>
                <w:lang w:val="nb-NO"/>
              </w:rPr>
              <w:t>hình thành theo một trật tự nhất định. Amino axit đầu N còn nhóm –NH</w:t>
            </w:r>
            <w:r w:rsidR="004D3F67">
              <w:rPr>
                <w:szCs w:val="22"/>
                <w:vertAlign w:val="subscript"/>
                <w:lang w:val="nb-NO"/>
              </w:rPr>
              <w:t>2</w:t>
            </w:r>
            <w:r w:rsidR="004D3F67" w:rsidRPr="004D3F67">
              <w:rPr>
                <w:szCs w:val="22"/>
                <w:lang w:val="nb-NO"/>
              </w:rPr>
              <w:t>, amino axit đầu C còn nhóm –COOH.</w:t>
            </w:r>
          </w:p>
          <w:p w:rsidR="0007560E" w:rsidRPr="0007560E" w:rsidRDefault="0007560E" w:rsidP="0007560E">
            <w:pPr>
              <w:spacing w:line="276" w:lineRule="auto"/>
              <w:jc w:val="both"/>
              <w:rPr>
                <w:szCs w:val="22"/>
                <w:lang w:val="nb-NO"/>
              </w:rPr>
            </w:pPr>
            <w:r w:rsidRPr="0007560E">
              <w:rPr>
                <w:szCs w:val="22"/>
                <w:lang w:val="nb-NO"/>
              </w:rPr>
              <w:lastRenderedPageBreak/>
              <w:t>1.2.Tính chất hóa học :</w:t>
            </w:r>
          </w:p>
          <w:p w:rsidR="0007560E" w:rsidRPr="0007560E" w:rsidRDefault="0007560E" w:rsidP="0007560E">
            <w:pPr>
              <w:spacing w:line="276" w:lineRule="auto"/>
              <w:jc w:val="both"/>
              <w:rPr>
                <w:szCs w:val="22"/>
                <w:lang w:val="nb-NO"/>
              </w:rPr>
            </w:pPr>
            <w:r w:rsidRPr="0007560E">
              <w:rPr>
                <w:szCs w:val="22"/>
                <w:lang w:val="nb-NO"/>
              </w:rPr>
              <w:t xml:space="preserve">  1.2.1. Phản ứng thủy phân :</w:t>
            </w:r>
          </w:p>
          <w:p w:rsidR="0007560E" w:rsidRDefault="0007560E" w:rsidP="0007560E">
            <w:pPr>
              <w:spacing w:line="276" w:lineRule="auto"/>
              <w:jc w:val="both"/>
              <w:rPr>
                <w:szCs w:val="22"/>
                <w:lang w:val="nb-NO"/>
              </w:rPr>
            </w:pPr>
            <w:r w:rsidRPr="0007560E">
              <w:rPr>
                <w:szCs w:val="22"/>
                <w:lang w:val="nb-NO"/>
              </w:rPr>
              <w:t xml:space="preserve">  1.2.2. Phản ứng màu biure</w:t>
            </w:r>
            <w:r w:rsidR="00AA3A93">
              <w:rPr>
                <w:szCs w:val="22"/>
                <w:lang w:val="nb-NO"/>
              </w:rPr>
              <w:t>:</w:t>
            </w:r>
          </w:p>
          <w:p w:rsidR="00AA3A93" w:rsidRPr="0007560E" w:rsidRDefault="00AA3A93" w:rsidP="0007560E">
            <w:pPr>
              <w:spacing w:line="276" w:lineRule="auto"/>
              <w:jc w:val="both"/>
              <w:rPr>
                <w:szCs w:val="22"/>
                <w:lang w:val="nb-NO"/>
              </w:rPr>
            </w:pPr>
            <w:r w:rsidRPr="00AA3A93">
              <w:rPr>
                <w:szCs w:val="22"/>
                <w:lang w:val="nb-NO"/>
              </w:rPr>
              <w:t>Trong môi trường kiềm, peptit có từ 2 liên kết peptit trở lên, tác dụng với Cu(OH)</w:t>
            </w:r>
            <w:r>
              <w:rPr>
                <w:szCs w:val="22"/>
                <w:vertAlign w:val="subscript"/>
                <w:lang w:val="nb-NO"/>
              </w:rPr>
              <w:t>2</w:t>
            </w:r>
            <w:r w:rsidRPr="00AA3A93">
              <w:rPr>
                <w:szCs w:val="22"/>
                <w:lang w:val="nb-NO"/>
              </w:rPr>
              <w:t xml:space="preserve"> cho hợp chất màu tím.</w:t>
            </w:r>
          </w:p>
          <w:p w:rsidR="0007560E" w:rsidRPr="00034A5D" w:rsidRDefault="0007560E" w:rsidP="0007560E">
            <w:pPr>
              <w:spacing w:line="276" w:lineRule="auto"/>
              <w:jc w:val="both"/>
              <w:rPr>
                <w:b/>
                <w:szCs w:val="22"/>
                <w:lang w:val="nb-NO"/>
              </w:rPr>
            </w:pPr>
            <w:r w:rsidRPr="00034A5D">
              <w:rPr>
                <w:b/>
                <w:szCs w:val="22"/>
                <w:lang w:val="nb-NO"/>
              </w:rPr>
              <w:t>2. Protein</w:t>
            </w:r>
          </w:p>
          <w:p w:rsidR="0007560E" w:rsidRDefault="0007560E" w:rsidP="0007560E">
            <w:pPr>
              <w:spacing w:line="276" w:lineRule="auto"/>
              <w:jc w:val="both"/>
              <w:rPr>
                <w:szCs w:val="22"/>
                <w:lang w:val="nb-NO"/>
              </w:rPr>
            </w:pPr>
            <w:r w:rsidRPr="0007560E">
              <w:rPr>
                <w:szCs w:val="22"/>
                <w:lang w:val="nb-NO"/>
              </w:rPr>
              <w:t>2.1. Khái niệm</w:t>
            </w:r>
            <w:r w:rsidR="00AA3A93">
              <w:rPr>
                <w:szCs w:val="22"/>
                <w:lang w:val="nb-NO"/>
              </w:rPr>
              <w:t>:</w:t>
            </w:r>
          </w:p>
          <w:p w:rsidR="00AA3A93" w:rsidRPr="0007560E" w:rsidRDefault="00AA3A93" w:rsidP="0007560E">
            <w:pPr>
              <w:spacing w:line="276" w:lineRule="auto"/>
              <w:jc w:val="both"/>
              <w:rPr>
                <w:szCs w:val="22"/>
                <w:lang w:val="nb-NO"/>
              </w:rPr>
            </w:pPr>
            <w:r w:rsidRPr="00AA3A93">
              <w:rPr>
                <w:szCs w:val="22"/>
                <w:lang w:val="nb-NO"/>
              </w:rPr>
              <w:t>Protein là những polipeptit cao phân tử có phân tử khối từ vài chục nghìn đến vài triệu</w:t>
            </w:r>
            <w:r w:rsidR="00994548">
              <w:rPr>
                <w:szCs w:val="22"/>
                <w:lang w:val="nb-NO"/>
              </w:rPr>
              <w:t>.</w:t>
            </w:r>
          </w:p>
          <w:p w:rsidR="0007560E" w:rsidRDefault="0007560E" w:rsidP="0007560E">
            <w:pPr>
              <w:spacing w:line="276" w:lineRule="auto"/>
              <w:jc w:val="both"/>
              <w:rPr>
                <w:szCs w:val="22"/>
                <w:lang w:val="nb-NO"/>
              </w:rPr>
            </w:pPr>
            <w:r w:rsidRPr="0007560E">
              <w:rPr>
                <w:szCs w:val="22"/>
                <w:lang w:val="nb-NO"/>
              </w:rPr>
              <w:t>2.2. Cấu tạo phân tử :</w:t>
            </w:r>
          </w:p>
          <w:p w:rsidR="0007560E" w:rsidRPr="0007560E" w:rsidRDefault="0007560E" w:rsidP="0007560E">
            <w:pPr>
              <w:spacing w:line="276" w:lineRule="auto"/>
              <w:jc w:val="both"/>
              <w:rPr>
                <w:szCs w:val="22"/>
                <w:lang w:val="nb-NO"/>
              </w:rPr>
            </w:pPr>
            <w:r w:rsidRPr="0007560E">
              <w:rPr>
                <w:szCs w:val="22"/>
                <w:lang w:val="nb-NO"/>
              </w:rPr>
              <w:t xml:space="preserve">2.3. Tính chất </w:t>
            </w:r>
          </w:p>
          <w:p w:rsidR="0007560E" w:rsidRPr="0007560E" w:rsidRDefault="0007560E" w:rsidP="0007560E">
            <w:pPr>
              <w:spacing w:line="276" w:lineRule="auto"/>
              <w:jc w:val="both"/>
              <w:rPr>
                <w:szCs w:val="22"/>
                <w:lang w:val="nb-NO"/>
              </w:rPr>
            </w:pPr>
            <w:r w:rsidRPr="0007560E">
              <w:rPr>
                <w:szCs w:val="22"/>
                <w:lang w:val="nb-NO"/>
              </w:rPr>
              <w:t xml:space="preserve">  2.3.1. Tính chất vật lý </w:t>
            </w:r>
          </w:p>
          <w:p w:rsidR="0007560E" w:rsidRPr="0007560E" w:rsidRDefault="0007560E" w:rsidP="0007560E">
            <w:pPr>
              <w:spacing w:line="276" w:lineRule="auto"/>
              <w:jc w:val="both"/>
              <w:rPr>
                <w:szCs w:val="22"/>
                <w:lang w:val="nb-NO"/>
              </w:rPr>
            </w:pPr>
            <w:r w:rsidRPr="0007560E">
              <w:rPr>
                <w:szCs w:val="22"/>
                <w:lang w:val="nb-NO"/>
              </w:rPr>
              <w:t xml:space="preserve">  2.3.2. Tính chất hoá  học </w:t>
            </w:r>
          </w:p>
          <w:p w:rsidR="00994548" w:rsidRPr="00994548" w:rsidRDefault="00994548" w:rsidP="00994548">
            <w:pPr>
              <w:spacing w:line="276" w:lineRule="auto"/>
              <w:jc w:val="both"/>
              <w:rPr>
                <w:szCs w:val="22"/>
                <w:lang w:val="nb-NO"/>
              </w:rPr>
            </w:pPr>
            <w:r>
              <w:rPr>
                <w:szCs w:val="22"/>
                <w:lang w:val="nb-NO"/>
              </w:rPr>
              <w:t xml:space="preserve">* </w:t>
            </w:r>
            <w:r w:rsidR="0007560E" w:rsidRPr="0007560E">
              <w:rPr>
                <w:szCs w:val="22"/>
                <w:lang w:val="nb-NO"/>
              </w:rPr>
              <w:t>Phản ứng thuỷ  phân</w:t>
            </w:r>
            <w:r>
              <w:rPr>
                <w:szCs w:val="22"/>
                <w:lang w:val="nb-NO"/>
              </w:rPr>
              <w:t xml:space="preserve">: </w:t>
            </w:r>
            <w:r>
              <w:t xml:space="preserve"> </w:t>
            </w:r>
            <w:r w:rsidRPr="00994548">
              <w:rPr>
                <w:szCs w:val="22"/>
                <w:lang w:val="nb-NO"/>
              </w:rPr>
              <w:t>Protein bị thủy phân nhờ xúc tác axit, bazơ hoặc enzim tạo ra các chuỗi peptit và cuối cùng thành các amino axit.</w:t>
            </w:r>
          </w:p>
          <w:p w:rsidR="00994548" w:rsidRPr="0007560E" w:rsidRDefault="00994548" w:rsidP="00994548">
            <w:pPr>
              <w:spacing w:line="276" w:lineRule="auto"/>
              <w:jc w:val="both"/>
              <w:rPr>
                <w:szCs w:val="22"/>
                <w:lang w:val="nb-NO"/>
              </w:rPr>
            </w:pPr>
            <w:r>
              <w:rPr>
                <w:szCs w:val="22"/>
                <w:lang w:val="nb-NO"/>
              </w:rPr>
              <w:t xml:space="preserve">* </w:t>
            </w:r>
            <w:r w:rsidR="0007560E" w:rsidRPr="0007560E">
              <w:rPr>
                <w:szCs w:val="22"/>
                <w:lang w:val="nb-NO"/>
              </w:rPr>
              <w:t>Phản ứng màu</w:t>
            </w:r>
            <w:r>
              <w:rPr>
                <w:szCs w:val="22"/>
                <w:lang w:val="nb-NO"/>
              </w:rPr>
              <w:t>:</w:t>
            </w:r>
            <w:r w:rsidRPr="00994548">
              <w:rPr>
                <w:szCs w:val="22"/>
                <w:lang w:val="nb-NO"/>
              </w:rPr>
              <w:t xml:space="preserve"> Protein có phản ứng màu biure với Cu(OH)</w:t>
            </w:r>
            <w:r>
              <w:rPr>
                <w:szCs w:val="22"/>
                <w:vertAlign w:val="subscript"/>
                <w:lang w:val="nb-NO"/>
              </w:rPr>
              <w:t>2</w:t>
            </w:r>
            <w:r w:rsidRPr="00994548">
              <w:rPr>
                <w:szCs w:val="22"/>
                <w:lang w:val="nb-NO"/>
              </w:rPr>
              <w:t xml:space="preserve"> tạo màu tím đặc trưng.</w:t>
            </w:r>
          </w:p>
          <w:p w:rsidR="00E74C6F" w:rsidRDefault="0007560E" w:rsidP="00E74C6F">
            <w:pPr>
              <w:spacing w:line="276" w:lineRule="auto"/>
              <w:jc w:val="both"/>
              <w:rPr>
                <w:szCs w:val="22"/>
                <w:lang w:val="nb-NO"/>
              </w:rPr>
            </w:pPr>
            <w:r w:rsidRPr="0007560E">
              <w:rPr>
                <w:szCs w:val="22"/>
                <w:lang w:val="nb-NO"/>
              </w:rPr>
              <w:t>2.4. Vai trò của protein đối với sự sống</w:t>
            </w:r>
            <w:r w:rsidR="00994548">
              <w:rPr>
                <w:szCs w:val="22"/>
                <w:lang w:val="nb-NO"/>
              </w:rPr>
              <w:t xml:space="preserve">: </w:t>
            </w:r>
          </w:p>
          <w:p w:rsidR="00ED69B7" w:rsidRPr="004F7642" w:rsidRDefault="00994548" w:rsidP="00E74C6F">
            <w:pPr>
              <w:spacing w:line="276" w:lineRule="auto"/>
              <w:jc w:val="both"/>
              <w:rPr>
                <w:szCs w:val="22"/>
                <w:lang w:val="nb-NO"/>
              </w:rPr>
            </w:pPr>
            <w:r w:rsidRPr="00994548">
              <w:rPr>
                <w:szCs w:val="22"/>
                <w:lang w:val="nb-NO"/>
              </w:rPr>
              <w:t>Cơ thể động vật không thể tự tạo nên protein mà phải chuyển hóa protein trong thức ăn thành protein của cơ thể và đồng thời oxi hóa để lấy năng lượng cho hoạt động của cơ thể.</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Pr="00CB6D3A" w:rsidRDefault="001273CF" w:rsidP="009262C7">
            <w:pPr>
              <w:spacing w:line="276" w:lineRule="auto"/>
              <w:rPr>
                <w:lang w:val="nb-NO"/>
              </w:rPr>
            </w:pPr>
            <w:r>
              <w:rPr>
                <w:lang w:val="nb-NO"/>
              </w:rPr>
              <w:t>GV giới thiệu, giải thích các khái niệm.</w:t>
            </w: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1273CF" w:rsidRDefault="001273CF" w:rsidP="009262C7">
            <w:pPr>
              <w:spacing w:line="276" w:lineRule="auto"/>
              <w:rPr>
                <w:lang w:val="nb-NO"/>
              </w:rPr>
            </w:pPr>
          </w:p>
          <w:p w:rsidR="001273CF" w:rsidRDefault="001273CF" w:rsidP="009262C7">
            <w:pPr>
              <w:spacing w:line="276" w:lineRule="auto"/>
              <w:rPr>
                <w:lang w:val="nb-NO"/>
              </w:rPr>
            </w:pPr>
          </w:p>
          <w:p w:rsidR="00ED69B7" w:rsidRPr="00CB6D3A" w:rsidRDefault="001273CF" w:rsidP="009262C7">
            <w:pPr>
              <w:spacing w:line="276" w:lineRule="auto"/>
              <w:rPr>
                <w:lang w:val="nb-NO"/>
              </w:rPr>
            </w:pPr>
            <w:r>
              <w:rPr>
                <w:lang w:val="nb-NO"/>
              </w:rPr>
              <w:lastRenderedPageBreak/>
              <w:t xml:space="preserve">Từ đặc điểm cấu tạo, </w:t>
            </w:r>
            <w:r w:rsidR="00ED69B7" w:rsidRPr="00CB6D3A">
              <w:rPr>
                <w:lang w:val="nb-NO"/>
              </w:rPr>
              <w:t xml:space="preserve">GV giải thích </w:t>
            </w:r>
            <w:r>
              <w:rPr>
                <w:lang w:val="nb-NO"/>
              </w:rPr>
              <w:t>và hướng dẫn viết các phản ứng</w:t>
            </w:r>
            <w:r w:rsidR="00ED69B7" w:rsidRPr="00CB6D3A">
              <w:rPr>
                <w:lang w:val="nb-NO"/>
              </w:rPr>
              <w:t>.</w:t>
            </w: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025F47" w:rsidP="009262C7">
            <w:pPr>
              <w:spacing w:line="276" w:lineRule="auto"/>
              <w:rPr>
                <w:lang w:val="nb-NO"/>
              </w:rPr>
            </w:pPr>
            <w:r>
              <w:rPr>
                <w:lang w:val="nb-NO"/>
              </w:rPr>
              <w:t>GV giới thiệu khái niệm và cấu tạo phân tử protein.</w:t>
            </w:r>
          </w:p>
          <w:p w:rsidR="00025F47" w:rsidRDefault="00025F47" w:rsidP="009262C7">
            <w:pPr>
              <w:spacing w:line="276" w:lineRule="auto"/>
              <w:rPr>
                <w:lang w:val="nb-NO"/>
              </w:rPr>
            </w:pPr>
          </w:p>
          <w:p w:rsidR="00025F47" w:rsidRDefault="00025F47" w:rsidP="009262C7">
            <w:pPr>
              <w:spacing w:line="276" w:lineRule="auto"/>
              <w:rPr>
                <w:lang w:val="nb-NO"/>
              </w:rPr>
            </w:pPr>
          </w:p>
          <w:p w:rsidR="00ED69B7" w:rsidRPr="00CB6D3A" w:rsidRDefault="00ED69B7" w:rsidP="009262C7">
            <w:pPr>
              <w:spacing w:line="276" w:lineRule="auto"/>
              <w:rPr>
                <w:lang w:val="nb-NO"/>
              </w:rPr>
            </w:pPr>
            <w:r w:rsidRPr="00CB6D3A">
              <w:rPr>
                <w:lang w:val="nb-NO"/>
              </w:rPr>
              <w:t>Từ đặc điểm cấu tạo, GV nêu các tính chất hóa học.</w:t>
            </w:r>
          </w:p>
          <w:p w:rsidR="00ED69B7" w:rsidRDefault="00ED69B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ED69B7" w:rsidRDefault="00ED69B7" w:rsidP="009262C7">
            <w:pPr>
              <w:spacing w:line="276" w:lineRule="auto"/>
              <w:rPr>
                <w:lang w:val="nb-NO"/>
              </w:rPr>
            </w:pPr>
            <w:r w:rsidRPr="00CB6D3A">
              <w:rPr>
                <w:lang w:val="nb-NO"/>
              </w:rPr>
              <w:t>GV nêu câu hỏi</w:t>
            </w:r>
          </w:p>
          <w:p w:rsidR="00ED69B7" w:rsidRPr="00CB6D3A" w:rsidRDefault="00ED69B7" w:rsidP="009262C7">
            <w:pPr>
              <w:spacing w:line="276" w:lineRule="auto"/>
              <w:rPr>
                <w:lang w:val="nb-NO"/>
              </w:rPr>
            </w:pPr>
            <w:r>
              <w:rPr>
                <w:lang w:val="nb-NO"/>
              </w:rPr>
              <w:t>GV bổ sung</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Pr="00CB6D3A" w:rsidRDefault="00ED69B7" w:rsidP="009262C7">
            <w:pPr>
              <w:spacing w:line="276" w:lineRule="auto"/>
              <w:rPr>
                <w:lang w:val="nb-NO"/>
              </w:rPr>
            </w:pPr>
            <w:r w:rsidRPr="00CB6D3A">
              <w:rPr>
                <w:lang w:val="nb-NO"/>
              </w:rPr>
              <w:t xml:space="preserve">HS </w:t>
            </w:r>
            <w:r>
              <w:rPr>
                <w:lang w:val="nb-NO"/>
              </w:rPr>
              <w:t xml:space="preserve">theo dõi, </w:t>
            </w:r>
            <w:r w:rsidRPr="00CB6D3A">
              <w:rPr>
                <w:lang w:val="nb-NO"/>
              </w:rPr>
              <w:t>ghi bài.</w:t>
            </w: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1273CF" w:rsidRDefault="001273CF" w:rsidP="009262C7">
            <w:pPr>
              <w:spacing w:line="276" w:lineRule="auto"/>
              <w:rPr>
                <w:lang w:val="nb-NO"/>
              </w:rPr>
            </w:pPr>
          </w:p>
          <w:p w:rsidR="001273CF" w:rsidRDefault="001273CF" w:rsidP="009262C7">
            <w:pPr>
              <w:spacing w:line="276" w:lineRule="auto"/>
              <w:rPr>
                <w:lang w:val="nb-NO"/>
              </w:rPr>
            </w:pPr>
          </w:p>
          <w:p w:rsidR="001273CF" w:rsidRDefault="001273CF" w:rsidP="009262C7">
            <w:pPr>
              <w:spacing w:line="276" w:lineRule="auto"/>
              <w:rPr>
                <w:lang w:val="nb-NO"/>
              </w:rPr>
            </w:pPr>
          </w:p>
          <w:p w:rsidR="00ED69B7" w:rsidRPr="00CB6D3A" w:rsidRDefault="00ED69B7" w:rsidP="009262C7">
            <w:pPr>
              <w:spacing w:line="276" w:lineRule="auto"/>
              <w:rPr>
                <w:lang w:val="nb-NO"/>
              </w:rPr>
            </w:pPr>
            <w:r w:rsidRPr="00CB6D3A">
              <w:rPr>
                <w:lang w:val="nb-NO"/>
              </w:rPr>
              <w:lastRenderedPageBreak/>
              <w:t xml:space="preserve">HS </w:t>
            </w:r>
            <w:r>
              <w:rPr>
                <w:lang w:val="nb-NO"/>
              </w:rPr>
              <w:t xml:space="preserve">theo dõi, </w:t>
            </w:r>
            <w:r w:rsidRPr="00CB6D3A">
              <w:rPr>
                <w:lang w:val="nb-NO"/>
              </w:rPr>
              <w:t>ghi bài.</w:t>
            </w:r>
          </w:p>
          <w:p w:rsidR="001273CF" w:rsidRPr="00CB6D3A" w:rsidRDefault="001273CF" w:rsidP="001273CF">
            <w:pPr>
              <w:spacing w:line="276" w:lineRule="auto"/>
              <w:rPr>
                <w:lang w:val="nb-NO"/>
              </w:rPr>
            </w:pPr>
            <w:r w:rsidRPr="00CB6D3A">
              <w:rPr>
                <w:lang w:val="nb-NO"/>
              </w:rPr>
              <w:t>HS luyện tập viết ptpư.</w:t>
            </w:r>
          </w:p>
          <w:p w:rsidR="00ED69B7" w:rsidRDefault="00ED69B7" w:rsidP="009262C7">
            <w:pPr>
              <w:spacing w:line="276" w:lineRule="auto"/>
              <w:rPr>
                <w:lang w:val="nb-NO"/>
              </w:rPr>
            </w:pP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Pr="00CB6D3A" w:rsidRDefault="00ED69B7" w:rsidP="009262C7">
            <w:pPr>
              <w:spacing w:line="276" w:lineRule="auto"/>
              <w:rPr>
                <w:lang w:val="nb-NO"/>
              </w:rPr>
            </w:pPr>
            <w:r w:rsidRPr="00CB6D3A">
              <w:rPr>
                <w:lang w:val="nb-NO"/>
              </w:rPr>
              <w:t xml:space="preserve">HS </w:t>
            </w:r>
            <w:r>
              <w:rPr>
                <w:lang w:val="nb-NO"/>
              </w:rPr>
              <w:t xml:space="preserve">theo dõi, </w:t>
            </w:r>
            <w:r w:rsidRPr="00CB6D3A">
              <w:rPr>
                <w:lang w:val="nb-NO"/>
              </w:rPr>
              <w:t>ghi bài.</w:t>
            </w: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Pr="00CB6D3A" w:rsidRDefault="00ED69B7" w:rsidP="009262C7">
            <w:pPr>
              <w:spacing w:line="276" w:lineRule="auto"/>
              <w:rPr>
                <w:lang w:val="nb-NO"/>
              </w:rPr>
            </w:pPr>
          </w:p>
          <w:p w:rsidR="00025F47" w:rsidRPr="00CB6D3A" w:rsidRDefault="00025F47" w:rsidP="00025F47">
            <w:pPr>
              <w:spacing w:line="276" w:lineRule="auto"/>
              <w:rPr>
                <w:lang w:val="nb-NO"/>
              </w:rPr>
            </w:pPr>
            <w:r w:rsidRPr="00CB6D3A">
              <w:rPr>
                <w:lang w:val="nb-NO"/>
              </w:rPr>
              <w:t xml:space="preserve">HS </w:t>
            </w:r>
            <w:r>
              <w:rPr>
                <w:lang w:val="nb-NO"/>
              </w:rPr>
              <w:t xml:space="preserve">theo dõi, </w:t>
            </w:r>
            <w:r w:rsidRPr="00CB6D3A">
              <w:rPr>
                <w:lang w:val="nb-NO"/>
              </w:rPr>
              <w:t>ghi bài.</w:t>
            </w: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Pr="00CB6D3A"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ED69B7" w:rsidRDefault="00ED69B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025F47" w:rsidRDefault="00025F47" w:rsidP="009262C7">
            <w:pPr>
              <w:spacing w:line="276" w:lineRule="auto"/>
              <w:rPr>
                <w:lang w:val="nb-NO"/>
              </w:rPr>
            </w:pPr>
          </w:p>
          <w:p w:rsidR="00ED69B7" w:rsidRPr="00CB6D3A" w:rsidRDefault="00ED69B7" w:rsidP="009262C7">
            <w:pPr>
              <w:spacing w:line="276" w:lineRule="auto"/>
              <w:rPr>
                <w:lang w:val="nb-NO"/>
              </w:rPr>
            </w:pPr>
            <w:r w:rsidRPr="00CB6D3A">
              <w:rPr>
                <w:lang w:val="nb-NO"/>
              </w:rPr>
              <w:t>HS nghiên cứu trả lời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D69B7" w:rsidRPr="00C40EAD" w:rsidRDefault="00ED69B7" w:rsidP="009262C7">
            <w:pPr>
              <w:spacing w:line="276" w:lineRule="auto"/>
              <w:rPr>
                <w:szCs w:val="22"/>
                <w:lang w:val="nb-NO"/>
              </w:rPr>
            </w:pPr>
          </w:p>
          <w:p w:rsidR="00ED69B7" w:rsidRDefault="00ED69B7" w:rsidP="009262C7">
            <w:pPr>
              <w:spacing w:line="276" w:lineRule="auto"/>
              <w:jc w:val="center"/>
              <w:rPr>
                <w:szCs w:val="22"/>
                <w:lang w:val="pt-BR"/>
              </w:rPr>
            </w:pPr>
            <w:r>
              <w:rPr>
                <w:szCs w:val="22"/>
                <w:lang w:val="de-DE"/>
              </w:rPr>
              <w:t>25</w:t>
            </w:r>
            <w:r>
              <w:rPr>
                <w:szCs w:val="22"/>
                <w:lang w:val="pt-BR"/>
              </w:rPr>
              <w:t>’</w:t>
            </w: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AD35BE" w:rsidRDefault="00AD35BE" w:rsidP="009262C7">
            <w:pPr>
              <w:spacing w:line="276" w:lineRule="auto"/>
              <w:jc w:val="center"/>
              <w:rPr>
                <w:szCs w:val="22"/>
                <w:lang w:val="pt-BR"/>
              </w:rPr>
            </w:pPr>
          </w:p>
          <w:p w:rsidR="00AD35BE" w:rsidRDefault="00AD35BE" w:rsidP="009262C7">
            <w:pPr>
              <w:spacing w:line="276" w:lineRule="auto"/>
              <w:jc w:val="center"/>
              <w:rPr>
                <w:szCs w:val="22"/>
                <w:lang w:val="pt-BR"/>
              </w:rPr>
            </w:pPr>
          </w:p>
          <w:p w:rsidR="00AD35BE" w:rsidRDefault="00AD35BE" w:rsidP="009262C7">
            <w:pPr>
              <w:spacing w:line="276" w:lineRule="auto"/>
              <w:jc w:val="center"/>
              <w:rPr>
                <w:szCs w:val="22"/>
                <w:lang w:val="pt-BR"/>
              </w:rPr>
            </w:pPr>
          </w:p>
          <w:p w:rsidR="00AD35BE" w:rsidRDefault="00AD35BE" w:rsidP="009262C7">
            <w:pPr>
              <w:spacing w:line="276" w:lineRule="auto"/>
              <w:jc w:val="center"/>
              <w:rPr>
                <w:szCs w:val="22"/>
                <w:lang w:val="pt-BR"/>
              </w:rPr>
            </w:pPr>
          </w:p>
          <w:p w:rsidR="00AD35BE" w:rsidRDefault="00AD35BE" w:rsidP="009262C7">
            <w:pPr>
              <w:spacing w:line="276" w:lineRule="auto"/>
              <w:jc w:val="center"/>
              <w:rPr>
                <w:szCs w:val="22"/>
                <w:lang w:val="pt-BR"/>
              </w:rPr>
            </w:pPr>
          </w:p>
          <w:p w:rsidR="00AD35BE" w:rsidRDefault="00AD35BE" w:rsidP="009262C7">
            <w:pPr>
              <w:spacing w:line="276" w:lineRule="auto"/>
              <w:jc w:val="center"/>
              <w:rPr>
                <w:szCs w:val="22"/>
                <w:lang w:val="pt-BR"/>
              </w:rPr>
            </w:pPr>
          </w:p>
          <w:p w:rsidR="00ED69B7" w:rsidRDefault="00ED69B7" w:rsidP="009262C7">
            <w:pPr>
              <w:spacing w:line="276" w:lineRule="auto"/>
              <w:jc w:val="center"/>
              <w:rPr>
                <w:szCs w:val="22"/>
                <w:lang w:val="pt-BR"/>
              </w:rPr>
            </w:pPr>
            <w:r>
              <w:rPr>
                <w:szCs w:val="22"/>
                <w:lang w:val="pt-BR"/>
              </w:rPr>
              <w:t>30’</w:t>
            </w: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Default="00ED69B7" w:rsidP="009262C7">
            <w:pPr>
              <w:spacing w:line="276" w:lineRule="auto"/>
              <w:jc w:val="center"/>
              <w:rPr>
                <w:szCs w:val="22"/>
                <w:lang w:val="pt-BR"/>
              </w:rPr>
            </w:pPr>
          </w:p>
          <w:p w:rsidR="00ED69B7" w:rsidRPr="00C40EAD" w:rsidRDefault="00ED69B7" w:rsidP="009262C7">
            <w:pPr>
              <w:spacing w:line="276" w:lineRule="auto"/>
              <w:jc w:val="center"/>
              <w:rPr>
                <w:szCs w:val="22"/>
                <w:lang w:val="nb-NO"/>
              </w:rPr>
            </w:pPr>
          </w:p>
        </w:tc>
      </w:tr>
      <w:tr w:rsidR="00ED69B7" w:rsidRPr="00D95A7D" w:rsidTr="00484154">
        <w:tc>
          <w:tcPr>
            <w:tcW w:w="521" w:type="dxa"/>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jc w:val="center"/>
              <w:rPr>
                <w:b/>
                <w:bCs/>
                <w:lang w:val="nb-NO"/>
              </w:rPr>
            </w:pPr>
            <w:r w:rsidRPr="00D95A7D">
              <w:rPr>
                <w:b/>
                <w:bCs/>
                <w:lang w:val="nb-NO"/>
              </w:rPr>
              <w:lastRenderedPageBreak/>
              <w:t>3</w:t>
            </w:r>
          </w:p>
        </w:tc>
        <w:tc>
          <w:tcPr>
            <w:tcW w:w="3698" w:type="dxa"/>
            <w:gridSpan w:val="2"/>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rPr>
                <w:b/>
                <w:bCs/>
                <w:u w:val="single"/>
                <w:lang w:val="nb-NO"/>
              </w:rPr>
            </w:pPr>
            <w:r w:rsidRPr="00D95A7D">
              <w:rPr>
                <w:b/>
                <w:bCs/>
                <w:u w:val="single"/>
                <w:lang w:val="nb-NO"/>
              </w:rPr>
              <w:t>Củng cố kiến thức và kết thúc bài</w:t>
            </w:r>
          </w:p>
          <w:p w:rsidR="00ED69B7" w:rsidRDefault="00ED69B7" w:rsidP="009262C7">
            <w:pPr>
              <w:spacing w:line="276" w:lineRule="auto"/>
              <w:rPr>
                <w:lang w:val="nb-NO"/>
              </w:rPr>
            </w:pPr>
            <w:r w:rsidRPr="00D95A7D">
              <w:rPr>
                <w:bCs/>
                <w:lang w:val="nb-NO"/>
              </w:rPr>
              <w:t xml:space="preserve">Các </w:t>
            </w:r>
            <w:r w:rsidR="00BE7E48">
              <w:rPr>
                <w:bCs/>
                <w:lang w:val="nb-NO"/>
              </w:rPr>
              <w:t>khái niệm: peptip, liên kết peptip, phân tử peptip</w:t>
            </w:r>
            <w:r w:rsidRPr="00D95A7D">
              <w:rPr>
                <w:lang w:val="nb-NO"/>
              </w:rPr>
              <w:t>.</w:t>
            </w:r>
          </w:p>
          <w:p w:rsidR="00BE7E48" w:rsidRDefault="00BE7E48" w:rsidP="009262C7">
            <w:pPr>
              <w:spacing w:line="276" w:lineRule="auto"/>
              <w:rPr>
                <w:lang w:val="nb-NO"/>
              </w:rPr>
            </w:pPr>
            <w:r>
              <w:rPr>
                <w:lang w:val="nb-NO"/>
              </w:rPr>
              <w:t>Tính chất hóa học của peptip.</w:t>
            </w:r>
          </w:p>
          <w:p w:rsidR="002F173E" w:rsidRDefault="002F173E" w:rsidP="009262C7">
            <w:pPr>
              <w:spacing w:line="276" w:lineRule="auto"/>
              <w:rPr>
                <w:lang w:val="nb-NO"/>
              </w:rPr>
            </w:pPr>
            <w:r>
              <w:rPr>
                <w:lang w:val="nb-NO"/>
              </w:rPr>
              <w:t>Khái niệm và cấu tạo protein.</w:t>
            </w:r>
          </w:p>
          <w:p w:rsidR="00BE7E48" w:rsidRPr="00D95A7D" w:rsidRDefault="00ED69B7" w:rsidP="009262C7">
            <w:pPr>
              <w:spacing w:line="276" w:lineRule="auto"/>
              <w:rPr>
                <w:lang w:val="nb-NO"/>
              </w:rPr>
            </w:pPr>
            <w:r>
              <w:rPr>
                <w:lang w:val="nb-NO"/>
              </w:rPr>
              <w:t>T</w:t>
            </w:r>
            <w:r w:rsidR="00BE7E48">
              <w:rPr>
                <w:lang w:val="nb-NO"/>
              </w:rPr>
              <w:t>ính chất và vai trò của protein</w:t>
            </w:r>
          </w:p>
          <w:p w:rsidR="00ED69B7" w:rsidRPr="00D95A7D" w:rsidRDefault="00ED69B7" w:rsidP="00034A5D">
            <w:pPr>
              <w:spacing w:line="276" w:lineRule="auto"/>
              <w:rPr>
                <w:lang w:val="nb-NO"/>
              </w:rPr>
            </w:pPr>
            <w:r w:rsidRPr="00D95A7D">
              <w:rPr>
                <w:lang w:val="nb-NO"/>
              </w:rPr>
              <w:t xml:space="preserve">BT  </w:t>
            </w:r>
            <w:r w:rsidR="00034A5D">
              <w:rPr>
                <w:lang w:val="nb-NO"/>
              </w:rPr>
              <w:t>15,16</w:t>
            </w:r>
            <w:r w:rsidRPr="00D95A7D">
              <w:rPr>
                <w:lang w:val="nb-NO"/>
              </w:rPr>
              <w:t xml:space="preserve"> /GT trang </w:t>
            </w:r>
            <w:r w:rsidR="00034A5D">
              <w:rPr>
                <w:lang w:val="nb-NO"/>
              </w:rPr>
              <w:t>22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D69B7" w:rsidRPr="00400472" w:rsidRDefault="00ED69B7" w:rsidP="009262C7">
            <w:pPr>
              <w:spacing w:line="276" w:lineRule="auto"/>
              <w:rPr>
                <w:lang w:val="nb-NO"/>
              </w:rPr>
            </w:pPr>
          </w:p>
          <w:p w:rsidR="00BE7E48" w:rsidRDefault="00BE7E48" w:rsidP="009262C7">
            <w:pPr>
              <w:spacing w:line="276" w:lineRule="auto"/>
              <w:rPr>
                <w:lang w:val="nb-NO"/>
              </w:rPr>
            </w:pPr>
          </w:p>
          <w:p w:rsidR="00ED69B7" w:rsidRPr="00400472" w:rsidRDefault="00ED69B7" w:rsidP="009262C7">
            <w:pPr>
              <w:spacing w:line="276" w:lineRule="auto"/>
              <w:rPr>
                <w:lang w:val="nb-NO"/>
              </w:rPr>
            </w:pPr>
            <w:r w:rsidRPr="00400472">
              <w:rPr>
                <w:lang w:val="nb-NO"/>
              </w:rPr>
              <w:t>GV hướng dẫn</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ED69B7" w:rsidRPr="00400472" w:rsidRDefault="00ED69B7" w:rsidP="009262C7">
            <w:pPr>
              <w:spacing w:line="276" w:lineRule="auto"/>
              <w:rPr>
                <w:lang w:val="nb-NO"/>
              </w:rPr>
            </w:pPr>
          </w:p>
          <w:p w:rsidR="00BE7E48" w:rsidRDefault="00BE7E48" w:rsidP="009262C7">
            <w:pPr>
              <w:spacing w:line="276" w:lineRule="auto"/>
              <w:rPr>
                <w:lang w:val="nb-NO"/>
              </w:rPr>
            </w:pPr>
          </w:p>
          <w:p w:rsidR="00ED69B7" w:rsidRPr="00400472" w:rsidRDefault="00ED69B7" w:rsidP="009262C7">
            <w:pPr>
              <w:spacing w:line="276" w:lineRule="auto"/>
              <w:rPr>
                <w:lang w:val="nb-NO"/>
              </w:rPr>
            </w:pPr>
            <w:r w:rsidRPr="00400472">
              <w:rPr>
                <w:lang w:val="nb-NO"/>
              </w:rPr>
              <w:t>HS ghi bài</w:t>
            </w:r>
          </w:p>
          <w:p w:rsidR="00ED69B7" w:rsidRPr="00400472" w:rsidRDefault="00ED69B7" w:rsidP="009262C7">
            <w:pPr>
              <w:spacing w:line="276" w:lineRule="auto"/>
              <w:rPr>
                <w:lang w:val="nb-NO"/>
              </w:rPr>
            </w:pPr>
            <w:r w:rsidRPr="00400472">
              <w:rPr>
                <w:lang w:val="nb-NO"/>
              </w:rPr>
              <w:t>HS làm bài tập theo nhóm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jc w:val="center"/>
              <w:rPr>
                <w:lang w:val="nb-NO"/>
              </w:rPr>
            </w:pPr>
          </w:p>
          <w:p w:rsidR="00ED69B7" w:rsidRPr="00D95A7D" w:rsidRDefault="00ED69B7" w:rsidP="009262C7">
            <w:pPr>
              <w:spacing w:line="276" w:lineRule="auto"/>
              <w:jc w:val="center"/>
              <w:rPr>
                <w:lang w:val="nb-NO"/>
              </w:rPr>
            </w:pPr>
            <w:r w:rsidRPr="00D95A7D">
              <w:rPr>
                <w:lang w:val="nb-NO"/>
              </w:rPr>
              <w:t>15</w:t>
            </w:r>
            <w:r>
              <w:rPr>
                <w:lang w:val="nb-NO"/>
              </w:rPr>
              <w:t>’</w:t>
            </w:r>
          </w:p>
        </w:tc>
      </w:tr>
      <w:tr w:rsidR="00ED69B7" w:rsidRPr="00D95A7D" w:rsidTr="00484154">
        <w:tc>
          <w:tcPr>
            <w:tcW w:w="521" w:type="dxa"/>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jc w:val="center"/>
              <w:rPr>
                <w:b/>
                <w:bCs/>
                <w:lang w:val="nb-NO"/>
              </w:rPr>
            </w:pPr>
            <w:r w:rsidRPr="00D95A7D">
              <w:rPr>
                <w:b/>
                <w:bCs/>
                <w:lang w:val="nb-NO"/>
              </w:rPr>
              <w:t>4</w:t>
            </w:r>
          </w:p>
        </w:tc>
        <w:tc>
          <w:tcPr>
            <w:tcW w:w="3698" w:type="dxa"/>
            <w:gridSpan w:val="2"/>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rPr>
                <w:b/>
                <w:bCs/>
                <w:u w:val="single"/>
                <w:lang w:val="pt-BR"/>
              </w:rPr>
            </w:pPr>
            <w:r w:rsidRPr="00D95A7D">
              <w:rPr>
                <w:b/>
                <w:bCs/>
                <w:u w:val="single"/>
                <w:lang w:val="pt-BR"/>
              </w:rPr>
              <w:t>Hướng dẫn tự học</w:t>
            </w:r>
          </w:p>
          <w:p w:rsidR="00ED69B7" w:rsidRPr="00D95A7D" w:rsidRDefault="00ED69B7" w:rsidP="009262C7">
            <w:pPr>
              <w:spacing w:line="276" w:lineRule="auto"/>
              <w:rPr>
                <w:lang w:val="pt-BR"/>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tcPr>
          <w:p w:rsidR="00ED69B7" w:rsidRDefault="00ED69B7" w:rsidP="009262C7">
            <w:pPr>
              <w:spacing w:line="276" w:lineRule="auto"/>
              <w:rPr>
                <w:lang w:val="pt-BR"/>
              </w:rPr>
            </w:pPr>
            <w:r>
              <w:rPr>
                <w:lang w:val="pt-BR"/>
              </w:rPr>
              <w:t xml:space="preserve">Về nhà làm các bài tập sau </w:t>
            </w:r>
          </w:p>
          <w:p w:rsidR="00034A5D" w:rsidRPr="00034A5D" w:rsidRDefault="00ED69B7" w:rsidP="00034A5D">
            <w:pPr>
              <w:spacing w:line="276" w:lineRule="auto"/>
              <w:rPr>
                <w:lang w:val="pt-BR"/>
              </w:rPr>
            </w:pPr>
            <w:r>
              <w:rPr>
                <w:lang w:val="pt-BR"/>
              </w:rPr>
              <w:t xml:space="preserve">       </w:t>
            </w:r>
            <w:r w:rsidR="00034A5D" w:rsidRPr="00034A5D">
              <w:rPr>
                <w:lang w:val="pt-BR"/>
              </w:rPr>
              <w:t>BT 17/ GT trang 22</w:t>
            </w:r>
          </w:p>
          <w:p w:rsidR="00ED69B7" w:rsidRPr="00D95A7D" w:rsidRDefault="00034A5D" w:rsidP="00034A5D">
            <w:pPr>
              <w:spacing w:line="276" w:lineRule="auto"/>
              <w:rPr>
                <w:lang w:val="pt-BR"/>
              </w:rPr>
            </w:pPr>
            <w:r>
              <w:rPr>
                <w:lang w:val="pt-BR"/>
              </w:rPr>
              <w:t xml:space="preserve">       </w:t>
            </w:r>
            <w:r w:rsidRPr="00034A5D">
              <w:rPr>
                <w:lang w:val="pt-BR"/>
              </w:rPr>
              <w:t xml:space="preserve">BT 14 /GT trang 22  </w:t>
            </w:r>
            <w:r w:rsidR="00ED69B7" w:rsidRPr="00034A5D">
              <w:rPr>
                <w:lang w:val="pt-BR"/>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D69B7" w:rsidRPr="00D95A7D" w:rsidRDefault="00ED69B7" w:rsidP="009262C7">
            <w:pPr>
              <w:spacing w:line="276" w:lineRule="auto"/>
              <w:jc w:val="center"/>
              <w:rPr>
                <w:lang w:val="nb-NO"/>
              </w:rPr>
            </w:pPr>
            <w:r>
              <w:rPr>
                <w:lang w:val="nb-NO"/>
              </w:rPr>
              <w:t>05’</w:t>
            </w:r>
          </w:p>
        </w:tc>
      </w:tr>
      <w:tr w:rsidR="00484154" w:rsidRPr="004978A0" w:rsidTr="00484154">
        <w:tc>
          <w:tcPr>
            <w:tcW w:w="4158" w:type="dxa"/>
            <w:gridSpan w:val="2"/>
            <w:tcBorders>
              <w:top w:val="single" w:sz="4" w:space="0" w:color="auto"/>
              <w:left w:val="single" w:sz="4" w:space="0" w:color="auto"/>
              <w:bottom w:val="single" w:sz="4" w:space="0" w:color="auto"/>
              <w:right w:val="single" w:sz="4" w:space="0" w:color="auto"/>
            </w:tcBorders>
            <w:shd w:val="clear" w:color="auto" w:fill="auto"/>
          </w:tcPr>
          <w:p w:rsidR="00484154" w:rsidRPr="004978A0" w:rsidRDefault="00484154" w:rsidP="00A269CA">
            <w:pPr>
              <w:rPr>
                <w:u w:val="single"/>
                <w:lang w:val="pt-BR"/>
              </w:rPr>
            </w:pPr>
          </w:p>
          <w:p w:rsidR="00484154" w:rsidRPr="004978A0" w:rsidRDefault="00484154" w:rsidP="00A269CA">
            <w:pPr>
              <w:rPr>
                <w:u w:val="single"/>
                <w:lang w:val="pt-BR"/>
              </w:rPr>
            </w:pPr>
          </w:p>
          <w:p w:rsidR="00484154" w:rsidRPr="004A5E8B" w:rsidRDefault="00484154" w:rsidP="00A269CA">
            <w:pPr>
              <w:rPr>
                <w:b/>
                <w:u w:val="single"/>
                <w:lang w:val="pt-BR"/>
              </w:rPr>
            </w:pPr>
            <w:r w:rsidRPr="004A5E8B">
              <w:rPr>
                <w:b/>
                <w:u w:val="single"/>
                <w:lang w:val="pt-BR"/>
              </w:rPr>
              <w:t xml:space="preserve">Nguồn tài liệu tham khảo </w:t>
            </w:r>
          </w:p>
        </w:tc>
        <w:tc>
          <w:tcPr>
            <w:tcW w:w="6157" w:type="dxa"/>
            <w:gridSpan w:val="4"/>
            <w:tcBorders>
              <w:top w:val="single" w:sz="4" w:space="0" w:color="auto"/>
              <w:left w:val="single" w:sz="4" w:space="0" w:color="auto"/>
              <w:bottom w:val="single" w:sz="4" w:space="0" w:color="auto"/>
              <w:right w:val="single" w:sz="4" w:space="0" w:color="auto"/>
            </w:tcBorders>
            <w:shd w:val="clear" w:color="auto" w:fill="auto"/>
          </w:tcPr>
          <w:p w:rsidR="00484154" w:rsidRPr="004A5E8B" w:rsidRDefault="00484154" w:rsidP="00A269CA">
            <w:pPr>
              <w:jc w:val="both"/>
            </w:pPr>
            <w:r w:rsidRPr="004A5E8B">
              <w:t xml:space="preserve">1. </w:t>
            </w:r>
            <w:r w:rsidRPr="004A5E8B">
              <w:rPr>
                <w:i/>
                <w:iCs/>
              </w:rPr>
              <w:t xml:space="preserve">Giáo trình hóa học 4, </w:t>
            </w:r>
            <w:r w:rsidRPr="004A5E8B">
              <w:t>Trường CĐ lý tự trọng Tp. HCM, năm 2018.</w:t>
            </w:r>
          </w:p>
          <w:p w:rsidR="00484154" w:rsidRPr="004A5E8B" w:rsidRDefault="00484154" w:rsidP="00A269CA">
            <w:pPr>
              <w:jc w:val="both"/>
            </w:pPr>
            <w:r w:rsidRPr="004A5E8B">
              <w:t xml:space="preserve">2. </w:t>
            </w:r>
            <w:r w:rsidRPr="004A5E8B">
              <w:rPr>
                <w:lang w:val="vi-VN"/>
              </w:rPr>
              <w:t>Nguyễn Xuân Trường</w:t>
            </w:r>
            <w:r w:rsidRPr="004A5E8B">
              <w:t xml:space="preserve">, </w:t>
            </w:r>
            <w:r w:rsidRPr="004A5E8B">
              <w:rPr>
                <w:i/>
                <w:iCs/>
              </w:rPr>
              <w:t xml:space="preserve">Hóa học 12, </w:t>
            </w:r>
            <w:r w:rsidRPr="004A5E8B">
              <w:rPr>
                <w:lang w:val="vi-VN"/>
              </w:rPr>
              <w:t>NXB Giáo dục Việt Nam</w:t>
            </w:r>
            <w:r w:rsidRPr="004A5E8B">
              <w:t>, năm 2015.</w:t>
            </w:r>
          </w:p>
          <w:p w:rsidR="00484154" w:rsidRPr="004978A0" w:rsidRDefault="00484154" w:rsidP="00A269CA">
            <w:pPr>
              <w:jc w:val="both"/>
              <w:rPr>
                <w:lang w:val="pt-BR"/>
              </w:rPr>
            </w:pPr>
            <w:r w:rsidRPr="004A5E8B">
              <w:t xml:space="preserve">3. </w:t>
            </w:r>
            <w:r w:rsidRPr="004A5E8B">
              <w:rPr>
                <w:lang w:val="vi-VN"/>
              </w:rPr>
              <w:t xml:space="preserve">Nguyễn Xuân Trường, </w:t>
            </w:r>
            <w:r w:rsidRPr="004A5E8B">
              <w:rPr>
                <w:i/>
                <w:iCs/>
                <w:lang w:val="vi-VN"/>
              </w:rPr>
              <w:t xml:space="preserve">Bài tập Hóa học </w:t>
            </w:r>
            <w:r w:rsidRPr="004A5E8B">
              <w:t xml:space="preserve">12, </w:t>
            </w:r>
            <w:r w:rsidRPr="004A5E8B">
              <w:rPr>
                <w:lang w:val="vi-VN"/>
              </w:rPr>
              <w:t>NXB Giáo dục Việt Nam</w:t>
            </w:r>
            <w:r w:rsidRPr="004A5E8B">
              <w:t>, năm 2015.</w:t>
            </w:r>
          </w:p>
        </w:tc>
      </w:tr>
    </w:tbl>
    <w:p w:rsidR="00B075B7" w:rsidRPr="00C40EAD" w:rsidRDefault="00B075B7" w:rsidP="00B075B7">
      <w:pPr>
        <w:spacing w:line="276" w:lineRule="auto"/>
        <w:rPr>
          <w:i/>
          <w:szCs w:val="22"/>
          <w:lang w:val="pt-BR"/>
        </w:rPr>
      </w:pPr>
      <w:r w:rsidRPr="00C40EAD">
        <w:rPr>
          <w:b/>
          <w:bCs/>
          <w:szCs w:val="22"/>
          <w:lang w:val="pt-BR"/>
        </w:rPr>
        <w:t>Trưởng tổ môn</w:t>
      </w:r>
      <w:r>
        <w:rPr>
          <w:b/>
          <w:bCs/>
          <w:szCs w:val="22"/>
          <w:lang w:val="pt-BR"/>
        </w:rPr>
        <w:t xml:space="preserve">                           </w:t>
      </w:r>
      <w:r>
        <w:rPr>
          <w:b/>
          <w:bCs/>
          <w:szCs w:val="22"/>
          <w:lang w:val="pt-BR"/>
        </w:rPr>
        <w:tab/>
      </w:r>
      <w:r w:rsidR="00375EBE">
        <w:rPr>
          <w:b/>
          <w:bCs/>
          <w:szCs w:val="22"/>
          <w:lang w:val="pt-BR"/>
        </w:rPr>
        <w:t xml:space="preserve">                </w:t>
      </w:r>
      <w:r w:rsidRPr="00C40EAD">
        <w:rPr>
          <w:i/>
          <w:szCs w:val="22"/>
          <w:lang w:val="pt-BR"/>
        </w:rPr>
        <w:t xml:space="preserve">Tp. Hồ Chí Minh, ngày </w:t>
      </w:r>
      <w:r>
        <w:rPr>
          <w:i/>
          <w:szCs w:val="22"/>
          <w:lang w:val="pt-BR"/>
        </w:rPr>
        <w:t xml:space="preserve">    </w:t>
      </w:r>
      <w:r w:rsidRPr="00C40EAD">
        <w:rPr>
          <w:i/>
          <w:szCs w:val="22"/>
          <w:lang w:val="pt-BR"/>
        </w:rPr>
        <w:t xml:space="preserve"> tháng </w:t>
      </w:r>
      <w:r>
        <w:rPr>
          <w:i/>
          <w:szCs w:val="22"/>
          <w:lang w:val="pt-BR"/>
        </w:rPr>
        <w:t xml:space="preserve">    </w:t>
      </w:r>
      <w:r w:rsidRPr="00C40EAD">
        <w:rPr>
          <w:i/>
          <w:szCs w:val="22"/>
          <w:lang w:val="pt-BR"/>
        </w:rPr>
        <w:t xml:space="preserve"> năm</w:t>
      </w:r>
      <w:r>
        <w:rPr>
          <w:i/>
          <w:szCs w:val="22"/>
          <w:lang w:val="pt-BR"/>
        </w:rPr>
        <w:t xml:space="preserve"> </w:t>
      </w:r>
      <w:r w:rsidRPr="00C40EAD">
        <w:rPr>
          <w:i/>
          <w:szCs w:val="22"/>
          <w:lang w:val="pt-BR"/>
        </w:rPr>
        <w:t>20</w:t>
      </w:r>
      <w:r>
        <w:rPr>
          <w:i/>
          <w:szCs w:val="22"/>
          <w:lang w:val="pt-BR"/>
        </w:rPr>
        <w:t xml:space="preserve"> </w:t>
      </w:r>
    </w:p>
    <w:p w:rsidR="00B075B7" w:rsidRDefault="00B075B7" w:rsidP="00B075B7">
      <w:pPr>
        <w:tabs>
          <w:tab w:val="left" w:pos="6281"/>
        </w:tabs>
        <w:spacing w:line="276" w:lineRule="auto"/>
        <w:rPr>
          <w:b/>
          <w:bCs/>
          <w:szCs w:val="22"/>
          <w:lang w:val="pt-BR"/>
        </w:rPr>
      </w:pPr>
      <w:r>
        <w:rPr>
          <w:b/>
          <w:szCs w:val="22"/>
          <w:lang w:val="pt-BR"/>
        </w:rPr>
        <w:t xml:space="preserve">      </w:t>
      </w:r>
      <w:r w:rsidRPr="00C40EAD">
        <w:rPr>
          <w:b/>
          <w:bCs/>
          <w:szCs w:val="22"/>
          <w:lang w:val="pt-BR"/>
        </w:rPr>
        <w:t xml:space="preserve">Nguyễn Thị </w:t>
      </w:r>
      <w:r>
        <w:rPr>
          <w:b/>
          <w:bCs/>
          <w:szCs w:val="22"/>
          <w:lang w:val="pt-BR"/>
        </w:rPr>
        <w:t>Huyền Nga</w:t>
      </w:r>
      <w:r>
        <w:rPr>
          <w:b/>
          <w:szCs w:val="22"/>
          <w:lang w:val="pt-BR"/>
        </w:rPr>
        <w:t xml:space="preserve">                                           </w:t>
      </w:r>
      <w:r w:rsidR="00375EBE">
        <w:rPr>
          <w:b/>
          <w:szCs w:val="22"/>
          <w:lang w:val="pt-BR"/>
        </w:rPr>
        <w:t xml:space="preserve">       </w:t>
      </w:r>
      <w:r>
        <w:rPr>
          <w:b/>
          <w:szCs w:val="22"/>
          <w:lang w:val="pt-BR"/>
        </w:rPr>
        <w:t xml:space="preserve"> </w:t>
      </w:r>
      <w:r w:rsidRPr="00C40EAD">
        <w:rPr>
          <w:b/>
          <w:szCs w:val="22"/>
          <w:lang w:val="pt-BR"/>
        </w:rPr>
        <w:t>Giảng viên</w:t>
      </w:r>
    </w:p>
    <w:tbl>
      <w:tblPr>
        <w:tblW w:w="17492" w:type="dxa"/>
        <w:tblInd w:w="18" w:type="dxa"/>
        <w:tblLook w:val="01E0" w:firstRow="1" w:lastRow="1" w:firstColumn="1" w:lastColumn="1" w:noHBand="0" w:noVBand="0"/>
      </w:tblPr>
      <w:tblGrid>
        <w:gridCol w:w="17255"/>
        <w:gridCol w:w="237"/>
      </w:tblGrid>
      <w:tr w:rsidR="00ED69B7" w:rsidRPr="00C40EAD" w:rsidTr="00484154">
        <w:tc>
          <w:tcPr>
            <w:tcW w:w="17255" w:type="dxa"/>
            <w:shd w:val="clear" w:color="auto" w:fill="auto"/>
          </w:tcPr>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851AD8" w:rsidRDefault="009F5844" w:rsidP="009F5844">
                  <w:pPr>
                    <w:rPr>
                      <w:lang w:val="pt-BR"/>
                    </w:rPr>
                  </w:pPr>
                  <w:r w:rsidRPr="00851AD8">
                    <w:rPr>
                      <w:lang w:val="pt-BR"/>
                    </w:rPr>
                    <w:lastRenderedPageBreak/>
                    <w:t>Giáo án số: 07</w:t>
                  </w:r>
                </w:p>
              </w:tc>
              <w:tc>
                <w:tcPr>
                  <w:tcW w:w="7230" w:type="dxa"/>
                  <w:shd w:val="clear" w:color="auto" w:fill="auto"/>
                </w:tcPr>
                <w:p w:rsidR="009F5844" w:rsidRPr="00851AD8" w:rsidRDefault="009F5844" w:rsidP="009F5844">
                  <w:r w:rsidRPr="00851AD8">
                    <w:t>Thời gian thực hiện: 02 tiết</w:t>
                  </w:r>
                </w:p>
                <w:p w:rsidR="00DF4A56" w:rsidRPr="00851AD8" w:rsidRDefault="009F5844" w:rsidP="00DF4A56">
                  <w:pPr>
                    <w:rPr>
                      <w:b/>
                      <w:lang w:val="vi-VN"/>
                    </w:rPr>
                  </w:pPr>
                  <w:r w:rsidRPr="00851AD8">
                    <w:t xml:space="preserve">Tên chương: </w:t>
                  </w:r>
                  <w:r w:rsidRPr="00851AD8">
                    <w:rPr>
                      <w:b/>
                    </w:rPr>
                    <w:t>Chương XVIII:   Amin – Amino Axit – Protein</w:t>
                  </w:r>
                </w:p>
                <w:p w:rsidR="009F5844" w:rsidRPr="00851AD8" w:rsidRDefault="009F5844" w:rsidP="00DF4A56">
                  <w:r w:rsidRPr="00851AD8">
                    <w:t>Thực hiện ngày........ tháng ...... năm …….</w:t>
                  </w:r>
                </w:p>
              </w:tc>
            </w:tr>
          </w:tbl>
          <w:p w:rsidR="009F5844" w:rsidRPr="004978A0" w:rsidRDefault="009F5844" w:rsidP="009F5844">
            <w:pPr>
              <w:keepNext/>
              <w:tabs>
                <w:tab w:val="left" w:leader="dot" w:pos="9498"/>
              </w:tabs>
              <w:outlineLvl w:val="3"/>
            </w:pPr>
          </w:p>
          <w:p w:rsidR="009F5844" w:rsidRPr="004978A0" w:rsidRDefault="009F5844" w:rsidP="009F5844">
            <w:pPr>
              <w:keepNext/>
              <w:outlineLvl w:val="3"/>
              <w:rPr>
                <w:b/>
                <w:bCs/>
              </w:rPr>
            </w:pPr>
            <w:r w:rsidRPr="004978A0">
              <w:t xml:space="preserve">Tên bài học:        </w:t>
            </w:r>
            <w:r w:rsidRPr="004978A0">
              <w:tab/>
            </w:r>
            <w:r w:rsidRPr="004978A0">
              <w:tab/>
            </w:r>
            <w:r w:rsidRPr="004978A0">
              <w:rPr>
                <w:b/>
                <w:bCs/>
                <w:lang w:val="de-DE"/>
              </w:rPr>
              <w:t>Bài 66:</w:t>
            </w:r>
            <w:r w:rsidRPr="00DF4A56">
              <w:rPr>
                <w:b/>
                <w:bCs/>
                <w:lang w:val="de-DE"/>
              </w:rPr>
              <w:t xml:space="preserve"> </w:t>
            </w:r>
            <w:r w:rsidRPr="00DF4A56">
              <w:rPr>
                <w:b/>
                <w:bCs/>
              </w:rPr>
              <w:t>ÔN TẬP CHƯƠNG XVIII</w:t>
            </w:r>
            <w:r w:rsidRPr="004978A0">
              <w:rPr>
                <w:b/>
                <w:bCs/>
              </w:rPr>
              <w:t xml:space="preserve"> </w:t>
            </w:r>
            <w:r w:rsidRPr="004978A0">
              <w:t xml:space="preserve"> </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DF4A56" w:rsidRDefault="009F5844" w:rsidP="009F5844">
            <w:pPr>
              <w:rPr>
                <w:bCs/>
                <w:iCs/>
                <w:lang w:val="fr-FR"/>
              </w:rPr>
            </w:pPr>
            <w:r w:rsidRPr="00DF4A56">
              <w:rPr>
                <w:bCs/>
                <w:iCs/>
                <w:lang w:val="fr-FR"/>
              </w:rPr>
              <w:t xml:space="preserve">- </w:t>
            </w:r>
            <w:r w:rsidR="00851AD8">
              <w:rPr>
                <w:bCs/>
                <w:iCs/>
                <w:lang w:val="vi-VN"/>
              </w:rPr>
              <w:t>Nêu</w:t>
            </w:r>
            <w:r w:rsidRPr="00DF4A56">
              <w:rPr>
                <w:bCs/>
                <w:iCs/>
                <w:lang w:val="fr-FR"/>
              </w:rPr>
              <w:t xml:space="preserve"> được các khái niệm, phân loại, gọi tên amin, amino axit, protein và vai trò của chúng.</w:t>
            </w:r>
          </w:p>
          <w:p w:rsidR="009F5844" w:rsidRPr="00DF4A56" w:rsidRDefault="009F5844" w:rsidP="009F5844">
            <w:pPr>
              <w:rPr>
                <w:lang w:val="fr-FR"/>
              </w:rPr>
            </w:pPr>
            <w:r w:rsidRPr="00DF4A56">
              <w:rPr>
                <w:bCs/>
                <w:iCs/>
                <w:lang w:val="fr-FR"/>
              </w:rPr>
              <w:t xml:space="preserve">- </w:t>
            </w:r>
            <w:r w:rsidR="00851AD8">
              <w:rPr>
                <w:bCs/>
                <w:iCs/>
                <w:lang w:val="vi-VN"/>
              </w:rPr>
              <w:t>Giải thích được</w:t>
            </w:r>
            <w:r w:rsidRPr="00DF4A56">
              <w:rPr>
                <w:lang w:val="fr-FR"/>
              </w:rPr>
              <w:t xml:space="preserve"> tính chất hoá học của amin, amino axit, peptit và protein.</w:t>
            </w:r>
          </w:p>
          <w:p w:rsidR="00851AD8" w:rsidRPr="00DF4A56" w:rsidRDefault="00851AD8" w:rsidP="00851AD8">
            <w:pPr>
              <w:jc w:val="both"/>
              <w:outlineLvl w:val="0"/>
            </w:pPr>
            <w:r w:rsidRPr="00DF4A56">
              <w:rPr>
                <w:b/>
                <w:bCs/>
              </w:rPr>
              <w:t xml:space="preserve">2. Kĩ năng: </w:t>
            </w:r>
          </w:p>
          <w:p w:rsidR="009F5844" w:rsidRPr="00DF4A56" w:rsidRDefault="009F5844" w:rsidP="009F5844">
            <w:pPr>
              <w:rPr>
                <w:bCs/>
                <w:iCs/>
              </w:rPr>
            </w:pPr>
            <w:r w:rsidRPr="004978A0">
              <w:rPr>
                <w:b/>
                <w:bCs/>
                <w:iCs/>
              </w:rPr>
              <w:t xml:space="preserve">- </w:t>
            </w:r>
            <w:r w:rsidRPr="00DF4A56">
              <w:rPr>
                <w:bCs/>
                <w:iCs/>
              </w:rPr>
              <w:t xml:space="preserve"> </w:t>
            </w:r>
            <w:r w:rsidR="00851AD8">
              <w:rPr>
                <w:bCs/>
                <w:iCs/>
                <w:lang w:val="vi-VN"/>
              </w:rPr>
              <w:t>S</w:t>
            </w:r>
            <w:r w:rsidRPr="00DF4A56">
              <w:rPr>
                <w:bCs/>
                <w:iCs/>
              </w:rPr>
              <w:t>o sánh, phân biệt amin, amino axit, peptit và protein.</w:t>
            </w:r>
          </w:p>
          <w:p w:rsidR="009F5844" w:rsidRPr="00DF4A56" w:rsidRDefault="009F5844" w:rsidP="009F5844">
            <w:r w:rsidRPr="00DF4A56">
              <w:t xml:space="preserve">- Giải được các bài tập về </w:t>
            </w:r>
            <w:r w:rsidRPr="00DF4A56">
              <w:rPr>
                <w:bCs/>
                <w:iCs/>
              </w:rPr>
              <w:t xml:space="preserve">hợp chất </w:t>
            </w:r>
            <w:r w:rsidRPr="00DF4A56">
              <w:t xml:space="preserve">amin, amino axit và protein. </w:t>
            </w:r>
          </w:p>
          <w:p w:rsidR="00851AD8" w:rsidRDefault="00851AD8" w:rsidP="00851AD8">
            <w:pPr>
              <w:spacing w:line="276" w:lineRule="auto"/>
              <w:rPr>
                <w:b/>
                <w:bCs/>
                <w:lang w:val="vi-VN"/>
              </w:rPr>
            </w:pPr>
            <w:r w:rsidRPr="00DF4A56">
              <w:rPr>
                <w:b/>
                <w:bCs/>
              </w:rPr>
              <w:t>3. Thái độ</w:t>
            </w:r>
            <w:r w:rsidR="00447146">
              <w:rPr>
                <w:b/>
                <w:bCs/>
                <w:lang w:val="vi-VN"/>
              </w:rPr>
              <w:t>:</w:t>
            </w:r>
          </w:p>
          <w:p w:rsidR="00B63B54" w:rsidRDefault="00447146" w:rsidP="00447146">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B63B54" w:rsidRDefault="00447146" w:rsidP="00447146">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w:t>
            </w:r>
          </w:p>
          <w:p w:rsidR="00447146" w:rsidRPr="00C167C8" w:rsidRDefault="00447146" w:rsidP="00447146">
            <w:pPr>
              <w:pStyle w:val="NormalWeb"/>
              <w:shd w:val="clear" w:color="auto" w:fill="FFFFFF"/>
              <w:spacing w:before="0" w:beforeAutospacing="0" w:after="0" w:afterAutospacing="0"/>
              <w:textAlignment w:val="baseline"/>
              <w:rPr>
                <w:color w:val="000000"/>
              </w:rPr>
            </w:pPr>
            <w:r w:rsidRPr="00C167C8">
              <w:rPr>
                <w:bCs/>
                <w:sz w:val="26"/>
                <w:szCs w:val="26"/>
              </w:rPr>
              <w:t xml:space="preserve"> sử dụng hợp lí tài nguyên.</w:t>
            </w:r>
          </w:p>
          <w:p w:rsidR="00851AD8" w:rsidRPr="00AF3C22" w:rsidRDefault="00851AD8" w:rsidP="00851AD8">
            <w:pPr>
              <w:spacing w:line="276" w:lineRule="auto"/>
              <w:rPr>
                <w:b/>
                <w:szCs w:val="22"/>
                <w:lang w:val="it-IT"/>
              </w:rPr>
            </w:pPr>
            <w:r w:rsidRPr="00AF3C22">
              <w:rPr>
                <w:b/>
                <w:szCs w:val="22"/>
                <w:lang w:val="it-IT"/>
              </w:rPr>
              <w:t>Đồ dùng và phương tiện dạy học:</w:t>
            </w:r>
          </w:p>
          <w:p w:rsidR="009F5844" w:rsidRPr="00DF4A56" w:rsidRDefault="009F5844" w:rsidP="009F5844">
            <w:pPr>
              <w:rPr>
                <w:lang w:val="it-IT"/>
              </w:rPr>
            </w:pPr>
            <w:r w:rsidRPr="00DF4A56">
              <w:rPr>
                <w:lang w:val="it-IT"/>
              </w:rPr>
              <w:t>Bảng, phấn, máy tính, máy chiếu, presenter.</w:t>
            </w:r>
          </w:p>
          <w:p w:rsidR="009F5844" w:rsidRPr="00DF4A56" w:rsidRDefault="009F5844" w:rsidP="009F5844">
            <w:pPr>
              <w:jc w:val="both"/>
              <w:rPr>
                <w:lang w:val="de-DE"/>
              </w:rPr>
            </w:pPr>
          </w:p>
          <w:p w:rsidR="009F5844" w:rsidRPr="00DF4A56" w:rsidRDefault="00447146" w:rsidP="009F5844">
            <w:pPr>
              <w:jc w:val="both"/>
              <w:rPr>
                <w:lang w:val="de-DE"/>
              </w:rPr>
            </w:pPr>
            <w:r w:rsidRPr="00182269">
              <w:rPr>
                <w:b/>
                <w:szCs w:val="22"/>
                <w:lang w:val="it-IT"/>
              </w:rPr>
              <w:t xml:space="preserve">I. Ổn định lớp học:                                                 </w:t>
            </w:r>
            <w:r w:rsidR="009F5844" w:rsidRPr="00DF4A56">
              <w:t>Thời gian 05 phút</w:t>
            </w:r>
          </w:p>
          <w:p w:rsidR="009F5844" w:rsidRPr="00DF4A56" w:rsidRDefault="009F5844" w:rsidP="009F5844">
            <w:pPr>
              <w:jc w:val="both"/>
              <w:rPr>
                <w:lang w:val="de-DE"/>
              </w:rPr>
            </w:pPr>
            <w:r w:rsidRPr="00DF4A56">
              <w:rPr>
                <w:lang w:val="de-DE"/>
              </w:rPr>
              <w:t>Số học sinh vắng:…………Tên:…………………………..............................................................</w:t>
            </w:r>
          </w:p>
          <w:p w:rsidR="009F5844" w:rsidRPr="004978A0"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113"/>
              <w:gridCol w:w="2601"/>
              <w:gridCol w:w="2694"/>
              <w:gridCol w:w="1275"/>
            </w:tblGrid>
            <w:tr w:rsidR="009F5844" w:rsidRPr="004978A0" w:rsidTr="009F5844">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3113" w:type="dxa"/>
                  <w:vMerge w:val="restart"/>
                </w:tcPr>
                <w:p w:rsidR="009F5844" w:rsidRPr="004978A0" w:rsidRDefault="009F5844" w:rsidP="009F5844"/>
                <w:p w:rsidR="009F5844" w:rsidRPr="004978A0" w:rsidRDefault="009F5844" w:rsidP="009F5844">
                  <w:r w:rsidRPr="004978A0">
                    <w:t>Nội dung giảng dạy</w:t>
                  </w:r>
                </w:p>
              </w:tc>
              <w:tc>
                <w:tcPr>
                  <w:tcW w:w="5295" w:type="dxa"/>
                  <w:gridSpan w:val="2"/>
                </w:tcPr>
                <w:p w:rsidR="009F5844" w:rsidRPr="004978A0" w:rsidRDefault="009F5844" w:rsidP="009F5844">
                  <w:pPr>
                    <w:jc w:val="center"/>
                  </w:pPr>
                  <w:r w:rsidRPr="004978A0">
                    <w:t>Hoạt động dạy học</w:t>
                  </w:r>
                </w:p>
              </w:tc>
              <w:tc>
                <w:tcPr>
                  <w:tcW w:w="1275" w:type="dxa"/>
                  <w:vMerge w:val="restart"/>
                </w:tcPr>
                <w:p w:rsidR="009F5844" w:rsidRPr="004978A0" w:rsidRDefault="009F5844" w:rsidP="009F5844">
                  <w:pPr>
                    <w:jc w:val="center"/>
                  </w:pPr>
                  <w:r w:rsidRPr="004978A0">
                    <w:t>Thời gian (phút)</w:t>
                  </w:r>
                </w:p>
              </w:tc>
            </w:tr>
            <w:tr w:rsidR="009F5844" w:rsidRPr="004978A0" w:rsidTr="009F5844">
              <w:trPr>
                <w:trHeight w:val="386"/>
              </w:trPr>
              <w:tc>
                <w:tcPr>
                  <w:tcW w:w="631" w:type="dxa"/>
                  <w:vMerge/>
                </w:tcPr>
                <w:p w:rsidR="009F5844" w:rsidRPr="004978A0" w:rsidRDefault="009F5844" w:rsidP="009F5844">
                  <w:pPr>
                    <w:jc w:val="center"/>
                  </w:pPr>
                </w:p>
              </w:tc>
              <w:tc>
                <w:tcPr>
                  <w:tcW w:w="3113" w:type="dxa"/>
                  <w:vMerge/>
                </w:tcPr>
                <w:p w:rsidR="009F5844" w:rsidRPr="004978A0" w:rsidRDefault="009F5844" w:rsidP="009F5844"/>
              </w:tc>
              <w:tc>
                <w:tcPr>
                  <w:tcW w:w="2601"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694"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1275" w:type="dxa"/>
                  <w:vMerge/>
                </w:tcPr>
                <w:p w:rsidR="009F5844" w:rsidRPr="004978A0" w:rsidRDefault="009F5844" w:rsidP="009F5844">
                  <w:pPr>
                    <w:jc w:val="center"/>
                  </w:pPr>
                </w:p>
              </w:tc>
            </w:tr>
            <w:tr w:rsidR="009F5844" w:rsidRPr="004978A0" w:rsidTr="009F5844">
              <w:tc>
                <w:tcPr>
                  <w:tcW w:w="631" w:type="dxa"/>
                </w:tcPr>
                <w:p w:rsidR="009F5844" w:rsidRPr="004978A0" w:rsidRDefault="009F5844" w:rsidP="009F5844">
                  <w:pPr>
                    <w:jc w:val="center"/>
                  </w:pPr>
                  <w:r w:rsidRPr="004978A0">
                    <w:t>1</w:t>
                  </w:r>
                </w:p>
              </w:tc>
              <w:tc>
                <w:tcPr>
                  <w:tcW w:w="3113" w:type="dxa"/>
                </w:tcPr>
                <w:p w:rsidR="009F5844" w:rsidRPr="00447146" w:rsidRDefault="009F5844" w:rsidP="009F5844">
                  <w:pPr>
                    <w:rPr>
                      <w:b/>
                      <w:lang w:val="de-DE"/>
                    </w:rPr>
                  </w:pPr>
                  <w:r w:rsidRPr="00447146">
                    <w:rPr>
                      <w:b/>
                      <w:bCs/>
                      <w:u w:val="single"/>
                      <w:lang w:val="de-DE"/>
                    </w:rPr>
                    <w:t>Dẫn nhập</w:t>
                  </w:r>
                </w:p>
                <w:p w:rsidR="009F5844" w:rsidRPr="00DF4A56" w:rsidRDefault="009F5844" w:rsidP="009F5844">
                  <w:pPr>
                    <w:rPr>
                      <w:bCs/>
                      <w:u w:val="single"/>
                      <w:lang w:val="de-DE"/>
                    </w:rPr>
                  </w:pPr>
                  <w:r w:rsidRPr="00DF4A56">
                    <w:rPr>
                      <w:bCs/>
                      <w:lang w:val="de-DE"/>
                    </w:rPr>
                    <w:t xml:space="preserve">Để </w:t>
                  </w:r>
                  <w:r w:rsidRPr="00DF4A56">
                    <w:rPr>
                      <w:lang w:val="fr-FR"/>
                    </w:rPr>
                    <w:t xml:space="preserve">củng cố các kiến thức đã học và </w:t>
                  </w:r>
                  <w:r w:rsidRPr="00DF4A56">
                    <w:rPr>
                      <w:bCs/>
                      <w:lang w:val="de-DE"/>
                    </w:rPr>
                    <w:t xml:space="preserve">giúp </w:t>
                  </w:r>
                  <w:r w:rsidRPr="00DF4A56">
                    <w:t>giải các bài tập về hợp chất amin, amino axit và protein.</w:t>
                  </w:r>
                  <w:r w:rsidRPr="00DF4A56">
                    <w:rPr>
                      <w:bCs/>
                      <w:lang w:val="de-DE"/>
                    </w:rPr>
                    <w:t xml:space="preserve"> Hôm nay, chúng ta sẽ ôn tập </w:t>
                  </w:r>
                  <w:r w:rsidRPr="00DF4A56">
                    <w:t>Chương XVIII: Amin – Amino Axit – Protein.</w:t>
                  </w:r>
                </w:p>
              </w:tc>
              <w:tc>
                <w:tcPr>
                  <w:tcW w:w="2601" w:type="dxa"/>
                </w:tcPr>
                <w:p w:rsidR="009F5844" w:rsidRPr="00DF4A56" w:rsidRDefault="009F5844" w:rsidP="009F5844">
                  <w:pPr>
                    <w:jc w:val="both"/>
                    <w:rPr>
                      <w:lang w:val="de-DE"/>
                    </w:rPr>
                  </w:pPr>
                </w:p>
                <w:p w:rsidR="009F5844" w:rsidRPr="00DF4A56" w:rsidRDefault="009F5844" w:rsidP="009F5844">
                  <w:pPr>
                    <w:rPr>
                      <w:lang w:val="de-DE"/>
                    </w:rPr>
                  </w:pPr>
                  <w:r w:rsidRPr="00DF4A56">
                    <w:rPr>
                      <w:lang w:val="de-DE"/>
                    </w:rPr>
                    <w:t>Giảng viên trình bày nội dung bằng lời.</w:t>
                  </w:r>
                </w:p>
              </w:tc>
              <w:tc>
                <w:tcPr>
                  <w:tcW w:w="2694" w:type="dxa"/>
                </w:tcPr>
                <w:p w:rsidR="009F5844" w:rsidRPr="00DF4A56" w:rsidRDefault="009F5844" w:rsidP="009F5844">
                  <w:pPr>
                    <w:jc w:val="both"/>
                    <w:rPr>
                      <w:lang w:val="de-DE"/>
                    </w:rPr>
                  </w:pPr>
                </w:p>
                <w:p w:rsidR="009F5844" w:rsidRPr="00DF4A56" w:rsidRDefault="009F5844" w:rsidP="009F5844">
                  <w:pPr>
                    <w:rPr>
                      <w:lang w:val="de-DE"/>
                    </w:rPr>
                  </w:pPr>
                  <w:r w:rsidRPr="00DF4A56">
                    <w:rPr>
                      <w:lang w:val="de-DE"/>
                    </w:rPr>
                    <w:t>Học sinh lắng nghe.</w:t>
                  </w:r>
                </w:p>
              </w:tc>
              <w:tc>
                <w:tcPr>
                  <w:tcW w:w="1275" w:type="dxa"/>
                </w:tcPr>
                <w:p w:rsidR="009F5844" w:rsidRPr="00DF4A56" w:rsidRDefault="009F5844" w:rsidP="009F5844">
                  <w:pPr>
                    <w:jc w:val="center"/>
                    <w:rPr>
                      <w:lang w:val="de-DE"/>
                    </w:rPr>
                  </w:pPr>
                </w:p>
                <w:p w:rsidR="009F5844" w:rsidRPr="00DF4A56" w:rsidRDefault="009F5844" w:rsidP="009F5844">
                  <w:pPr>
                    <w:jc w:val="center"/>
                    <w:rPr>
                      <w:lang w:val="de-DE"/>
                    </w:rPr>
                  </w:pPr>
                  <w:r w:rsidRPr="00DF4A56">
                    <w:rPr>
                      <w:lang w:val="de-DE"/>
                    </w:rPr>
                    <w:t>1</w:t>
                  </w:r>
                </w:p>
                <w:p w:rsidR="009F5844" w:rsidRPr="00DF4A56" w:rsidRDefault="009F5844" w:rsidP="009F5844">
                  <w:pPr>
                    <w:jc w:val="center"/>
                    <w:rPr>
                      <w:lang w:val="de-DE"/>
                    </w:rPr>
                  </w:pPr>
                  <w:r w:rsidRPr="00DF4A56">
                    <w:rPr>
                      <w:lang w:val="de-DE"/>
                    </w:rPr>
                    <w:t>phút</w:t>
                  </w:r>
                </w:p>
              </w:tc>
            </w:tr>
            <w:tr w:rsidR="009F5844" w:rsidRPr="00DF4A56" w:rsidTr="009F5844">
              <w:tc>
                <w:tcPr>
                  <w:tcW w:w="631" w:type="dxa"/>
                </w:tcPr>
                <w:p w:rsidR="009F5844" w:rsidRPr="00DF4A56" w:rsidRDefault="009F5844" w:rsidP="009F5844">
                  <w:pPr>
                    <w:jc w:val="center"/>
                  </w:pPr>
                  <w:r w:rsidRPr="00DF4A56">
                    <w:t>2</w:t>
                  </w:r>
                </w:p>
                <w:p w:rsidR="009F5844" w:rsidRPr="00DF4A56" w:rsidRDefault="009F5844" w:rsidP="009F5844"/>
                <w:p w:rsidR="009F5844" w:rsidRPr="00DF4A56" w:rsidRDefault="009F5844" w:rsidP="009F5844"/>
                <w:p w:rsidR="009F5844" w:rsidRPr="00DF4A56" w:rsidRDefault="009F5844" w:rsidP="009F5844"/>
                <w:p w:rsidR="009F5844" w:rsidRPr="00DF4A56" w:rsidRDefault="009F5844" w:rsidP="009F5844">
                  <w:pPr>
                    <w:jc w:val="center"/>
                  </w:pPr>
                </w:p>
                <w:p w:rsidR="009F5844" w:rsidRPr="00DF4A56" w:rsidRDefault="009F5844" w:rsidP="009F5844">
                  <w:pPr>
                    <w:jc w:val="center"/>
                  </w:pPr>
                </w:p>
                <w:p w:rsidR="009F5844" w:rsidRPr="00DF4A56" w:rsidRDefault="009F5844" w:rsidP="009F5844">
                  <w:pPr>
                    <w:jc w:val="center"/>
                  </w:pPr>
                </w:p>
                <w:p w:rsidR="009F5844" w:rsidRPr="00DF4A56" w:rsidRDefault="009F5844" w:rsidP="009F5844">
                  <w:pPr>
                    <w:jc w:val="center"/>
                  </w:pPr>
                </w:p>
                <w:p w:rsidR="009F5844" w:rsidRPr="00DF4A56" w:rsidRDefault="009F5844" w:rsidP="009F5844">
                  <w:pPr>
                    <w:jc w:val="center"/>
                  </w:pPr>
                </w:p>
                <w:p w:rsidR="009F5844" w:rsidRPr="00DF4A56" w:rsidRDefault="009F5844" w:rsidP="009F5844">
                  <w:pPr>
                    <w:jc w:val="center"/>
                  </w:pPr>
                </w:p>
                <w:p w:rsidR="009F5844" w:rsidRPr="00DF4A56" w:rsidRDefault="009F5844" w:rsidP="009F5844">
                  <w:pPr>
                    <w:jc w:val="center"/>
                  </w:pPr>
                </w:p>
              </w:tc>
              <w:tc>
                <w:tcPr>
                  <w:tcW w:w="3113" w:type="dxa"/>
                </w:tcPr>
                <w:p w:rsidR="009F5844" w:rsidRPr="00447146" w:rsidRDefault="009F5844" w:rsidP="009F5844">
                  <w:pPr>
                    <w:rPr>
                      <w:b/>
                      <w:bCs/>
                      <w:u w:val="single"/>
                      <w:lang w:val="nb-NO"/>
                    </w:rPr>
                  </w:pPr>
                  <w:r w:rsidRPr="00447146">
                    <w:rPr>
                      <w:b/>
                      <w:bCs/>
                      <w:u w:val="single"/>
                      <w:lang w:val="nb-NO"/>
                    </w:rPr>
                    <w:t>Giảng bài mới</w:t>
                  </w:r>
                </w:p>
                <w:p w:rsidR="009F5844" w:rsidRPr="00DF4A56" w:rsidRDefault="009F5844" w:rsidP="009F5844">
                  <w:pPr>
                    <w:tabs>
                      <w:tab w:val="left" w:leader="dot" w:pos="9498"/>
                    </w:tabs>
                    <w:rPr>
                      <w:bCs/>
                    </w:rPr>
                  </w:pPr>
                  <w:r w:rsidRPr="00DF4A56">
                    <w:rPr>
                      <w:bCs/>
                    </w:rPr>
                    <w:t>1. Hệ thống kiến thức Chương XVIII</w:t>
                  </w:r>
                </w:p>
                <w:p w:rsidR="009F5844" w:rsidRPr="00DF4A56" w:rsidRDefault="009F5844" w:rsidP="009F5844">
                  <w:pPr>
                    <w:tabs>
                      <w:tab w:val="left" w:leader="dot" w:pos="9498"/>
                    </w:tabs>
                    <w:rPr>
                      <w:bCs/>
                    </w:rPr>
                  </w:pPr>
                  <w:r w:rsidRPr="00DF4A56">
                    <w:rPr>
                      <w:bCs/>
                    </w:rPr>
                    <w:t>1.1. Amin</w:t>
                  </w:r>
                </w:p>
                <w:p w:rsidR="009F5844" w:rsidRPr="00DF4A56" w:rsidRDefault="009F5844" w:rsidP="009F5844">
                  <w:pPr>
                    <w:tabs>
                      <w:tab w:val="left" w:leader="dot" w:pos="9498"/>
                    </w:tabs>
                  </w:pPr>
                  <w:r w:rsidRPr="00DF4A56">
                    <w:t>Khi thay thế nguyên tử H trong phân tử NH3 bằng gốc hidrocacbon ta thu được amin.</w:t>
                  </w:r>
                </w:p>
                <w:p w:rsidR="009F5844" w:rsidRPr="00DF4A56" w:rsidRDefault="009F5844" w:rsidP="009F5844">
                  <w:pPr>
                    <w:tabs>
                      <w:tab w:val="left" w:leader="dot" w:pos="9498"/>
                    </w:tabs>
                    <w:spacing w:before="120"/>
                    <w:rPr>
                      <w:bCs/>
                    </w:rPr>
                  </w:pPr>
                  <w:r w:rsidRPr="00DF4A56">
                    <w:t>Amin được phân loại theo hai cách thông dụng: Theo gốc hidrocacbon và theo bậc của amin:</w:t>
                  </w:r>
                </w:p>
                <w:p w:rsidR="009F5844" w:rsidRPr="00DF4A56" w:rsidRDefault="009F5844" w:rsidP="009F5844">
                  <w:pPr>
                    <w:tabs>
                      <w:tab w:val="left" w:leader="dot" w:pos="9498"/>
                    </w:tabs>
                    <w:rPr>
                      <w:bCs/>
                    </w:rPr>
                  </w:pPr>
                  <w:r w:rsidRPr="00DF4A56">
                    <w:rPr>
                      <w:bCs/>
                    </w:rPr>
                    <w:t>1.2. Aminoaxit</w:t>
                  </w:r>
                </w:p>
                <w:p w:rsidR="009F5844" w:rsidRPr="00DF4A56" w:rsidRDefault="009F5844" w:rsidP="009F5844">
                  <w:pPr>
                    <w:tabs>
                      <w:tab w:val="left" w:leader="dot" w:pos="9498"/>
                    </w:tabs>
                    <w:rPr>
                      <w:bCs/>
                    </w:rPr>
                  </w:pPr>
                  <w:r w:rsidRPr="00DF4A56">
                    <w:t xml:space="preserve">Amino axit là loại hợp chất hữu cơ tạp chức, phân tử chứa đồng thời nhóm amino </w:t>
                  </w:r>
                  <w:r w:rsidRPr="00DF4A56">
                    <w:lastRenderedPageBreak/>
                    <w:t>(-NH2) và nhóm cacbxyl (-COOH).</w:t>
                  </w:r>
                </w:p>
                <w:p w:rsidR="009F5844" w:rsidRPr="00DF4A56" w:rsidRDefault="009F5844" w:rsidP="009F5844">
                  <w:pPr>
                    <w:tabs>
                      <w:tab w:val="left" w:leader="dot" w:pos="9498"/>
                    </w:tabs>
                    <w:rPr>
                      <w:bCs/>
                    </w:rPr>
                  </w:pPr>
                  <w:r w:rsidRPr="00DF4A56">
                    <w:rPr>
                      <w:bCs/>
                    </w:rPr>
                    <w:t>1.3. Peptit và protein</w:t>
                  </w:r>
                </w:p>
                <w:p w:rsidR="009F5844" w:rsidRPr="00DF4A56" w:rsidRDefault="009F5844" w:rsidP="009F5844">
                  <w:pPr>
                    <w:tabs>
                      <w:tab w:val="left" w:leader="dot" w:pos="9498"/>
                    </w:tabs>
                    <w:rPr>
                      <w:bCs/>
                    </w:rPr>
                  </w:pPr>
                  <w:r w:rsidRPr="00DF4A56">
                    <w:t>Peptit là loại hợp chất chứa từ 2 đến 50 gốc α-amino axit liên kết với nhau bởi các liên kết peptit.</w:t>
                  </w:r>
                </w:p>
                <w:p w:rsidR="009F5844" w:rsidRPr="00DF4A56" w:rsidRDefault="009F5844" w:rsidP="009F5844">
                  <w:pPr>
                    <w:tabs>
                      <w:tab w:val="left" w:leader="dot" w:pos="9498"/>
                    </w:tabs>
                    <w:rPr>
                      <w:bCs/>
                    </w:rPr>
                  </w:pPr>
                  <w:r w:rsidRPr="00DF4A56">
                    <w:rPr>
                      <w:bCs/>
                    </w:rPr>
                    <w:t>1.4. Mối liên quan giữa amino axit</w:t>
                  </w:r>
                  <w:r w:rsidRPr="00DF4A56">
                    <w:t xml:space="preserve">, </w:t>
                  </w:r>
                  <w:r w:rsidRPr="00DF4A56">
                    <w:rPr>
                      <w:bCs/>
                    </w:rPr>
                    <w:t>peptit và protein</w:t>
                  </w:r>
                </w:p>
                <w:p w:rsidR="009F5844" w:rsidRPr="00DF4A56" w:rsidRDefault="009F5844" w:rsidP="009F5844">
                  <w:pPr>
                    <w:tabs>
                      <w:tab w:val="left" w:leader="dot" w:pos="9498"/>
                    </w:tabs>
                    <w:rPr>
                      <w:bCs/>
                    </w:rPr>
                  </w:pPr>
                </w:p>
                <w:p w:rsidR="009F5844" w:rsidRPr="00DF4A56" w:rsidRDefault="009F5844" w:rsidP="009F5844">
                  <w:pPr>
                    <w:rPr>
                      <w:bCs/>
                    </w:rPr>
                  </w:pPr>
                  <w:r w:rsidRPr="00DF4A56">
                    <w:rPr>
                      <w:bCs/>
                    </w:rPr>
                    <w:t>2. Bài tập</w:t>
                  </w:r>
                </w:p>
              </w:tc>
              <w:tc>
                <w:tcPr>
                  <w:tcW w:w="2601" w:type="dxa"/>
                </w:tcPr>
                <w:p w:rsidR="009F5844" w:rsidRPr="00DF4A56" w:rsidRDefault="009F5844" w:rsidP="009F5844">
                  <w:pPr>
                    <w:rPr>
                      <w:lang w:val="nb-NO"/>
                    </w:rPr>
                  </w:pPr>
                </w:p>
                <w:p w:rsidR="009F5844" w:rsidRPr="00DF4A56" w:rsidRDefault="009F5844" w:rsidP="009F5844">
                  <w:pPr>
                    <w:rPr>
                      <w:lang w:val="de-DE"/>
                    </w:rPr>
                  </w:pPr>
                  <w:r w:rsidRPr="00DF4A56">
                    <w:rPr>
                      <w:lang w:val="de-DE"/>
                    </w:rPr>
                    <w:t>Giảng viên trình bày, giải thích nội dung bằng lời, cho thí dụ và viết CTCT minh họa</w:t>
                  </w:r>
                  <w:r w:rsidRPr="00DF4A56">
                    <w:t>.</w:t>
                  </w:r>
                </w:p>
                <w:p w:rsidR="009F5844" w:rsidRPr="00DF4A56" w:rsidRDefault="009F5844" w:rsidP="009F5844">
                  <w:pPr>
                    <w:rPr>
                      <w:lang w:val="de-DE"/>
                    </w:rPr>
                  </w:pPr>
                </w:p>
                <w:p w:rsidR="009F5844" w:rsidRPr="00DF4A56" w:rsidRDefault="009F5844" w:rsidP="009F5844">
                  <w:pPr>
                    <w:rPr>
                      <w:lang w:val="de-DE"/>
                    </w:rPr>
                  </w:pPr>
                  <w:r w:rsidRPr="00DF4A56">
                    <w:rPr>
                      <w:lang w:val="de-DE"/>
                    </w:rPr>
                    <w:t xml:space="preserve">Giảng viên trình các tính chất hóa học của </w:t>
                  </w:r>
                  <w:r w:rsidRPr="00DF4A56">
                    <w:t>Amin – Amino Axit – Protein.</w:t>
                  </w:r>
                  <w:r w:rsidRPr="00DF4A56">
                    <w:rPr>
                      <w:lang w:val="de-DE"/>
                    </w:rPr>
                    <w:t xml:space="preserve"> </w:t>
                  </w:r>
                </w:p>
                <w:p w:rsidR="009F5844" w:rsidRPr="00DF4A56" w:rsidRDefault="009F5844" w:rsidP="009F5844">
                  <w:pPr>
                    <w:rPr>
                      <w:lang w:val="de-DE"/>
                    </w:rPr>
                  </w:pPr>
                </w:p>
                <w:p w:rsidR="009F5844" w:rsidRPr="00DF4A56" w:rsidRDefault="009F5844" w:rsidP="009F5844">
                  <w:pPr>
                    <w:rPr>
                      <w:lang w:val="de-DE"/>
                    </w:rPr>
                  </w:pPr>
                  <w:r w:rsidRPr="00DF4A56">
                    <w:rPr>
                      <w:lang w:val="de-DE"/>
                    </w:rPr>
                    <w:t xml:space="preserve">Giảng viên cho PTHH minh họa cho từng tính chất hóa học. </w:t>
                  </w: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nb-NO"/>
                    </w:rPr>
                  </w:pPr>
                  <w:r w:rsidRPr="00DF4A56">
                    <w:rPr>
                      <w:lang w:val="de-DE"/>
                    </w:rPr>
                    <w:t>Giảng viên giải thích và hướng dẫn giải b</w:t>
                  </w:r>
                  <w:r w:rsidRPr="00DF4A56">
                    <w:t xml:space="preserve">ài tập 18 – 21 trang 23 trong giáo trình. </w:t>
                  </w:r>
                </w:p>
              </w:tc>
              <w:tc>
                <w:tcPr>
                  <w:tcW w:w="2694" w:type="dxa"/>
                </w:tcPr>
                <w:p w:rsidR="009F5844" w:rsidRPr="00DF4A56" w:rsidRDefault="009F5844" w:rsidP="009F5844">
                  <w:pPr>
                    <w:rPr>
                      <w:lang w:val="nb-NO"/>
                    </w:rPr>
                  </w:pPr>
                </w:p>
                <w:p w:rsidR="009F5844" w:rsidRPr="00DF4A56" w:rsidRDefault="009F5844" w:rsidP="009F5844">
                  <w:pPr>
                    <w:rPr>
                      <w:lang w:val="de-DE"/>
                    </w:rPr>
                  </w:pPr>
                  <w:r w:rsidRPr="00DF4A56">
                    <w:rPr>
                      <w:lang w:val="de-DE"/>
                    </w:rPr>
                    <w:t>Học sinh lắng nghe và ghi chép những nội dung cần thiết.</w:t>
                  </w: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r w:rsidRPr="00DF4A56">
                    <w:rPr>
                      <w:lang w:val="de-DE"/>
                    </w:rPr>
                    <w:t>Học sinh lắng nghe và hoàn thành các PTHH trên bảng.</w:t>
                  </w: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de-DE"/>
                    </w:rPr>
                  </w:pPr>
                </w:p>
                <w:p w:rsidR="009F5844" w:rsidRPr="00DF4A56" w:rsidRDefault="009F5844" w:rsidP="009F5844">
                  <w:pPr>
                    <w:rPr>
                      <w:lang w:val="nb-NO"/>
                    </w:rPr>
                  </w:pPr>
                </w:p>
                <w:p w:rsidR="009F5844" w:rsidRPr="00DF4A56" w:rsidRDefault="009F5844" w:rsidP="009F5844">
                  <w:pPr>
                    <w:rPr>
                      <w:lang w:val="nb-NO"/>
                    </w:rPr>
                  </w:pPr>
                </w:p>
                <w:p w:rsidR="009F5844" w:rsidRPr="00DF4A56" w:rsidRDefault="009F5844" w:rsidP="009F5844">
                  <w:pPr>
                    <w:rPr>
                      <w:lang w:val="nb-NO"/>
                    </w:rPr>
                  </w:pPr>
                </w:p>
                <w:p w:rsidR="009F5844" w:rsidRPr="00DF4A56" w:rsidRDefault="009F5844" w:rsidP="009F5844">
                  <w:pPr>
                    <w:rPr>
                      <w:lang w:val="nb-NO"/>
                    </w:rPr>
                  </w:pPr>
                  <w:r w:rsidRPr="00DF4A56">
                    <w:rPr>
                      <w:lang w:val="nb-NO"/>
                    </w:rPr>
                    <w:t xml:space="preserve">Học sinh </w:t>
                  </w:r>
                  <w:r w:rsidRPr="00DF4A56">
                    <w:rPr>
                      <w:lang w:val="de-DE"/>
                    </w:rPr>
                    <w:t>lắng nghe phần giải thích và hướng dẫn giải bài tập.</w:t>
                  </w:r>
                </w:p>
              </w:tc>
              <w:tc>
                <w:tcPr>
                  <w:tcW w:w="1275" w:type="dxa"/>
                </w:tcPr>
                <w:p w:rsidR="009F5844" w:rsidRPr="00DF4A56" w:rsidRDefault="009F5844" w:rsidP="009F5844">
                  <w:pPr>
                    <w:rPr>
                      <w:i/>
                      <w:lang w:val="de-DE"/>
                    </w:rPr>
                  </w:pPr>
                </w:p>
                <w:p w:rsidR="009F5844" w:rsidRPr="00DF4A56" w:rsidRDefault="009F5844" w:rsidP="009F5844">
                  <w:pPr>
                    <w:rPr>
                      <w:i/>
                      <w:lang w:val="de-DE"/>
                    </w:rPr>
                  </w:pPr>
                </w:p>
                <w:p w:rsidR="009F5844" w:rsidRPr="00DF4A56" w:rsidRDefault="009F5844" w:rsidP="009F5844">
                  <w:pPr>
                    <w:rPr>
                      <w:lang w:val="de-DE"/>
                    </w:rPr>
                  </w:pPr>
                </w:p>
                <w:p w:rsidR="009F5844" w:rsidRPr="00DF4A56" w:rsidRDefault="009F5844" w:rsidP="009F5844">
                  <w:pPr>
                    <w:jc w:val="center"/>
                    <w:rPr>
                      <w:i/>
                      <w:lang w:val="de-DE"/>
                    </w:rPr>
                  </w:pPr>
                </w:p>
                <w:p w:rsidR="009F5844" w:rsidRPr="00DF4A56" w:rsidRDefault="009F5844" w:rsidP="009F5844">
                  <w:pPr>
                    <w:ind w:left="5"/>
                    <w:rPr>
                      <w:lang w:val="de-DE"/>
                    </w:rPr>
                  </w:pPr>
                </w:p>
                <w:p w:rsidR="009F5844" w:rsidRPr="00DF4A56" w:rsidRDefault="009F5844" w:rsidP="009F5844">
                  <w:pPr>
                    <w:jc w:val="center"/>
                    <w:rPr>
                      <w:i/>
                      <w:lang w:val="de-DE"/>
                    </w:rPr>
                  </w:pPr>
                  <w:r w:rsidRPr="00DF4A56">
                    <w:rPr>
                      <w:lang w:val="de-DE"/>
                    </w:rPr>
                    <w:t xml:space="preserve"> 73 phút</w:t>
                  </w:r>
                </w:p>
              </w:tc>
            </w:tr>
            <w:tr w:rsidR="009F5844" w:rsidRPr="00DF4A56" w:rsidTr="009F5844">
              <w:tc>
                <w:tcPr>
                  <w:tcW w:w="631" w:type="dxa"/>
                </w:tcPr>
                <w:p w:rsidR="009F5844" w:rsidRPr="00DF4A56" w:rsidRDefault="009F5844" w:rsidP="009F5844">
                  <w:pPr>
                    <w:jc w:val="center"/>
                  </w:pPr>
                  <w:r w:rsidRPr="00DF4A56">
                    <w:lastRenderedPageBreak/>
                    <w:t>3</w:t>
                  </w:r>
                </w:p>
              </w:tc>
              <w:tc>
                <w:tcPr>
                  <w:tcW w:w="3113" w:type="dxa"/>
                </w:tcPr>
                <w:p w:rsidR="009F5844" w:rsidRPr="00447146" w:rsidRDefault="009F5844" w:rsidP="009F5844">
                  <w:pPr>
                    <w:rPr>
                      <w:b/>
                      <w:lang w:val="nb-NO"/>
                    </w:rPr>
                  </w:pPr>
                  <w:r w:rsidRPr="00447146">
                    <w:rPr>
                      <w:b/>
                      <w:bCs/>
                      <w:u w:val="single"/>
                      <w:lang w:val="nb-NO"/>
                    </w:rPr>
                    <w:t>Củng cố kiến thức và kết thúc bài</w:t>
                  </w:r>
                </w:p>
                <w:p w:rsidR="009F5844" w:rsidRPr="00DF4A56" w:rsidRDefault="009F5844" w:rsidP="009F5844">
                  <w:pPr>
                    <w:tabs>
                      <w:tab w:val="left" w:leader="dot" w:pos="9498"/>
                    </w:tabs>
                  </w:pPr>
                  <w:r w:rsidRPr="00DF4A56">
                    <w:t>1. Cấu tạo phân tử</w:t>
                  </w:r>
                </w:p>
                <w:p w:rsidR="009F5844" w:rsidRPr="00DF4A56" w:rsidRDefault="009F5844" w:rsidP="009F5844">
                  <w:pPr>
                    <w:tabs>
                      <w:tab w:val="left" w:leader="dot" w:pos="9498"/>
                    </w:tabs>
                    <w:rPr>
                      <w:bCs/>
                      <w:u w:val="single"/>
                      <w:lang w:val="nb-NO"/>
                    </w:rPr>
                  </w:pPr>
                  <w:r w:rsidRPr="00DF4A56">
                    <w:t>2. Tính chất hóa học</w:t>
                  </w:r>
                </w:p>
              </w:tc>
              <w:tc>
                <w:tcPr>
                  <w:tcW w:w="2601" w:type="dxa"/>
                </w:tcPr>
                <w:p w:rsidR="009F5844" w:rsidRPr="00DF4A56" w:rsidRDefault="009F5844" w:rsidP="009F5844">
                  <w:pPr>
                    <w:rPr>
                      <w:lang w:val="de-DE"/>
                    </w:rPr>
                  </w:pPr>
                </w:p>
                <w:p w:rsidR="009F5844" w:rsidRPr="00DF4A56" w:rsidRDefault="009F5844" w:rsidP="009F5844">
                  <w:pPr>
                    <w:rPr>
                      <w:i/>
                      <w:lang w:val="de-DE"/>
                    </w:rPr>
                  </w:pPr>
                  <w:r w:rsidRPr="00DF4A56">
                    <w:rPr>
                      <w:lang w:val="de-DE"/>
                    </w:rPr>
                    <w:t>Giảng viên trình bày tóm tắt nội dung bằng lời.</w:t>
                  </w:r>
                </w:p>
              </w:tc>
              <w:tc>
                <w:tcPr>
                  <w:tcW w:w="2694" w:type="dxa"/>
                </w:tcPr>
                <w:p w:rsidR="009F5844" w:rsidRPr="00DF4A56" w:rsidRDefault="009F5844" w:rsidP="009F5844"/>
                <w:p w:rsidR="009F5844" w:rsidRPr="00DF4A56" w:rsidRDefault="009F5844" w:rsidP="009F5844">
                  <w:pPr>
                    <w:rPr>
                      <w:i/>
                      <w:lang w:val="de-DE"/>
                    </w:rPr>
                  </w:pPr>
                  <w:r w:rsidRPr="00DF4A56">
                    <w:rPr>
                      <w:lang w:val="de-DE"/>
                    </w:rPr>
                    <w:t>Học sinh lắng nghe và ghi chép những nội dung cần thiết.</w:t>
                  </w:r>
                </w:p>
              </w:tc>
              <w:tc>
                <w:tcPr>
                  <w:tcW w:w="1275" w:type="dxa"/>
                </w:tcPr>
                <w:p w:rsidR="009F5844" w:rsidRPr="00DF4A56" w:rsidRDefault="009F5844" w:rsidP="009F5844">
                  <w:pPr>
                    <w:jc w:val="both"/>
                  </w:pPr>
                </w:p>
                <w:p w:rsidR="009F5844" w:rsidRPr="00DF4A56" w:rsidRDefault="009F5844" w:rsidP="009F5844">
                  <w:pPr>
                    <w:jc w:val="both"/>
                  </w:pPr>
                </w:p>
                <w:p w:rsidR="009F5844" w:rsidRPr="00DF4A56" w:rsidRDefault="009F5844" w:rsidP="009F5844">
                  <w:pPr>
                    <w:jc w:val="both"/>
                  </w:pPr>
                  <w:r w:rsidRPr="00DF4A56">
                    <w:t>10 phút</w:t>
                  </w:r>
                </w:p>
                <w:p w:rsidR="009F5844" w:rsidRPr="00DF4A56" w:rsidRDefault="009F5844" w:rsidP="009F5844">
                  <w:pPr>
                    <w:jc w:val="center"/>
                    <w:rPr>
                      <w:i/>
                      <w:lang w:val="de-DE"/>
                    </w:rPr>
                  </w:pPr>
                </w:p>
              </w:tc>
            </w:tr>
            <w:tr w:rsidR="009F5844" w:rsidRPr="00DF4A56" w:rsidTr="009F5844">
              <w:tc>
                <w:tcPr>
                  <w:tcW w:w="631" w:type="dxa"/>
                </w:tcPr>
                <w:p w:rsidR="009F5844" w:rsidRPr="00DF4A56" w:rsidRDefault="009F5844" w:rsidP="009F5844">
                  <w:pPr>
                    <w:jc w:val="center"/>
                  </w:pPr>
                  <w:r w:rsidRPr="00DF4A56">
                    <w:t>4</w:t>
                  </w:r>
                </w:p>
              </w:tc>
              <w:tc>
                <w:tcPr>
                  <w:tcW w:w="3113" w:type="dxa"/>
                </w:tcPr>
                <w:p w:rsidR="009F5844" w:rsidRPr="00447146" w:rsidRDefault="009F5844" w:rsidP="009F5844">
                  <w:pPr>
                    <w:rPr>
                      <w:b/>
                      <w:bCs/>
                      <w:u w:val="single"/>
                      <w:lang w:val="pt-BR"/>
                    </w:rPr>
                  </w:pPr>
                  <w:r w:rsidRPr="00447146">
                    <w:rPr>
                      <w:b/>
                      <w:bCs/>
                      <w:u w:val="single"/>
                      <w:lang w:val="pt-BR"/>
                    </w:rPr>
                    <w:t>Hướng dẫn tự học</w:t>
                  </w:r>
                </w:p>
                <w:p w:rsidR="009F5844" w:rsidRPr="00DF4A56" w:rsidRDefault="009F5844" w:rsidP="009F5844">
                  <w:pPr>
                    <w:rPr>
                      <w:bCs/>
                      <w:lang w:val="nb-NO"/>
                    </w:rPr>
                  </w:pPr>
                  <w:r w:rsidRPr="00DF4A56">
                    <w:rPr>
                      <w:bCs/>
                      <w:lang w:val="nb-NO"/>
                    </w:rPr>
                    <w:t xml:space="preserve">- Bài tập 22 trang 24 trong giáo trình. </w:t>
                  </w:r>
                </w:p>
                <w:p w:rsidR="009F5844" w:rsidRPr="00DF4A56" w:rsidRDefault="009F5844" w:rsidP="009F5844">
                  <w:r w:rsidRPr="00DF4A56">
                    <w:rPr>
                      <w:lang w:val="pt-BR"/>
                    </w:rPr>
                    <w:t xml:space="preserve">- Chuẩn bị </w:t>
                  </w:r>
                  <w:r w:rsidRPr="00DF4A56">
                    <w:rPr>
                      <w:bCs/>
                    </w:rPr>
                    <w:t>Bài 67: Đại cương về polime</w:t>
                  </w:r>
                </w:p>
                <w:p w:rsidR="009F5844" w:rsidRPr="00DF4A56" w:rsidRDefault="009F5844" w:rsidP="009F5844">
                  <w:pPr>
                    <w:rPr>
                      <w:bCs/>
                      <w:u w:val="single"/>
                      <w:lang w:val="nb-NO"/>
                    </w:rPr>
                  </w:pPr>
                </w:p>
                <w:p w:rsidR="009F5844" w:rsidRPr="00DF4A56" w:rsidRDefault="009F5844" w:rsidP="009F5844">
                  <w:pPr>
                    <w:rPr>
                      <w:bCs/>
                      <w:u w:val="single"/>
                      <w:lang w:val="nb-NO"/>
                    </w:rPr>
                  </w:pPr>
                </w:p>
                <w:p w:rsidR="009F5844" w:rsidRPr="00DF4A56" w:rsidRDefault="009F5844" w:rsidP="009F5844">
                  <w:pPr>
                    <w:rPr>
                      <w:bCs/>
                      <w:u w:val="single"/>
                      <w:lang w:val="nb-NO"/>
                    </w:rPr>
                  </w:pPr>
                </w:p>
              </w:tc>
              <w:tc>
                <w:tcPr>
                  <w:tcW w:w="2601" w:type="dxa"/>
                </w:tcPr>
                <w:p w:rsidR="009F5844" w:rsidRPr="00DF4A56" w:rsidRDefault="009F5844" w:rsidP="009F5844">
                  <w:pPr>
                    <w:rPr>
                      <w:lang w:val="pt-BR"/>
                    </w:rPr>
                  </w:pPr>
                </w:p>
                <w:p w:rsidR="009F5844" w:rsidRPr="00DF4A56" w:rsidRDefault="009F5844" w:rsidP="009F5844">
                  <w:pPr>
                    <w:rPr>
                      <w:lang w:val="pt-BR"/>
                    </w:rPr>
                  </w:pPr>
                  <w:r w:rsidRPr="00DF4A56">
                    <w:rPr>
                      <w:lang w:val="pt-BR"/>
                    </w:rPr>
                    <w:t>Nhắc nhở học sinh ôn tập, giải bài tập và chuẩn bị bài học tiếp theo.</w:t>
                  </w:r>
                </w:p>
              </w:tc>
              <w:tc>
                <w:tcPr>
                  <w:tcW w:w="2694" w:type="dxa"/>
                </w:tcPr>
                <w:p w:rsidR="009F5844" w:rsidRPr="00DF4A56" w:rsidRDefault="009F5844" w:rsidP="009F5844">
                  <w:pPr>
                    <w:rPr>
                      <w:lang w:val="de-DE"/>
                    </w:rPr>
                  </w:pPr>
                </w:p>
                <w:p w:rsidR="009F5844" w:rsidRPr="00DF4A56" w:rsidRDefault="009F5844" w:rsidP="009F5844">
                  <w:pPr>
                    <w:rPr>
                      <w:lang w:val="pt-BR"/>
                    </w:rPr>
                  </w:pPr>
                  <w:r w:rsidRPr="00DF4A56">
                    <w:rPr>
                      <w:lang w:val="pt-BR"/>
                    </w:rPr>
                    <w:t>Học sinh giải bài tập, tự nghiên cứu nội dung mới trước khi lên lớp bằng giáo trình  môn học và thông qua các tài liệu tham khảo.</w:t>
                  </w:r>
                </w:p>
              </w:tc>
              <w:tc>
                <w:tcPr>
                  <w:tcW w:w="1275" w:type="dxa"/>
                </w:tcPr>
                <w:p w:rsidR="009F5844" w:rsidRPr="00DF4A56" w:rsidRDefault="009F5844" w:rsidP="009F5844">
                  <w:pPr>
                    <w:jc w:val="center"/>
                    <w:rPr>
                      <w:lang w:val="pt-BR"/>
                    </w:rPr>
                  </w:pPr>
                </w:p>
                <w:p w:rsidR="009F5844" w:rsidRPr="00DF4A56" w:rsidRDefault="009F5844" w:rsidP="009F5844">
                  <w:pPr>
                    <w:rPr>
                      <w:lang w:val="pt-BR"/>
                    </w:rPr>
                  </w:pPr>
                  <w:r w:rsidRPr="00DF4A56">
                    <w:rPr>
                      <w:lang w:val="pt-BR"/>
                    </w:rPr>
                    <w:t>1 phút</w:t>
                  </w:r>
                </w:p>
              </w:tc>
            </w:tr>
          </w:tbl>
          <w:p w:rsidR="009F5844" w:rsidRPr="00DF4A56"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9F5844" w:rsidRPr="004978A0" w:rsidTr="009F5844">
              <w:trPr>
                <w:trHeight w:val="1943"/>
              </w:trPr>
              <w:tc>
                <w:tcPr>
                  <w:tcW w:w="3185" w:type="dxa"/>
                </w:tcPr>
                <w:p w:rsidR="009F5844" w:rsidRPr="00447146" w:rsidRDefault="009F5844" w:rsidP="009F5844">
                  <w:pPr>
                    <w:rPr>
                      <w:b/>
                      <w:u w:val="single"/>
                      <w:lang w:val="pt-BR"/>
                    </w:rPr>
                  </w:pPr>
                </w:p>
                <w:p w:rsidR="009F5844" w:rsidRPr="00447146" w:rsidRDefault="009F5844" w:rsidP="009F5844">
                  <w:pPr>
                    <w:rPr>
                      <w:b/>
                      <w:u w:val="single"/>
                      <w:lang w:val="pt-BR"/>
                    </w:rPr>
                  </w:pPr>
                </w:p>
                <w:p w:rsidR="009F5844" w:rsidRPr="004978A0" w:rsidRDefault="009F5844" w:rsidP="009F5844">
                  <w:pPr>
                    <w:rPr>
                      <w:u w:val="single"/>
                      <w:lang w:val="pt-BR"/>
                    </w:rPr>
                  </w:pPr>
                  <w:r w:rsidRPr="00447146">
                    <w:rPr>
                      <w:b/>
                      <w:u w:val="single"/>
                      <w:lang w:val="pt-BR"/>
                    </w:rPr>
                    <w:t>Nguồn tài liệu tham khảo</w:t>
                  </w:r>
                  <w:r w:rsidRPr="004978A0">
                    <w:rPr>
                      <w:u w:val="single"/>
                      <w:lang w:val="pt-BR"/>
                    </w:rPr>
                    <w:t xml:space="preserve"> </w:t>
                  </w:r>
                </w:p>
              </w:tc>
              <w:tc>
                <w:tcPr>
                  <w:tcW w:w="6922" w:type="dxa"/>
                </w:tcPr>
                <w:p w:rsidR="009F5844" w:rsidRPr="00DF4A56" w:rsidRDefault="009F5844" w:rsidP="009F5844">
                  <w:pPr>
                    <w:jc w:val="both"/>
                  </w:pPr>
                  <w:r w:rsidRPr="00DF4A56">
                    <w:t xml:space="preserve">1. </w:t>
                  </w:r>
                  <w:r w:rsidRPr="00DF4A56">
                    <w:rPr>
                      <w:i/>
                      <w:iCs/>
                    </w:rPr>
                    <w:t xml:space="preserve">Giáo trình hóa học 4, </w:t>
                  </w:r>
                  <w:r w:rsidRPr="00DF4A56">
                    <w:t>Trường CĐ lý tự trọng Tp. HCM, năm 2018.</w:t>
                  </w:r>
                </w:p>
                <w:p w:rsidR="009F5844" w:rsidRPr="00DF4A56" w:rsidRDefault="009F5844" w:rsidP="009F5844">
                  <w:pPr>
                    <w:jc w:val="both"/>
                  </w:pPr>
                  <w:r w:rsidRPr="00DF4A56">
                    <w:t xml:space="preserve">2. </w:t>
                  </w:r>
                  <w:r w:rsidRPr="00DF4A56">
                    <w:rPr>
                      <w:lang w:val="vi-VN"/>
                    </w:rPr>
                    <w:t>Nguyễn Xuân Trường</w:t>
                  </w:r>
                  <w:r w:rsidRPr="00DF4A56">
                    <w:t xml:space="preserve">, </w:t>
                  </w:r>
                  <w:r w:rsidRPr="00DF4A56">
                    <w:rPr>
                      <w:i/>
                      <w:iCs/>
                    </w:rPr>
                    <w:t xml:space="preserve">Hóa học 12, </w:t>
                  </w:r>
                  <w:r w:rsidRPr="00DF4A56">
                    <w:rPr>
                      <w:lang w:val="vi-VN"/>
                    </w:rPr>
                    <w:t>NXB Giáo dục Việt Nam</w:t>
                  </w:r>
                  <w:r w:rsidRPr="00DF4A56">
                    <w:t>, năm 2015.</w:t>
                  </w:r>
                </w:p>
                <w:p w:rsidR="009F5844" w:rsidRPr="004978A0" w:rsidRDefault="009F5844" w:rsidP="009F5844">
                  <w:pPr>
                    <w:jc w:val="both"/>
                    <w:rPr>
                      <w:lang w:val="pt-BR"/>
                    </w:rPr>
                  </w:pPr>
                  <w:r w:rsidRPr="00DF4A56">
                    <w:t xml:space="preserve">3. </w:t>
                  </w:r>
                  <w:r w:rsidRPr="00DF4A56">
                    <w:rPr>
                      <w:lang w:val="vi-VN"/>
                    </w:rPr>
                    <w:t xml:space="preserve">Nguyễn Xuân Trường, </w:t>
                  </w:r>
                  <w:r w:rsidRPr="00DF4A56">
                    <w:rPr>
                      <w:i/>
                      <w:iCs/>
                      <w:lang w:val="vi-VN"/>
                    </w:rPr>
                    <w:t xml:space="preserve">Bài tập Hóa học </w:t>
                  </w:r>
                  <w:r w:rsidRPr="00DF4A56">
                    <w:t xml:space="preserve">12, </w:t>
                  </w:r>
                  <w:r w:rsidRPr="00DF4A56">
                    <w:rPr>
                      <w:lang w:val="vi-VN"/>
                    </w:rPr>
                    <w:t>NXB Giáo dục Việt Nam</w:t>
                  </w:r>
                  <w:r w:rsidRPr="00DF4A56">
                    <w:t>, năm 2015.</w:t>
                  </w:r>
                </w:p>
              </w:tc>
              <w:tc>
                <w:tcPr>
                  <w:tcW w:w="6922" w:type="dxa"/>
                </w:tcPr>
                <w:p w:rsidR="009F5844" w:rsidRPr="004978A0" w:rsidRDefault="009F5844" w:rsidP="009F5844">
                  <w:pPr>
                    <w:rPr>
                      <w:bCs/>
                    </w:rPr>
                  </w:pPr>
                  <w:r w:rsidRPr="004978A0">
                    <w:rPr>
                      <w:bCs/>
                    </w:rPr>
                    <w:t xml:space="preserve"> </w:t>
                  </w:r>
                </w:p>
                <w:p w:rsidR="009F5844" w:rsidRPr="004978A0" w:rsidRDefault="009F5844" w:rsidP="009F5844">
                  <w:pPr>
                    <w:rPr>
                      <w:b/>
                      <w:lang w:val="pt-BR"/>
                    </w:rPr>
                  </w:pPr>
                  <w:r w:rsidRPr="004978A0">
                    <w:rPr>
                      <w:b/>
                    </w:rPr>
                    <w:t xml:space="preserve"> </w:t>
                  </w:r>
                </w:p>
              </w:tc>
            </w:tr>
          </w:tbl>
          <w:p w:rsidR="009F5844" w:rsidRPr="004978A0" w:rsidRDefault="009F5844" w:rsidP="009F5844">
            <w:pPr>
              <w:jc w:val="both"/>
            </w:pPr>
          </w:p>
          <w:p w:rsidR="009F5844" w:rsidRPr="00D46EB3"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D46EB3">
              <w:rPr>
                <w:lang w:val="pt-BR"/>
              </w:rPr>
              <w:t>Tp. Hồ Chí Minh,</w:t>
            </w:r>
            <w:r w:rsidRPr="00D46EB3">
              <w:t xml:space="preserve"> Ngày ….. tháng….. năm ……</w:t>
            </w:r>
          </w:p>
          <w:p w:rsidR="009F5844" w:rsidRPr="00D46EB3" w:rsidRDefault="00375EBE" w:rsidP="009F5844">
            <w:pPr>
              <w:jc w:val="both"/>
              <w:rPr>
                <w:b/>
              </w:rPr>
            </w:pPr>
            <w:r>
              <w:rPr>
                <w:b/>
              </w:rPr>
              <w:t xml:space="preserve">       </w:t>
            </w:r>
            <w:r w:rsidR="009F5844" w:rsidRPr="00D46EB3">
              <w:rPr>
                <w:b/>
              </w:rPr>
              <w:t xml:space="preserve">Trưởng bộ môn                                                      </w:t>
            </w:r>
            <w:r w:rsidR="009F5844" w:rsidRPr="00D46EB3">
              <w:rPr>
                <w:b/>
              </w:rPr>
              <w:tab/>
            </w:r>
            <w:r w:rsidR="009F5844" w:rsidRPr="00D46EB3">
              <w:rPr>
                <w:b/>
              </w:rPr>
              <w:tab/>
            </w:r>
            <w:r w:rsidR="009F5844" w:rsidRPr="00D46EB3">
              <w:rPr>
                <w:b/>
              </w:rPr>
              <w:tab/>
              <w:t>Giảng viên</w:t>
            </w:r>
          </w:p>
          <w:p w:rsidR="00375EBE" w:rsidRDefault="00375EBE" w:rsidP="00375EBE">
            <w:pPr>
              <w:spacing w:line="276" w:lineRule="auto"/>
              <w:rPr>
                <w:b/>
                <w:bCs/>
                <w:szCs w:val="22"/>
                <w:lang w:val="pt-BR"/>
              </w:rPr>
            </w:pPr>
            <w:r w:rsidRPr="00C40EAD">
              <w:rPr>
                <w:b/>
                <w:bCs/>
                <w:szCs w:val="22"/>
                <w:lang w:val="pt-BR"/>
              </w:rPr>
              <w:t xml:space="preserve">Nguyễn Thị </w:t>
            </w:r>
            <w:r>
              <w:rPr>
                <w:b/>
                <w:bCs/>
                <w:szCs w:val="22"/>
                <w:lang w:val="pt-BR"/>
              </w:rPr>
              <w:t>Huyền Nga</w:t>
            </w:r>
          </w:p>
          <w:p w:rsidR="009279A2" w:rsidRPr="00D46EB3" w:rsidRDefault="009279A2" w:rsidP="009F5844">
            <w:pPr>
              <w:jc w:val="both"/>
              <w:rPr>
                <w:b/>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pt-BR"/>
              </w:rPr>
            </w:pPr>
          </w:p>
          <w:p w:rsidR="009279A2" w:rsidRDefault="009279A2" w:rsidP="00447146">
            <w:pPr>
              <w:spacing w:line="276" w:lineRule="auto"/>
              <w:rPr>
                <w:b/>
                <w:bCs/>
                <w:szCs w:val="22"/>
                <w:lang w:val="vi-VN"/>
              </w:rPr>
            </w:pPr>
          </w:p>
          <w:p w:rsidR="009F5844" w:rsidRPr="004978A0" w:rsidRDefault="009F5844" w:rsidP="009F5844">
            <w:pPr>
              <w:jc w:val="both"/>
            </w:pPr>
          </w:p>
          <w:p w:rsidR="009F5844" w:rsidRPr="004978A0" w:rsidRDefault="009F5844" w:rsidP="009F5844">
            <w:pPr>
              <w:jc w:val="both"/>
            </w:pPr>
            <w:r w:rsidRPr="004978A0">
              <w:lastRenderedPageBreak/>
              <w:br w:type="page"/>
            </w:r>
          </w:p>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851AD8" w:rsidRDefault="009F5844" w:rsidP="009F5844">
                  <w:pPr>
                    <w:rPr>
                      <w:lang w:val="pt-BR"/>
                    </w:rPr>
                  </w:pPr>
                  <w:r w:rsidRPr="00851AD8">
                    <w:rPr>
                      <w:lang w:val="pt-BR"/>
                    </w:rPr>
                    <w:t>Giáo án số: 08</w:t>
                  </w:r>
                </w:p>
              </w:tc>
              <w:tc>
                <w:tcPr>
                  <w:tcW w:w="7230" w:type="dxa"/>
                  <w:shd w:val="clear" w:color="auto" w:fill="auto"/>
                </w:tcPr>
                <w:p w:rsidR="009F5844" w:rsidRPr="00851AD8" w:rsidRDefault="009F5844" w:rsidP="009F5844">
                  <w:r w:rsidRPr="00851AD8">
                    <w:t>Thời gian thực hiện: 02 tiết</w:t>
                  </w:r>
                </w:p>
                <w:p w:rsidR="009F5844" w:rsidRPr="004978A0" w:rsidRDefault="009F5844" w:rsidP="009F5844">
                  <w:pPr>
                    <w:rPr>
                      <w:b/>
                    </w:rPr>
                  </w:pPr>
                  <w:r w:rsidRPr="004978A0">
                    <w:rPr>
                      <w:b/>
                    </w:rPr>
                    <w:t>Tên chương: Chương XIX:   Polime và vật liệu polime</w:t>
                  </w:r>
                </w:p>
                <w:p w:rsidR="009F5844" w:rsidRPr="00851AD8" w:rsidRDefault="009F5844" w:rsidP="009F5844">
                  <w:r w:rsidRPr="00851AD8">
                    <w:t>Thực hiện ngày........ tháng ......</w:t>
                  </w:r>
                  <w:r w:rsidRPr="00851AD8">
                    <w:cr/>
                    <w:t>năm …….</w:t>
                  </w:r>
                </w:p>
              </w:tc>
            </w:tr>
          </w:tbl>
          <w:p w:rsidR="009F5844" w:rsidRPr="004978A0" w:rsidRDefault="009F5844" w:rsidP="009F5844"/>
          <w:p w:rsidR="009F5844" w:rsidRPr="004978A0" w:rsidRDefault="009F5844" w:rsidP="009F5844">
            <w:pPr>
              <w:rPr>
                <w:bCs/>
              </w:rPr>
            </w:pPr>
            <w:r w:rsidRPr="004978A0">
              <w:t xml:space="preserve">Tên bài học:         </w:t>
            </w:r>
            <w:r w:rsidRPr="004978A0">
              <w:tab/>
            </w:r>
            <w:r w:rsidRPr="004978A0">
              <w:tab/>
            </w:r>
            <w:r w:rsidRPr="00851AD8">
              <w:rPr>
                <w:b/>
                <w:bCs/>
                <w:lang w:val="de-DE"/>
              </w:rPr>
              <w:t xml:space="preserve">Bài 67:  </w:t>
            </w:r>
            <w:r w:rsidRPr="00851AD8">
              <w:rPr>
                <w:b/>
                <w:bCs/>
              </w:rPr>
              <w:t>ĐẠI CƯƠNG VỀ POLIME</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851AD8" w:rsidRDefault="009F5844" w:rsidP="009F5844">
            <w:pPr>
              <w:tabs>
                <w:tab w:val="left" w:pos="8820"/>
              </w:tabs>
              <w:jc w:val="both"/>
              <w:rPr>
                <w:iCs/>
              </w:rPr>
            </w:pPr>
            <w:r w:rsidRPr="00851AD8">
              <w:t xml:space="preserve">- </w:t>
            </w:r>
            <w:r w:rsidR="00447146">
              <w:rPr>
                <w:iCs/>
                <w:lang w:val="vi-VN"/>
              </w:rPr>
              <w:t>Nêu được</w:t>
            </w:r>
            <w:r w:rsidRPr="00851AD8">
              <w:rPr>
                <w:iCs/>
              </w:rPr>
              <w:t xml:space="preserve"> các khái niệm chung, đặc điểm cấu trúc và phân loại polime.</w:t>
            </w:r>
          </w:p>
          <w:p w:rsidR="009F5844" w:rsidRPr="00851AD8" w:rsidRDefault="009F5844" w:rsidP="009F5844">
            <w:pPr>
              <w:tabs>
                <w:tab w:val="left" w:pos="8820"/>
              </w:tabs>
              <w:jc w:val="both"/>
              <w:rPr>
                <w:iCs/>
              </w:rPr>
            </w:pPr>
            <w:r w:rsidRPr="00851AD8">
              <w:rPr>
                <w:iCs/>
              </w:rPr>
              <w:t xml:space="preserve">- </w:t>
            </w:r>
            <w:r w:rsidR="00447146">
              <w:rPr>
                <w:iCs/>
                <w:lang w:val="vi-VN"/>
              </w:rPr>
              <w:t>Giải thích được</w:t>
            </w:r>
            <w:r w:rsidRPr="00851AD8">
              <w:rPr>
                <w:iCs/>
              </w:rPr>
              <w:t xml:space="preserve"> phản ứng trùng hợp, phản ứng trùng ngưng.</w:t>
            </w:r>
          </w:p>
          <w:p w:rsidR="00851AD8" w:rsidRPr="00DF4A56" w:rsidRDefault="00851AD8" w:rsidP="00851AD8">
            <w:pPr>
              <w:jc w:val="both"/>
              <w:outlineLvl w:val="0"/>
            </w:pPr>
            <w:r w:rsidRPr="00DF4A56">
              <w:rPr>
                <w:b/>
                <w:bCs/>
              </w:rPr>
              <w:t xml:space="preserve">2. Kĩ năng: </w:t>
            </w:r>
          </w:p>
          <w:p w:rsidR="009F5844" w:rsidRPr="00851AD8" w:rsidRDefault="009F5844" w:rsidP="009F5844">
            <w:pPr>
              <w:jc w:val="both"/>
            </w:pPr>
            <w:r w:rsidRPr="00851AD8">
              <w:t>- Từ monome viết được công thức cấu tạo của polime và ngược lại.</w:t>
            </w:r>
          </w:p>
          <w:p w:rsidR="009F5844" w:rsidRPr="00851AD8" w:rsidRDefault="009F5844" w:rsidP="009F5844">
            <w:pPr>
              <w:jc w:val="both"/>
            </w:pPr>
            <w:r w:rsidRPr="00851AD8">
              <w:t>-</w:t>
            </w:r>
            <w:r w:rsidRPr="00851AD8">
              <w:rPr>
                <w:bCs/>
              </w:rPr>
              <w:t xml:space="preserve"> </w:t>
            </w:r>
            <w:r w:rsidRPr="00851AD8">
              <w:t>Viết được các phương trình hoá học tổng hợp một số polime thông dụng.</w:t>
            </w:r>
          </w:p>
          <w:p w:rsidR="009F5844" w:rsidRPr="00851AD8" w:rsidRDefault="009F5844" w:rsidP="009F5844">
            <w:pPr>
              <w:jc w:val="both"/>
            </w:pPr>
            <w:r w:rsidRPr="00851AD8">
              <w:t>- Phân biệt được polime thiên nhiên với polime tổng hợp hoặc nhân tạo.</w:t>
            </w:r>
          </w:p>
          <w:p w:rsidR="00851AD8" w:rsidRPr="00407ECF" w:rsidRDefault="00851AD8" w:rsidP="00851AD8">
            <w:pPr>
              <w:spacing w:line="276" w:lineRule="auto"/>
              <w:rPr>
                <w:szCs w:val="22"/>
                <w:lang w:val="vi-VN"/>
              </w:rPr>
            </w:pPr>
            <w:r w:rsidRPr="00DF4A56">
              <w:rPr>
                <w:b/>
                <w:bCs/>
              </w:rPr>
              <w:t>3. Thái độ</w:t>
            </w:r>
          </w:p>
          <w:p w:rsidR="00375EBE"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375EBE"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 xml:space="preserve"> sử dụng hợp lí tài nguyên.</w:t>
            </w:r>
          </w:p>
          <w:p w:rsidR="009F5844" w:rsidRPr="00851AD8" w:rsidRDefault="009F5844" w:rsidP="009F5844">
            <w:pPr>
              <w:rPr>
                <w:b/>
                <w:lang w:val="it-IT"/>
              </w:rPr>
            </w:pPr>
            <w:r w:rsidRPr="00851AD8">
              <w:rPr>
                <w:b/>
                <w:lang w:val="it-IT"/>
              </w:rPr>
              <w:t xml:space="preserve">Đồ dùng và phương tiện dạy học: </w:t>
            </w:r>
          </w:p>
          <w:p w:rsidR="009F5844" w:rsidRPr="00851AD8" w:rsidRDefault="009F5844" w:rsidP="009F5844">
            <w:pPr>
              <w:rPr>
                <w:lang w:val="it-IT"/>
              </w:rPr>
            </w:pPr>
            <w:r w:rsidRPr="00851AD8">
              <w:rPr>
                <w:lang w:val="it-IT"/>
              </w:rPr>
              <w:t>Bảng, phấn, máy tính, máy chiếu, presenter.</w:t>
            </w:r>
          </w:p>
          <w:p w:rsidR="009F5844" w:rsidRPr="004978A0" w:rsidRDefault="009F5844" w:rsidP="009F5844">
            <w:pPr>
              <w:jc w:val="both"/>
              <w:rPr>
                <w:b/>
              </w:rPr>
            </w:pPr>
          </w:p>
          <w:p w:rsidR="009F5844" w:rsidRPr="00375EBE" w:rsidRDefault="00447146" w:rsidP="009F5844">
            <w:pPr>
              <w:jc w:val="both"/>
              <w:rPr>
                <w:lang w:val="de-DE"/>
              </w:rPr>
            </w:pPr>
            <w:r w:rsidRPr="00182269">
              <w:rPr>
                <w:b/>
                <w:szCs w:val="22"/>
                <w:lang w:val="it-IT"/>
              </w:rPr>
              <w:t xml:space="preserve">I. Ổn định lớp học:                                                 </w:t>
            </w:r>
            <w:r w:rsidR="009F5844" w:rsidRPr="00375EBE">
              <w:t>Thời gian 05 phút</w:t>
            </w:r>
          </w:p>
          <w:p w:rsidR="009F5844" w:rsidRPr="00375EBE" w:rsidRDefault="009F5844" w:rsidP="009F5844">
            <w:pPr>
              <w:jc w:val="both"/>
              <w:rPr>
                <w:lang w:val="de-DE"/>
              </w:rPr>
            </w:pPr>
            <w:r w:rsidRPr="00375EBE">
              <w:rPr>
                <w:lang w:val="de-DE"/>
              </w:rPr>
              <w:t>Số học sinh vắng:…………Tên:…………………………...............................................................</w:t>
            </w:r>
          </w:p>
          <w:p w:rsidR="009F5844" w:rsidRPr="00375EBE"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026"/>
              <w:gridCol w:w="2340"/>
              <w:gridCol w:w="2430"/>
              <w:gridCol w:w="887"/>
            </w:tblGrid>
            <w:tr w:rsidR="009F5844" w:rsidRPr="004978A0" w:rsidTr="00F22D37">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026" w:type="dxa"/>
                  <w:vMerge w:val="restart"/>
                </w:tcPr>
                <w:p w:rsidR="009F5844" w:rsidRPr="004978A0" w:rsidRDefault="009F5844" w:rsidP="009F5844"/>
                <w:p w:rsidR="009F5844" w:rsidRPr="004978A0" w:rsidRDefault="009F5844" w:rsidP="009F5844">
                  <w:r w:rsidRPr="004978A0">
                    <w:t>Nội dung giảng dạy</w:t>
                  </w:r>
                </w:p>
              </w:tc>
              <w:tc>
                <w:tcPr>
                  <w:tcW w:w="4770" w:type="dxa"/>
                  <w:gridSpan w:val="2"/>
                </w:tcPr>
                <w:p w:rsidR="009F5844" w:rsidRPr="004978A0" w:rsidRDefault="009F5844" w:rsidP="009F5844">
                  <w:pPr>
                    <w:jc w:val="center"/>
                  </w:pPr>
                  <w:r w:rsidRPr="004978A0">
                    <w:t>Hoạt động dạy học</w:t>
                  </w:r>
                </w:p>
              </w:tc>
              <w:tc>
                <w:tcPr>
                  <w:tcW w:w="887" w:type="dxa"/>
                  <w:vMerge w:val="restart"/>
                </w:tcPr>
                <w:p w:rsidR="009F5844" w:rsidRPr="004978A0" w:rsidRDefault="009F5844" w:rsidP="009F5844">
                  <w:pPr>
                    <w:jc w:val="center"/>
                  </w:pPr>
                  <w:r w:rsidRPr="004978A0">
                    <w:t>Thời gian (phút)</w:t>
                  </w:r>
                </w:p>
              </w:tc>
            </w:tr>
            <w:tr w:rsidR="009F5844" w:rsidRPr="004978A0" w:rsidTr="00F22D37">
              <w:trPr>
                <w:trHeight w:val="386"/>
              </w:trPr>
              <w:tc>
                <w:tcPr>
                  <w:tcW w:w="631" w:type="dxa"/>
                  <w:vMerge/>
                </w:tcPr>
                <w:p w:rsidR="009F5844" w:rsidRPr="004978A0" w:rsidRDefault="009F5844" w:rsidP="009F5844">
                  <w:pPr>
                    <w:jc w:val="center"/>
                  </w:pPr>
                </w:p>
              </w:tc>
              <w:tc>
                <w:tcPr>
                  <w:tcW w:w="4026" w:type="dxa"/>
                  <w:vMerge/>
                </w:tcPr>
                <w:p w:rsidR="009F5844" w:rsidRPr="004978A0" w:rsidRDefault="009F5844" w:rsidP="009F5844"/>
              </w:tc>
              <w:tc>
                <w:tcPr>
                  <w:tcW w:w="234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43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887" w:type="dxa"/>
                  <w:vMerge/>
                </w:tcPr>
                <w:p w:rsidR="009F5844" w:rsidRPr="004978A0" w:rsidRDefault="009F5844" w:rsidP="009F5844">
                  <w:pPr>
                    <w:jc w:val="center"/>
                  </w:pPr>
                </w:p>
              </w:tc>
            </w:tr>
            <w:tr w:rsidR="009F5844" w:rsidRPr="004978A0" w:rsidTr="00F22D37">
              <w:tc>
                <w:tcPr>
                  <w:tcW w:w="631" w:type="dxa"/>
                </w:tcPr>
                <w:p w:rsidR="009F5844" w:rsidRPr="00447146" w:rsidRDefault="009F5844" w:rsidP="009F5844">
                  <w:pPr>
                    <w:jc w:val="center"/>
                  </w:pPr>
                  <w:r w:rsidRPr="00447146">
                    <w:t>1</w:t>
                  </w:r>
                </w:p>
              </w:tc>
              <w:tc>
                <w:tcPr>
                  <w:tcW w:w="4026" w:type="dxa"/>
                </w:tcPr>
                <w:p w:rsidR="009F5844" w:rsidRPr="00447146" w:rsidRDefault="009F5844" w:rsidP="009F5844">
                  <w:pPr>
                    <w:rPr>
                      <w:b/>
                      <w:lang w:val="de-DE"/>
                    </w:rPr>
                  </w:pPr>
                  <w:r w:rsidRPr="00447146">
                    <w:rPr>
                      <w:b/>
                      <w:bCs/>
                      <w:u w:val="single"/>
                      <w:lang w:val="de-DE"/>
                    </w:rPr>
                    <w:t>Dẫn nhập</w:t>
                  </w:r>
                </w:p>
                <w:p w:rsidR="009F5844" w:rsidRPr="00447146" w:rsidRDefault="009F5844" w:rsidP="009F5844">
                  <w:pPr>
                    <w:rPr>
                      <w:bCs/>
                      <w:u w:val="single"/>
                      <w:lang w:val="de-DE"/>
                    </w:rPr>
                  </w:pPr>
                  <w:r w:rsidRPr="00447146">
                    <w:rPr>
                      <w:bCs/>
                      <w:lang w:val="de-DE"/>
                    </w:rPr>
                    <w:t>Để hiểu rõ về các loại polime, đặc biệt là về cấu tạo phân tử, tính chất vật lí và phương pháp điều chế polime. Hôm nay, chúng ta sẽ tìm hiểu tổng quát về  “Polime”</w:t>
                  </w:r>
                </w:p>
                <w:p w:rsidR="009F5844" w:rsidRPr="00447146" w:rsidRDefault="009F5844" w:rsidP="009F5844">
                  <w:pPr>
                    <w:rPr>
                      <w:bCs/>
                      <w:u w:val="single"/>
                      <w:lang w:val="de-DE"/>
                    </w:rPr>
                  </w:pPr>
                </w:p>
              </w:tc>
              <w:tc>
                <w:tcPr>
                  <w:tcW w:w="2340" w:type="dxa"/>
                </w:tcPr>
                <w:p w:rsidR="009F5844" w:rsidRPr="00447146" w:rsidRDefault="009F5844" w:rsidP="009F5844">
                  <w:pPr>
                    <w:jc w:val="both"/>
                    <w:rPr>
                      <w:lang w:val="de-DE"/>
                    </w:rPr>
                  </w:pPr>
                </w:p>
                <w:p w:rsidR="009F5844" w:rsidRPr="00447146" w:rsidRDefault="009F5844" w:rsidP="009F5844">
                  <w:pPr>
                    <w:rPr>
                      <w:lang w:val="de-DE"/>
                    </w:rPr>
                  </w:pPr>
                  <w:r w:rsidRPr="00447146">
                    <w:rPr>
                      <w:lang w:val="de-DE"/>
                    </w:rPr>
                    <w:t>Giảng viên trình bày nội dung bằng lời.</w:t>
                  </w:r>
                </w:p>
              </w:tc>
              <w:tc>
                <w:tcPr>
                  <w:tcW w:w="2430" w:type="dxa"/>
                </w:tcPr>
                <w:p w:rsidR="009F5844" w:rsidRPr="00447146" w:rsidRDefault="009F5844" w:rsidP="009F5844">
                  <w:pPr>
                    <w:jc w:val="both"/>
                    <w:rPr>
                      <w:lang w:val="de-DE"/>
                    </w:rPr>
                  </w:pPr>
                </w:p>
                <w:p w:rsidR="009F5844" w:rsidRPr="00447146" w:rsidRDefault="009F5844" w:rsidP="009F5844">
                  <w:pPr>
                    <w:rPr>
                      <w:lang w:val="de-DE"/>
                    </w:rPr>
                  </w:pPr>
                  <w:r w:rsidRPr="00447146">
                    <w:rPr>
                      <w:lang w:val="de-DE"/>
                    </w:rPr>
                    <w:t>Học sinh lắng nghe.</w:t>
                  </w:r>
                </w:p>
              </w:tc>
              <w:tc>
                <w:tcPr>
                  <w:tcW w:w="887" w:type="dxa"/>
                </w:tcPr>
                <w:p w:rsidR="009F5844" w:rsidRPr="00447146" w:rsidRDefault="009F5844" w:rsidP="009F5844">
                  <w:pPr>
                    <w:jc w:val="center"/>
                    <w:rPr>
                      <w:lang w:val="de-DE"/>
                    </w:rPr>
                  </w:pPr>
                </w:p>
                <w:p w:rsidR="009F5844" w:rsidRPr="00447146" w:rsidRDefault="009F5844" w:rsidP="009F5844">
                  <w:pPr>
                    <w:jc w:val="center"/>
                    <w:rPr>
                      <w:lang w:val="de-DE"/>
                    </w:rPr>
                  </w:pPr>
                  <w:r w:rsidRPr="00447146">
                    <w:rPr>
                      <w:lang w:val="de-DE"/>
                    </w:rPr>
                    <w:t>1</w:t>
                  </w:r>
                </w:p>
                <w:p w:rsidR="009F5844" w:rsidRPr="00447146" w:rsidRDefault="009F5844" w:rsidP="009F5844">
                  <w:pPr>
                    <w:jc w:val="center"/>
                    <w:rPr>
                      <w:lang w:val="de-DE"/>
                    </w:rPr>
                  </w:pPr>
                  <w:r w:rsidRPr="00447146">
                    <w:rPr>
                      <w:lang w:val="de-DE"/>
                    </w:rPr>
                    <w:t>phút</w:t>
                  </w:r>
                </w:p>
              </w:tc>
            </w:tr>
            <w:tr w:rsidR="009F5844" w:rsidRPr="004978A0" w:rsidTr="00F22D37">
              <w:tc>
                <w:tcPr>
                  <w:tcW w:w="631" w:type="dxa"/>
                </w:tcPr>
                <w:p w:rsidR="009F5844" w:rsidRPr="00447146" w:rsidRDefault="009F5844" w:rsidP="009F5844">
                  <w:pPr>
                    <w:jc w:val="center"/>
                  </w:pPr>
                  <w:r w:rsidRPr="00447146">
                    <w:t>2</w:t>
                  </w:r>
                </w:p>
                <w:p w:rsidR="009F5844" w:rsidRPr="00447146" w:rsidRDefault="009F5844" w:rsidP="009F5844"/>
                <w:p w:rsidR="009F5844" w:rsidRPr="00447146" w:rsidRDefault="009F5844" w:rsidP="009F5844"/>
                <w:p w:rsidR="009F5844" w:rsidRPr="00447146" w:rsidRDefault="009F5844" w:rsidP="009F5844"/>
                <w:p w:rsidR="009F5844" w:rsidRPr="00447146" w:rsidRDefault="009F5844" w:rsidP="009F5844">
                  <w:pPr>
                    <w:jc w:val="center"/>
                  </w:pPr>
                </w:p>
                <w:p w:rsidR="009F5844" w:rsidRPr="00447146" w:rsidRDefault="009F5844" w:rsidP="009F5844">
                  <w:pPr>
                    <w:jc w:val="center"/>
                  </w:pPr>
                </w:p>
                <w:p w:rsidR="009F5844" w:rsidRPr="00447146" w:rsidRDefault="009F5844" w:rsidP="009F5844">
                  <w:pPr>
                    <w:jc w:val="center"/>
                  </w:pPr>
                </w:p>
                <w:p w:rsidR="009F5844" w:rsidRPr="00447146" w:rsidRDefault="009F5844" w:rsidP="009F5844">
                  <w:pPr>
                    <w:jc w:val="center"/>
                  </w:pPr>
                </w:p>
                <w:p w:rsidR="009F5844" w:rsidRPr="00447146" w:rsidRDefault="009F5844" w:rsidP="009F5844">
                  <w:pPr>
                    <w:jc w:val="center"/>
                  </w:pPr>
                </w:p>
                <w:p w:rsidR="009F5844" w:rsidRPr="00447146" w:rsidRDefault="009F5844" w:rsidP="009F5844">
                  <w:pPr>
                    <w:jc w:val="center"/>
                  </w:pPr>
                </w:p>
                <w:p w:rsidR="009F5844" w:rsidRPr="00447146" w:rsidRDefault="009F5844" w:rsidP="009F5844">
                  <w:pPr>
                    <w:jc w:val="center"/>
                  </w:pPr>
                </w:p>
              </w:tc>
              <w:tc>
                <w:tcPr>
                  <w:tcW w:w="4026" w:type="dxa"/>
                </w:tcPr>
                <w:p w:rsidR="009F5844" w:rsidRPr="00447146" w:rsidRDefault="009F5844" w:rsidP="009F5844">
                  <w:pPr>
                    <w:rPr>
                      <w:b/>
                      <w:bCs/>
                      <w:u w:val="single"/>
                      <w:lang w:val="nb-NO"/>
                    </w:rPr>
                  </w:pPr>
                  <w:r w:rsidRPr="00447146">
                    <w:rPr>
                      <w:b/>
                      <w:bCs/>
                      <w:u w:val="single"/>
                      <w:lang w:val="nb-NO"/>
                    </w:rPr>
                    <w:t>Giảng bài mới</w:t>
                  </w:r>
                </w:p>
                <w:p w:rsidR="009F5844" w:rsidRPr="00447146" w:rsidRDefault="009F5844" w:rsidP="009F5844">
                  <w:pPr>
                    <w:rPr>
                      <w:lang w:val="pt-BR"/>
                    </w:rPr>
                  </w:pPr>
                  <w:r w:rsidRPr="00447146">
                    <w:rPr>
                      <w:bCs/>
                      <w:lang w:val="pt-BR"/>
                    </w:rPr>
                    <w:t>1. Khái niệm</w:t>
                  </w:r>
                </w:p>
                <w:p w:rsidR="009F5844" w:rsidRPr="00447146" w:rsidRDefault="009F5844" w:rsidP="009F5844">
                  <w:pPr>
                    <w:tabs>
                      <w:tab w:val="left" w:leader="dot" w:pos="9498"/>
                    </w:tabs>
                  </w:pPr>
                  <w:r w:rsidRPr="00447146">
                    <w:t>2. Đặc điểm cấu trúc</w:t>
                  </w:r>
                </w:p>
                <w:p w:rsidR="00F22D37" w:rsidRPr="00F22D37" w:rsidRDefault="009F5844" w:rsidP="00F22D37">
                  <w:pPr>
                    <w:rPr>
                      <w:bCs/>
                      <w:lang w:val="vi-VN"/>
                    </w:rPr>
                  </w:pPr>
                  <w:r w:rsidRPr="00447146">
                    <w:rPr>
                      <w:bCs/>
                      <w:lang w:val="pt-BR"/>
                    </w:rPr>
                    <w:t>3. Tính chất vật lý</w:t>
                  </w:r>
                  <w:r w:rsidR="00F22D37">
                    <w:rPr>
                      <w:bCs/>
                      <w:lang w:val="vi-VN"/>
                    </w:rPr>
                    <w:t>:</w:t>
                  </w:r>
                  <w:r w:rsidR="00F22D37" w:rsidRPr="00E85B21">
                    <w:rPr>
                      <w:bCs/>
                      <w:sz w:val="26"/>
                      <w:szCs w:val="26"/>
                    </w:rPr>
                    <w:t>Hầu hết polime là những chất rắn không bay hơi, không có nhiệt độ nóng chảy xác định.</w:t>
                  </w:r>
                </w:p>
                <w:p w:rsidR="009F5844" w:rsidRPr="00F22D37" w:rsidRDefault="009F5844" w:rsidP="00F22D37">
                  <w:pPr>
                    <w:rPr>
                      <w:bCs/>
                      <w:lang w:val="pt-BR"/>
                    </w:rPr>
                  </w:pPr>
                  <w:r w:rsidRPr="00447146">
                    <w:rPr>
                      <w:bCs/>
                      <w:lang w:val="pt-BR"/>
                    </w:rPr>
                    <w:t xml:space="preserve"> </w:t>
                  </w:r>
                  <w:r w:rsidRPr="00447146">
                    <w:t>4. Phương pháp điều chế</w:t>
                  </w:r>
                </w:p>
                <w:p w:rsidR="009F5844" w:rsidRPr="00447146" w:rsidRDefault="009F5844" w:rsidP="009F5844">
                  <w:pPr>
                    <w:rPr>
                      <w:bCs/>
                      <w:lang w:val="pt-BR"/>
                    </w:rPr>
                  </w:pPr>
                  <w:r w:rsidRPr="00447146">
                    <w:rPr>
                      <w:bCs/>
                      <w:lang w:val="pt-BR"/>
                    </w:rPr>
                    <w:t>4.1. Phản ứng trùng hợp.</w:t>
                  </w:r>
                </w:p>
                <w:p w:rsidR="00D345C0" w:rsidRDefault="009F5844" w:rsidP="00D345C0">
                  <w:pPr>
                    <w:rPr>
                      <w:bCs/>
                      <w:lang w:val="vi-VN"/>
                    </w:rPr>
                  </w:pPr>
                  <w:r w:rsidRPr="00447146">
                    <w:rPr>
                      <w:bCs/>
                    </w:rPr>
                    <w:t>4.2. Phản ứng trùng ngưng.</w:t>
                  </w:r>
                </w:p>
                <w:p w:rsidR="00D345C0" w:rsidRDefault="00D345C0" w:rsidP="00D345C0">
                  <w:pPr>
                    <w:rPr>
                      <w:bCs/>
                      <w:lang w:val="vi-VN"/>
                    </w:rPr>
                  </w:pPr>
                  <w:r>
                    <w:rPr>
                      <w:bCs/>
                      <w:lang w:val="vi-VN"/>
                    </w:rPr>
                    <w:t>5. ứng dụng</w:t>
                  </w:r>
                </w:p>
                <w:p w:rsidR="009F5844" w:rsidRDefault="00D345C0" w:rsidP="00D345C0">
                  <w:pPr>
                    <w:tabs>
                      <w:tab w:val="left" w:leader="dot" w:pos="9498"/>
                    </w:tabs>
                    <w:spacing w:before="120"/>
                    <w:rPr>
                      <w:bCs/>
                      <w:sz w:val="26"/>
                      <w:szCs w:val="26"/>
                      <w:lang w:val="vi-VN"/>
                    </w:rPr>
                  </w:pPr>
                  <w:r w:rsidRPr="00E85B21">
                    <w:rPr>
                      <w:bCs/>
                      <w:sz w:val="26"/>
                      <w:szCs w:val="26"/>
                    </w:rPr>
                    <w:t>Polime có nhiều ứng dụng như làm các loại vật liệu polime phục vụ cho sản xuất và đời sống: chất dẻo, tơ sợi, cao su, keo dán,…</w:t>
                  </w:r>
                </w:p>
                <w:p w:rsidR="00D345C0" w:rsidRPr="00D345C0" w:rsidRDefault="00D345C0" w:rsidP="00D345C0">
                  <w:pPr>
                    <w:tabs>
                      <w:tab w:val="left" w:leader="dot" w:pos="9498"/>
                    </w:tabs>
                    <w:spacing w:before="120"/>
                    <w:rPr>
                      <w:bCs/>
                      <w:sz w:val="26"/>
                      <w:szCs w:val="26"/>
                      <w:lang w:val="vi-VN"/>
                    </w:rPr>
                  </w:pPr>
                </w:p>
              </w:tc>
              <w:tc>
                <w:tcPr>
                  <w:tcW w:w="2340" w:type="dxa"/>
                </w:tcPr>
                <w:p w:rsidR="009F5844" w:rsidRPr="00447146" w:rsidRDefault="009F5844" w:rsidP="009F5844">
                  <w:pPr>
                    <w:rPr>
                      <w:lang w:val="nb-NO"/>
                    </w:rPr>
                  </w:pPr>
                </w:p>
                <w:p w:rsidR="009F5844" w:rsidRPr="00447146" w:rsidRDefault="009F5844" w:rsidP="009F5844">
                  <w:pPr>
                    <w:rPr>
                      <w:lang w:val="de-DE"/>
                    </w:rPr>
                  </w:pPr>
                  <w:r w:rsidRPr="00447146">
                    <w:rPr>
                      <w:lang w:val="de-DE"/>
                    </w:rPr>
                    <w:t>Giảng viên trình bày, giải thích nội dung bằng lời, cho thí dụ và viết CTCT minh họa</w:t>
                  </w:r>
                  <w:r w:rsidRPr="00447146">
                    <w:t>.</w:t>
                  </w:r>
                </w:p>
                <w:p w:rsidR="009F5844" w:rsidRPr="00447146" w:rsidRDefault="009F5844" w:rsidP="009F5844">
                  <w:pPr>
                    <w:rPr>
                      <w:lang w:val="de-DE"/>
                    </w:rPr>
                  </w:pPr>
                  <w:r w:rsidRPr="00447146">
                    <w:rPr>
                      <w:lang w:val="de-DE"/>
                    </w:rPr>
                    <w:t xml:space="preserve">Giảng viên cho PTHH minh họa đối với từng phản ứng. </w:t>
                  </w:r>
                </w:p>
                <w:p w:rsidR="009F5844" w:rsidRPr="00447146" w:rsidRDefault="009F5844" w:rsidP="009F5844">
                  <w:pPr>
                    <w:rPr>
                      <w:lang w:val="de-DE"/>
                    </w:rPr>
                  </w:pPr>
                </w:p>
                <w:p w:rsidR="009F5844" w:rsidRPr="00447146" w:rsidRDefault="009F5844" w:rsidP="009F5844">
                  <w:pPr>
                    <w:rPr>
                      <w:lang w:val="de-DE"/>
                    </w:rPr>
                  </w:pPr>
                </w:p>
                <w:p w:rsidR="009F5844" w:rsidRPr="00447146" w:rsidRDefault="009F5844" w:rsidP="009F5844">
                  <w:pPr>
                    <w:rPr>
                      <w:lang w:val="de-DE"/>
                    </w:rPr>
                  </w:pPr>
                </w:p>
                <w:p w:rsidR="009F5844" w:rsidRPr="00447146" w:rsidRDefault="009F5844" w:rsidP="009F5844">
                  <w:pPr>
                    <w:rPr>
                      <w:lang w:val="nb-NO"/>
                    </w:rPr>
                  </w:pPr>
                  <w:r w:rsidRPr="00447146">
                    <w:rPr>
                      <w:lang w:val="de-DE"/>
                    </w:rPr>
                    <w:t>Giảng viên giải thích và hướng dẫn giải b</w:t>
                  </w:r>
                  <w:r w:rsidRPr="00447146">
                    <w:t xml:space="preserve">ài tập: 23 – 25 trang 27 trong giáo trình </w:t>
                  </w:r>
                </w:p>
              </w:tc>
              <w:tc>
                <w:tcPr>
                  <w:tcW w:w="2430" w:type="dxa"/>
                </w:tcPr>
                <w:p w:rsidR="009F5844" w:rsidRPr="00447146" w:rsidRDefault="009F5844" w:rsidP="009F5844">
                  <w:pPr>
                    <w:rPr>
                      <w:lang w:val="nb-NO"/>
                    </w:rPr>
                  </w:pPr>
                </w:p>
                <w:p w:rsidR="009F5844" w:rsidRPr="00447146" w:rsidRDefault="009F5844" w:rsidP="009F5844">
                  <w:pPr>
                    <w:rPr>
                      <w:lang w:val="de-DE"/>
                    </w:rPr>
                  </w:pPr>
                  <w:r w:rsidRPr="00447146">
                    <w:rPr>
                      <w:lang w:val="de-DE"/>
                    </w:rPr>
                    <w:t>Học sinh lắng nghe và ghi chép những nội dung cần thiết.</w:t>
                  </w:r>
                </w:p>
                <w:p w:rsidR="009F5844" w:rsidRPr="00447146" w:rsidRDefault="009F5844" w:rsidP="009F5844">
                  <w:pPr>
                    <w:rPr>
                      <w:lang w:val="de-DE"/>
                    </w:rPr>
                  </w:pPr>
                </w:p>
                <w:p w:rsidR="009F5844" w:rsidRPr="00447146" w:rsidRDefault="009F5844" w:rsidP="009F5844">
                  <w:pPr>
                    <w:rPr>
                      <w:lang w:val="de-DE"/>
                    </w:rPr>
                  </w:pPr>
                  <w:r w:rsidRPr="00447146">
                    <w:rPr>
                      <w:lang w:val="de-DE"/>
                    </w:rPr>
                    <w:t>Học sinh lắng nghe và hoàn thành các PTHH trên bảng. Học sinh tìm hiểu thêm ứng dụng của polime</w:t>
                  </w:r>
                </w:p>
                <w:p w:rsidR="009F5844" w:rsidRPr="00447146" w:rsidRDefault="009F5844" w:rsidP="009F5844">
                  <w:pPr>
                    <w:rPr>
                      <w:lang w:val="nb-NO"/>
                    </w:rPr>
                  </w:pPr>
                </w:p>
                <w:p w:rsidR="009F5844" w:rsidRPr="00447146" w:rsidRDefault="009F5844" w:rsidP="009F5844">
                  <w:pPr>
                    <w:rPr>
                      <w:lang w:val="nb-NO"/>
                    </w:rPr>
                  </w:pPr>
                  <w:r w:rsidRPr="00447146">
                    <w:rPr>
                      <w:lang w:val="nb-NO"/>
                    </w:rPr>
                    <w:t xml:space="preserve">Học sinh </w:t>
                  </w:r>
                  <w:r w:rsidRPr="00447146">
                    <w:rPr>
                      <w:lang w:val="de-DE"/>
                    </w:rPr>
                    <w:t xml:space="preserve">lắng nghe và giải bài tập theo hướng dẫn. </w:t>
                  </w:r>
                </w:p>
                <w:p w:rsidR="009F5844" w:rsidRPr="00447146" w:rsidRDefault="009F5844" w:rsidP="009F5844">
                  <w:pPr>
                    <w:rPr>
                      <w:lang w:val="nb-NO"/>
                    </w:rPr>
                  </w:pPr>
                </w:p>
              </w:tc>
              <w:tc>
                <w:tcPr>
                  <w:tcW w:w="887" w:type="dxa"/>
                </w:tcPr>
                <w:p w:rsidR="009F5844" w:rsidRPr="00447146" w:rsidRDefault="009F5844" w:rsidP="009F5844">
                  <w:pPr>
                    <w:rPr>
                      <w:i/>
                      <w:lang w:val="de-DE"/>
                    </w:rPr>
                  </w:pPr>
                </w:p>
                <w:p w:rsidR="009F5844" w:rsidRPr="00447146" w:rsidRDefault="009F5844" w:rsidP="009F5844">
                  <w:pPr>
                    <w:rPr>
                      <w:i/>
                      <w:lang w:val="de-DE"/>
                    </w:rPr>
                  </w:pPr>
                </w:p>
                <w:p w:rsidR="009F5844" w:rsidRPr="00447146" w:rsidRDefault="009F5844" w:rsidP="009F5844">
                  <w:pPr>
                    <w:rPr>
                      <w:lang w:val="de-DE"/>
                    </w:rPr>
                  </w:pPr>
                </w:p>
                <w:p w:rsidR="009F5844" w:rsidRPr="00447146" w:rsidRDefault="009F5844" w:rsidP="009F5844">
                  <w:pPr>
                    <w:jc w:val="center"/>
                    <w:rPr>
                      <w:i/>
                      <w:lang w:val="de-DE"/>
                    </w:rPr>
                  </w:pPr>
                </w:p>
                <w:p w:rsidR="009F5844" w:rsidRPr="00447146" w:rsidRDefault="009F5844" w:rsidP="009F5844">
                  <w:pPr>
                    <w:ind w:left="5"/>
                    <w:rPr>
                      <w:lang w:val="de-DE"/>
                    </w:rPr>
                  </w:pPr>
                </w:p>
                <w:p w:rsidR="009F5844" w:rsidRPr="00447146" w:rsidRDefault="009F5844" w:rsidP="009F5844">
                  <w:pPr>
                    <w:jc w:val="center"/>
                    <w:rPr>
                      <w:i/>
                      <w:lang w:val="de-DE"/>
                    </w:rPr>
                  </w:pPr>
                  <w:r w:rsidRPr="00447146">
                    <w:rPr>
                      <w:lang w:val="de-DE"/>
                    </w:rPr>
                    <w:t xml:space="preserve"> 73 phút</w:t>
                  </w:r>
                </w:p>
              </w:tc>
            </w:tr>
            <w:tr w:rsidR="009F5844" w:rsidRPr="004978A0" w:rsidTr="00F22D37">
              <w:tc>
                <w:tcPr>
                  <w:tcW w:w="631" w:type="dxa"/>
                </w:tcPr>
                <w:p w:rsidR="009F5844" w:rsidRPr="00447146" w:rsidRDefault="009F5844" w:rsidP="009F5844">
                  <w:pPr>
                    <w:jc w:val="center"/>
                  </w:pPr>
                  <w:r w:rsidRPr="00447146">
                    <w:lastRenderedPageBreak/>
                    <w:t>3</w:t>
                  </w:r>
                </w:p>
              </w:tc>
              <w:tc>
                <w:tcPr>
                  <w:tcW w:w="4026" w:type="dxa"/>
                </w:tcPr>
                <w:p w:rsidR="009F5844" w:rsidRPr="00447146" w:rsidRDefault="009F5844" w:rsidP="009F5844">
                  <w:pPr>
                    <w:rPr>
                      <w:b/>
                      <w:lang w:val="nb-NO"/>
                    </w:rPr>
                  </w:pPr>
                  <w:r w:rsidRPr="00447146">
                    <w:rPr>
                      <w:b/>
                      <w:bCs/>
                      <w:u w:val="single"/>
                      <w:lang w:val="nb-NO"/>
                    </w:rPr>
                    <w:t>Củng cố kiến thức và kết thúc bài</w:t>
                  </w:r>
                </w:p>
                <w:p w:rsidR="009F5844" w:rsidRPr="00447146" w:rsidRDefault="009F5844" w:rsidP="009F5844">
                  <w:pPr>
                    <w:tabs>
                      <w:tab w:val="left" w:leader="dot" w:pos="9498"/>
                    </w:tabs>
                  </w:pPr>
                  <w:r w:rsidRPr="00447146">
                    <w:t>1. Khái niệm, phân loại.</w:t>
                  </w:r>
                </w:p>
                <w:p w:rsidR="009F5844" w:rsidRPr="00447146" w:rsidRDefault="009F5844" w:rsidP="009F5844">
                  <w:pPr>
                    <w:tabs>
                      <w:tab w:val="left" w:leader="dot" w:pos="9498"/>
                    </w:tabs>
                  </w:pPr>
                  <w:r w:rsidRPr="00447146">
                    <w:t>2. Phương pháp điều chế</w:t>
                  </w:r>
                </w:p>
                <w:p w:rsidR="009F5844" w:rsidRPr="00447146" w:rsidRDefault="009F5844" w:rsidP="009F5844">
                  <w:pPr>
                    <w:rPr>
                      <w:bCs/>
                      <w:u w:val="single"/>
                      <w:lang w:val="nb-NO"/>
                    </w:rPr>
                  </w:pPr>
                </w:p>
              </w:tc>
              <w:tc>
                <w:tcPr>
                  <w:tcW w:w="2340" w:type="dxa"/>
                </w:tcPr>
                <w:p w:rsidR="009F5844" w:rsidRPr="00447146" w:rsidRDefault="009F5844" w:rsidP="009F5844">
                  <w:pPr>
                    <w:rPr>
                      <w:lang w:val="de-DE"/>
                    </w:rPr>
                  </w:pPr>
                </w:p>
                <w:p w:rsidR="009F5844" w:rsidRPr="00447146" w:rsidRDefault="009F5844" w:rsidP="009F5844">
                  <w:pPr>
                    <w:rPr>
                      <w:lang w:val="de-DE"/>
                    </w:rPr>
                  </w:pPr>
                </w:p>
                <w:p w:rsidR="009F5844" w:rsidRPr="00447146" w:rsidRDefault="009F5844" w:rsidP="009F5844">
                  <w:pPr>
                    <w:rPr>
                      <w:lang w:val="de-DE"/>
                    </w:rPr>
                  </w:pPr>
                  <w:r w:rsidRPr="00447146">
                    <w:rPr>
                      <w:lang w:val="de-DE"/>
                    </w:rPr>
                    <w:t>Giảng viên trình bày tóm tắt nội dung bằng lời</w:t>
                  </w:r>
                </w:p>
                <w:p w:rsidR="009F5844" w:rsidRPr="00447146" w:rsidRDefault="009F5844" w:rsidP="009F5844">
                  <w:pPr>
                    <w:jc w:val="center"/>
                    <w:rPr>
                      <w:i/>
                      <w:lang w:val="de-DE"/>
                    </w:rPr>
                  </w:pPr>
                </w:p>
              </w:tc>
              <w:tc>
                <w:tcPr>
                  <w:tcW w:w="2430" w:type="dxa"/>
                </w:tcPr>
                <w:p w:rsidR="009F5844" w:rsidRPr="00447146" w:rsidRDefault="009F5844" w:rsidP="009F5844"/>
                <w:p w:rsidR="009F5844" w:rsidRPr="00447146" w:rsidRDefault="009F5844" w:rsidP="009F5844"/>
                <w:p w:rsidR="009F5844" w:rsidRPr="00447146" w:rsidRDefault="009F5844" w:rsidP="009F5844">
                  <w:pPr>
                    <w:rPr>
                      <w:lang w:val="de-DE"/>
                    </w:rPr>
                  </w:pPr>
                  <w:r w:rsidRPr="00447146">
                    <w:rPr>
                      <w:lang w:val="de-DE"/>
                    </w:rPr>
                    <w:t>Học sinh lắng nghe và ghi chép những nội dung cần thiết.</w:t>
                  </w:r>
                </w:p>
                <w:p w:rsidR="009F5844" w:rsidRPr="00447146" w:rsidRDefault="009F5844" w:rsidP="009F5844">
                  <w:pPr>
                    <w:jc w:val="center"/>
                    <w:rPr>
                      <w:i/>
                      <w:lang w:val="de-DE"/>
                    </w:rPr>
                  </w:pPr>
                  <w:r w:rsidRPr="00447146">
                    <w:rPr>
                      <w:i/>
                      <w:lang w:val="de-DE"/>
                    </w:rPr>
                    <w:t xml:space="preserve"> </w:t>
                  </w:r>
                </w:p>
              </w:tc>
              <w:tc>
                <w:tcPr>
                  <w:tcW w:w="887" w:type="dxa"/>
                </w:tcPr>
                <w:p w:rsidR="009F5844" w:rsidRPr="00447146" w:rsidRDefault="009F5844" w:rsidP="009F5844">
                  <w:pPr>
                    <w:jc w:val="both"/>
                  </w:pPr>
                </w:p>
                <w:p w:rsidR="009F5844" w:rsidRPr="00447146" w:rsidRDefault="009F5844" w:rsidP="009F5844">
                  <w:pPr>
                    <w:jc w:val="both"/>
                  </w:pPr>
                </w:p>
                <w:p w:rsidR="009F5844" w:rsidRPr="00447146" w:rsidRDefault="009F5844" w:rsidP="009F5844">
                  <w:pPr>
                    <w:jc w:val="both"/>
                  </w:pPr>
                </w:p>
                <w:p w:rsidR="009F5844" w:rsidRPr="00447146" w:rsidRDefault="009F5844" w:rsidP="009F5844">
                  <w:pPr>
                    <w:jc w:val="both"/>
                  </w:pPr>
                  <w:r w:rsidRPr="00447146">
                    <w:t>10 phút</w:t>
                  </w:r>
                </w:p>
                <w:p w:rsidR="009F5844" w:rsidRPr="00447146" w:rsidRDefault="009F5844" w:rsidP="009F5844">
                  <w:pPr>
                    <w:jc w:val="center"/>
                    <w:rPr>
                      <w:i/>
                      <w:lang w:val="de-DE"/>
                    </w:rPr>
                  </w:pPr>
                </w:p>
              </w:tc>
            </w:tr>
            <w:tr w:rsidR="009F5844" w:rsidRPr="004978A0" w:rsidTr="00F22D37">
              <w:tc>
                <w:tcPr>
                  <w:tcW w:w="631" w:type="dxa"/>
                </w:tcPr>
                <w:p w:rsidR="009F5844" w:rsidRPr="00447146" w:rsidRDefault="009F5844" w:rsidP="009F5844">
                  <w:pPr>
                    <w:jc w:val="center"/>
                  </w:pPr>
                  <w:r w:rsidRPr="00447146">
                    <w:t>4</w:t>
                  </w:r>
                </w:p>
              </w:tc>
              <w:tc>
                <w:tcPr>
                  <w:tcW w:w="4026" w:type="dxa"/>
                </w:tcPr>
                <w:p w:rsidR="009F5844" w:rsidRPr="00447146" w:rsidRDefault="009F5844" w:rsidP="009F5844">
                  <w:pPr>
                    <w:rPr>
                      <w:b/>
                      <w:bCs/>
                      <w:u w:val="single"/>
                      <w:lang w:val="pt-BR"/>
                    </w:rPr>
                  </w:pPr>
                  <w:r w:rsidRPr="00447146">
                    <w:rPr>
                      <w:b/>
                      <w:bCs/>
                      <w:u w:val="single"/>
                      <w:lang w:val="pt-BR"/>
                    </w:rPr>
                    <w:t>Hướng dẫn tự học</w:t>
                  </w:r>
                </w:p>
                <w:p w:rsidR="009F5844" w:rsidRPr="00447146" w:rsidRDefault="009F5844" w:rsidP="009F5844">
                  <w:pPr>
                    <w:rPr>
                      <w:bCs/>
                      <w:lang w:val="nb-NO"/>
                    </w:rPr>
                  </w:pPr>
                  <w:r w:rsidRPr="00447146">
                    <w:rPr>
                      <w:bCs/>
                      <w:lang w:val="nb-NO"/>
                    </w:rPr>
                    <w:t>- Bài tập 26 trang 27 trong giáo trình.</w:t>
                  </w:r>
                </w:p>
                <w:p w:rsidR="009F5844" w:rsidRPr="00447146" w:rsidRDefault="009F5844" w:rsidP="009F5844">
                  <w:r w:rsidRPr="00447146">
                    <w:rPr>
                      <w:bCs/>
                      <w:lang w:val="nb-NO"/>
                    </w:rPr>
                    <w:t xml:space="preserve">- </w:t>
                  </w:r>
                  <w:r w:rsidRPr="00447146">
                    <w:rPr>
                      <w:lang w:val="pt-BR"/>
                    </w:rPr>
                    <w:t xml:space="preserve">Chuẩn bị </w:t>
                  </w:r>
                  <w:r w:rsidRPr="00447146">
                    <w:rPr>
                      <w:bCs/>
                    </w:rPr>
                    <w:t xml:space="preserve">Bài 68: Vật liệu polime. </w:t>
                  </w:r>
                </w:p>
                <w:p w:rsidR="009F5844" w:rsidRPr="00447146" w:rsidRDefault="009F5844" w:rsidP="009F5844">
                  <w:pPr>
                    <w:rPr>
                      <w:bCs/>
                      <w:u w:val="single"/>
                      <w:lang w:val="nb-NO"/>
                    </w:rPr>
                  </w:pPr>
                </w:p>
                <w:p w:rsidR="009F5844" w:rsidRPr="00447146" w:rsidRDefault="009F5844" w:rsidP="009F5844">
                  <w:pPr>
                    <w:rPr>
                      <w:bCs/>
                      <w:u w:val="single"/>
                      <w:lang w:val="nb-NO"/>
                    </w:rPr>
                  </w:pPr>
                </w:p>
                <w:p w:rsidR="009F5844" w:rsidRPr="00447146" w:rsidRDefault="009F5844" w:rsidP="009F5844">
                  <w:pPr>
                    <w:rPr>
                      <w:bCs/>
                      <w:u w:val="single"/>
                      <w:lang w:val="nb-NO"/>
                    </w:rPr>
                  </w:pPr>
                </w:p>
              </w:tc>
              <w:tc>
                <w:tcPr>
                  <w:tcW w:w="2340" w:type="dxa"/>
                </w:tcPr>
                <w:p w:rsidR="009F5844" w:rsidRPr="00447146" w:rsidRDefault="009F5844" w:rsidP="009F5844">
                  <w:pPr>
                    <w:rPr>
                      <w:lang w:val="pt-BR"/>
                    </w:rPr>
                  </w:pPr>
                </w:p>
                <w:p w:rsidR="009F5844" w:rsidRPr="00447146" w:rsidRDefault="009F5844" w:rsidP="009F5844">
                  <w:pPr>
                    <w:rPr>
                      <w:lang w:val="pt-BR"/>
                    </w:rPr>
                  </w:pPr>
                  <w:r w:rsidRPr="00447146">
                    <w:rPr>
                      <w:lang w:val="pt-BR"/>
                    </w:rPr>
                    <w:t>Nhắc nhở học sinh ôn tập, giải bài tập và chuẩn bị bài học tiếp theo.</w:t>
                  </w:r>
                </w:p>
              </w:tc>
              <w:tc>
                <w:tcPr>
                  <w:tcW w:w="2430" w:type="dxa"/>
                </w:tcPr>
                <w:p w:rsidR="009F5844" w:rsidRPr="00447146" w:rsidRDefault="009F5844" w:rsidP="009F5844">
                  <w:pPr>
                    <w:rPr>
                      <w:lang w:val="de-DE"/>
                    </w:rPr>
                  </w:pPr>
                </w:p>
                <w:p w:rsidR="009F5844" w:rsidRPr="00447146" w:rsidRDefault="009F5844" w:rsidP="009F5844">
                  <w:pPr>
                    <w:rPr>
                      <w:lang w:val="pt-BR"/>
                    </w:rPr>
                  </w:pPr>
                  <w:r w:rsidRPr="00447146">
                    <w:rPr>
                      <w:lang w:val="pt-BR"/>
                    </w:rPr>
                    <w:t>Học sinh giải bài tập, tự nghiên cứu nội dung mới trước khi lên lớp bằng giáo trình  môn học và thông qua các tài</w:t>
                  </w:r>
                  <w:r w:rsidRPr="00447146">
                    <w:rPr>
                      <w:lang w:val="pt-BR"/>
                    </w:rPr>
                    <w:cr/>
                    <w:t>liệu tham khảo.</w:t>
                  </w:r>
                </w:p>
              </w:tc>
              <w:tc>
                <w:tcPr>
                  <w:tcW w:w="887" w:type="dxa"/>
                </w:tcPr>
                <w:p w:rsidR="009F5844" w:rsidRPr="00447146" w:rsidRDefault="009F5844" w:rsidP="009F5844">
                  <w:pPr>
                    <w:jc w:val="center"/>
                    <w:rPr>
                      <w:lang w:val="pt-BR"/>
                    </w:rPr>
                  </w:pPr>
                </w:p>
                <w:p w:rsidR="009F5844" w:rsidRPr="00447146" w:rsidRDefault="009F5844" w:rsidP="009F5844">
                  <w:pPr>
                    <w:rPr>
                      <w:lang w:val="pt-BR"/>
                    </w:rPr>
                  </w:pPr>
                  <w:r w:rsidRPr="00447146">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242273" w:rsidRPr="004978A0" w:rsidTr="009F5844">
              <w:trPr>
                <w:trHeight w:val="1943"/>
              </w:trPr>
              <w:tc>
                <w:tcPr>
                  <w:tcW w:w="3185"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922"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F22D37" w:rsidRDefault="00D46EB3" w:rsidP="009F5844">
            <w:pPr>
              <w:jc w:val="both"/>
            </w:pPr>
            <w:r>
              <w:rPr>
                <w:b/>
              </w:rPr>
              <w:t xml:space="preserve">   </w:t>
            </w:r>
            <w:r w:rsidR="009F5844" w:rsidRPr="004978A0">
              <w:rPr>
                <w:b/>
              </w:rPr>
              <w:tab/>
            </w:r>
            <w:r w:rsidR="009F5844" w:rsidRPr="004978A0">
              <w:rPr>
                <w:b/>
              </w:rPr>
              <w:tab/>
            </w:r>
            <w:r w:rsidR="009F5844" w:rsidRPr="004978A0">
              <w:rPr>
                <w:b/>
              </w:rPr>
              <w:tab/>
            </w:r>
            <w:r w:rsidR="009F5844" w:rsidRPr="004978A0">
              <w:rPr>
                <w:b/>
              </w:rPr>
              <w:tab/>
            </w:r>
            <w:r w:rsidR="009F5844" w:rsidRPr="004978A0">
              <w:rPr>
                <w:b/>
              </w:rPr>
              <w:tab/>
            </w:r>
            <w:r w:rsidR="009F5844" w:rsidRPr="004978A0">
              <w:rPr>
                <w:b/>
              </w:rPr>
              <w:tab/>
            </w:r>
            <w:r w:rsidR="009F5844" w:rsidRPr="004978A0">
              <w:rPr>
                <w:b/>
              </w:rPr>
              <w:tab/>
            </w:r>
            <w:r w:rsidR="009F5844" w:rsidRPr="00F22D37">
              <w:rPr>
                <w:lang w:val="pt-BR"/>
              </w:rPr>
              <w:t>Tp. Hồ Chí Minh,</w:t>
            </w:r>
            <w:r w:rsidR="009F5844" w:rsidRPr="00F22D37">
              <w:t xml:space="preserve"> Ngày ….. tháng ….. năm …..</w:t>
            </w:r>
          </w:p>
          <w:p w:rsidR="009F5844" w:rsidRPr="00F22D37" w:rsidRDefault="00D46EB3" w:rsidP="009F5844">
            <w:pPr>
              <w:jc w:val="both"/>
              <w:rPr>
                <w:b/>
              </w:rPr>
            </w:pPr>
            <w:r>
              <w:rPr>
                <w:b/>
              </w:rPr>
              <w:t xml:space="preserve">         </w:t>
            </w:r>
            <w:r w:rsidR="009F5844" w:rsidRPr="00F22D37">
              <w:rPr>
                <w:b/>
              </w:rPr>
              <w:t xml:space="preserve">Trưởng bộ môn                                                      </w:t>
            </w:r>
            <w:r w:rsidR="009F5844" w:rsidRPr="00F22D37">
              <w:rPr>
                <w:b/>
              </w:rPr>
              <w:tab/>
            </w:r>
            <w:r w:rsidR="009F5844" w:rsidRPr="00F22D37">
              <w:rPr>
                <w:b/>
              </w:rPr>
              <w:tab/>
            </w:r>
            <w:r w:rsidR="009F5844" w:rsidRPr="00F22D37">
              <w:rPr>
                <w:b/>
              </w:rPr>
              <w:tab/>
              <w:t>Giảng viên</w:t>
            </w:r>
          </w:p>
          <w:p w:rsidR="00F73CE7" w:rsidRDefault="00D46EB3" w:rsidP="00F73CE7">
            <w:pPr>
              <w:spacing w:line="276" w:lineRule="auto"/>
              <w:rPr>
                <w:b/>
                <w:bCs/>
                <w:szCs w:val="22"/>
                <w:lang w:val="pt-BR"/>
              </w:rPr>
            </w:pPr>
            <w:r>
              <w:rPr>
                <w:b/>
                <w:bCs/>
                <w:szCs w:val="22"/>
                <w:lang w:val="pt-BR"/>
              </w:rPr>
              <w:t xml:space="preserve">    </w:t>
            </w:r>
            <w:r w:rsidR="00F73CE7" w:rsidRPr="00C40EAD">
              <w:rPr>
                <w:b/>
                <w:bCs/>
                <w:szCs w:val="22"/>
                <w:lang w:val="pt-BR"/>
              </w:rPr>
              <w:t xml:space="preserve">Nguyễn Thị </w:t>
            </w:r>
            <w:r w:rsidR="00F73CE7">
              <w:rPr>
                <w:b/>
                <w:bCs/>
                <w:szCs w:val="22"/>
                <w:lang w:val="pt-BR"/>
              </w:rPr>
              <w:t>Huyền Nga</w:t>
            </w: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pt-BR"/>
              </w:rPr>
            </w:pPr>
          </w:p>
          <w:p w:rsidR="009279A2" w:rsidRDefault="009279A2" w:rsidP="00F73CE7">
            <w:pPr>
              <w:spacing w:line="276" w:lineRule="auto"/>
              <w:rPr>
                <w:b/>
                <w:bCs/>
                <w:szCs w:val="22"/>
                <w:lang w:val="vi-VN"/>
              </w:rPr>
            </w:pPr>
          </w:p>
          <w:p w:rsidR="009F5844" w:rsidRPr="004978A0" w:rsidRDefault="009F5844" w:rsidP="009F5844">
            <w:pPr>
              <w:jc w:val="both"/>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p>
          <w:p w:rsidR="009F5844" w:rsidRPr="004978A0" w:rsidRDefault="009F5844" w:rsidP="009F5844">
            <w:pPr>
              <w:jc w:val="center"/>
            </w:pPr>
            <w:r w:rsidRPr="004978A0">
              <w:lastRenderedPageBreak/>
              <w:br w:type="page"/>
            </w:r>
          </w:p>
          <w:tbl>
            <w:tblPr>
              <w:tblW w:w="0" w:type="auto"/>
              <w:tblLook w:val="01E0" w:firstRow="1" w:lastRow="1" w:firstColumn="1" w:lastColumn="1" w:noHBand="0" w:noVBand="0"/>
            </w:tblPr>
            <w:tblGrid>
              <w:gridCol w:w="2943"/>
              <w:gridCol w:w="7230"/>
            </w:tblGrid>
            <w:tr w:rsidR="009F5844" w:rsidRPr="00F73CE7" w:rsidTr="009F5844">
              <w:tc>
                <w:tcPr>
                  <w:tcW w:w="2943" w:type="dxa"/>
                  <w:shd w:val="clear" w:color="auto" w:fill="auto"/>
                </w:tcPr>
                <w:p w:rsidR="009F5844" w:rsidRPr="00F73CE7" w:rsidRDefault="009F5844" w:rsidP="009F5844">
                  <w:pPr>
                    <w:rPr>
                      <w:lang w:val="pt-BR"/>
                    </w:rPr>
                  </w:pPr>
                  <w:r w:rsidRPr="00F73CE7">
                    <w:rPr>
                      <w:lang w:val="pt-BR"/>
                    </w:rPr>
                    <w:t>Giáo án số: 09</w:t>
                  </w:r>
                </w:p>
              </w:tc>
              <w:tc>
                <w:tcPr>
                  <w:tcW w:w="7230" w:type="dxa"/>
                  <w:shd w:val="clear" w:color="auto" w:fill="auto"/>
                </w:tcPr>
                <w:p w:rsidR="009F5844" w:rsidRPr="00F73CE7" w:rsidRDefault="009F5844" w:rsidP="009F5844">
                  <w:r w:rsidRPr="00F73CE7">
                    <w:t>Thời gian thực hiện: 02 tiết</w:t>
                  </w:r>
                </w:p>
                <w:p w:rsidR="009F5844" w:rsidRPr="00F73CE7" w:rsidRDefault="009F5844" w:rsidP="009F5844">
                  <w:r w:rsidRPr="00F73CE7">
                    <w:t xml:space="preserve">Tên chương: </w:t>
                  </w:r>
                  <w:r w:rsidRPr="00F73CE7">
                    <w:rPr>
                      <w:b/>
                    </w:rPr>
                    <w:t>Chương XIX:   Polime và vật liệu polime</w:t>
                  </w:r>
                </w:p>
                <w:p w:rsidR="009F5844" w:rsidRPr="00F73CE7" w:rsidRDefault="009F5844" w:rsidP="009F5844">
                  <w:r w:rsidRPr="00F73CE7">
                    <w:t>Thực hiện ngày........ tháng ...... năm …….</w:t>
                  </w:r>
                </w:p>
              </w:tc>
            </w:tr>
          </w:tbl>
          <w:p w:rsidR="009F5844" w:rsidRPr="00F73CE7" w:rsidRDefault="009F5844" w:rsidP="009F5844">
            <w:pPr>
              <w:jc w:val="both"/>
            </w:pPr>
          </w:p>
          <w:p w:rsidR="009F5844" w:rsidRPr="00F73CE7" w:rsidRDefault="009F5844" w:rsidP="009F5844">
            <w:pPr>
              <w:jc w:val="both"/>
              <w:rPr>
                <w:b/>
                <w:bCs/>
                <w:lang w:val="fr-FR"/>
              </w:rPr>
            </w:pPr>
            <w:r w:rsidRPr="004978A0">
              <w:t xml:space="preserve">Tên bài học:        </w:t>
            </w:r>
            <w:r w:rsidRPr="004978A0">
              <w:tab/>
            </w:r>
            <w:r w:rsidRPr="004978A0">
              <w:tab/>
            </w:r>
            <w:r w:rsidRPr="00F73CE7">
              <w:rPr>
                <w:b/>
                <w:bCs/>
                <w:lang w:val="de-DE"/>
              </w:rPr>
              <w:t>Bài 68:</w:t>
            </w:r>
            <w:r w:rsidRPr="00F73CE7">
              <w:rPr>
                <w:b/>
                <w:bCs/>
                <w:i/>
                <w:lang w:val="de-DE"/>
              </w:rPr>
              <w:t xml:space="preserve">  </w:t>
            </w:r>
            <w:r w:rsidRPr="00F73CE7">
              <w:rPr>
                <w:b/>
                <w:bCs/>
                <w:lang w:val="fr-FR"/>
              </w:rPr>
              <w:t>VẬT LIỆU POLIME</w:t>
            </w:r>
          </w:p>
          <w:p w:rsidR="009F5844" w:rsidRPr="00F73CE7" w:rsidRDefault="009F5844" w:rsidP="009F5844">
            <w:pPr>
              <w:jc w:val="both"/>
              <w:rPr>
                <w:b/>
                <w:lang w:val="de-DE"/>
              </w:rPr>
            </w:pPr>
            <w:r w:rsidRPr="00F73CE7">
              <w:rPr>
                <w:b/>
                <w:lang w:val="de-DE"/>
              </w:rPr>
              <w:t xml:space="preserve">Mục tiêu: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784A71" w:rsidRDefault="009F5844" w:rsidP="009F5844">
            <w:pPr>
              <w:tabs>
                <w:tab w:val="left" w:pos="8820"/>
              </w:tabs>
              <w:rPr>
                <w:lang w:val="fr-FR"/>
              </w:rPr>
            </w:pPr>
            <w:r w:rsidRPr="004978A0">
              <w:rPr>
                <w:b/>
                <w:lang w:val="fr-FR"/>
              </w:rPr>
              <w:t xml:space="preserve">- </w:t>
            </w:r>
            <w:r w:rsidR="00F73CE7">
              <w:rPr>
                <w:szCs w:val="22"/>
                <w:lang w:val="vi-VN"/>
              </w:rPr>
              <w:t>Nêu</w:t>
            </w:r>
            <w:r w:rsidR="00F73CE7" w:rsidRPr="00CB6D3A">
              <w:rPr>
                <w:szCs w:val="22"/>
                <w:lang w:val="it-IT"/>
              </w:rPr>
              <w:t xml:space="preserve"> được: </w:t>
            </w:r>
            <w:r w:rsidR="00F73CE7">
              <w:rPr>
                <w:lang w:val="fr-FR"/>
              </w:rPr>
              <w:t>các khái niệm,</w:t>
            </w:r>
            <w:r w:rsidRPr="00F73CE7">
              <w:rPr>
                <w:lang w:val="fr-FR"/>
              </w:rPr>
              <w:t xml:space="preserve"> điều chế và ứng dụng của chất dẻo, vật liệu compozit, tơ tổng hợp và tơ nhân tạo, </w:t>
            </w:r>
          </w:p>
          <w:p w:rsidR="009F5844" w:rsidRPr="004978A0" w:rsidRDefault="009F5844" w:rsidP="009F5844">
            <w:pPr>
              <w:tabs>
                <w:tab w:val="left" w:pos="8820"/>
              </w:tabs>
              <w:rPr>
                <w:b/>
                <w:lang w:val="fr-FR"/>
              </w:rPr>
            </w:pPr>
            <w:r w:rsidRPr="00F73CE7">
              <w:rPr>
                <w:lang w:val="fr-FR"/>
              </w:rPr>
              <w:t>cao su thiên</w:t>
            </w:r>
            <w:r w:rsidRPr="004978A0">
              <w:rPr>
                <w:b/>
                <w:lang w:val="fr-FR"/>
              </w:rPr>
              <w:t xml:space="preserve"> </w:t>
            </w:r>
            <w:r w:rsidRPr="00784A71">
              <w:rPr>
                <w:lang w:val="fr-FR"/>
              </w:rPr>
              <w:t>nhiên và cao su tổng hợp</w:t>
            </w:r>
            <w:r w:rsidRPr="004978A0">
              <w:rPr>
                <w:b/>
                <w:lang w:val="fr-FR"/>
              </w:rPr>
              <w:t xml:space="preserve"> </w:t>
            </w:r>
          </w:p>
          <w:p w:rsidR="00F73CE7" w:rsidRDefault="00F73CE7" w:rsidP="00F73CE7">
            <w:pPr>
              <w:jc w:val="both"/>
              <w:outlineLvl w:val="0"/>
              <w:rPr>
                <w:lang w:val="vi-VN"/>
              </w:rPr>
            </w:pPr>
            <w:r>
              <w:rPr>
                <w:lang w:val="vi-VN"/>
              </w:rPr>
              <w:t>- P</w:t>
            </w:r>
            <w:r w:rsidRPr="00F73CE7">
              <w:rPr>
                <w:lang w:val="fr-FR"/>
              </w:rPr>
              <w:t>hân loại</w:t>
            </w:r>
            <w:r>
              <w:rPr>
                <w:lang w:val="vi-VN"/>
              </w:rPr>
              <w:t xml:space="preserve"> được</w:t>
            </w:r>
            <w:r w:rsidRPr="00F73CE7">
              <w:rPr>
                <w:lang w:val="fr-FR"/>
              </w:rPr>
              <w:t xml:space="preserve"> chất dẻo, vật liệu compozit, tơ tổng hợp và tơ nhân </w:t>
            </w:r>
          </w:p>
          <w:p w:rsidR="00F73CE7" w:rsidRPr="00DF4A56" w:rsidRDefault="00F73CE7" w:rsidP="00F73CE7">
            <w:pPr>
              <w:jc w:val="both"/>
              <w:outlineLvl w:val="0"/>
            </w:pPr>
            <w:r w:rsidRPr="00DF4A56">
              <w:rPr>
                <w:b/>
                <w:bCs/>
              </w:rPr>
              <w:t xml:space="preserve">2. Kĩ năng: </w:t>
            </w:r>
          </w:p>
          <w:p w:rsidR="009F5844" w:rsidRPr="004978A0" w:rsidRDefault="009F5844" w:rsidP="009F5844">
            <w:pPr>
              <w:pStyle w:val="Title"/>
              <w:tabs>
                <w:tab w:val="left" w:pos="8820"/>
              </w:tabs>
              <w:spacing w:after="0" w:line="240" w:lineRule="auto"/>
              <w:jc w:val="left"/>
              <w:rPr>
                <w:rFonts w:ascii="Times New Roman" w:hAnsi="Times New Roman"/>
                <w:b w:val="0"/>
                <w:bCs w:val="0"/>
                <w:spacing w:val="-7"/>
                <w:sz w:val="24"/>
                <w:szCs w:val="24"/>
                <w:lang w:val="fr-FR"/>
              </w:rPr>
            </w:pPr>
            <w:r w:rsidRPr="004978A0">
              <w:rPr>
                <w:rFonts w:ascii="Times New Roman" w:hAnsi="Times New Roman"/>
                <w:b w:val="0"/>
                <w:bCs w:val="0"/>
                <w:spacing w:val="-7"/>
                <w:sz w:val="24"/>
                <w:szCs w:val="24"/>
                <w:lang w:val="fr-FR"/>
              </w:rPr>
              <w:t xml:space="preserve">- Viết được các </w:t>
            </w:r>
            <w:r w:rsidRPr="004978A0">
              <w:rPr>
                <w:rFonts w:ascii="Times New Roman" w:hAnsi="Times New Roman"/>
                <w:b w:val="0"/>
                <w:bCs w:val="0"/>
                <w:spacing w:val="-7"/>
                <w:sz w:val="24"/>
                <w:szCs w:val="24"/>
                <w:lang w:val="de-DE"/>
              </w:rPr>
              <w:t>phương trình hoá học</w:t>
            </w:r>
            <w:r w:rsidRPr="004978A0">
              <w:rPr>
                <w:rFonts w:ascii="Times New Roman" w:hAnsi="Times New Roman"/>
                <w:b w:val="0"/>
                <w:bCs w:val="0"/>
                <w:spacing w:val="-7"/>
                <w:sz w:val="24"/>
                <w:szCs w:val="24"/>
                <w:lang w:val="fr-FR"/>
              </w:rPr>
              <w:t xml:space="preserve"> cụ thể điều chế một số chất dẻo, tơ, cao su.</w:t>
            </w:r>
          </w:p>
          <w:p w:rsidR="009F5844" w:rsidRPr="00F73CE7" w:rsidRDefault="009F5844" w:rsidP="009F5844">
            <w:pPr>
              <w:rPr>
                <w:lang w:val="fr-FR"/>
              </w:rPr>
            </w:pPr>
            <w:r w:rsidRPr="00F73CE7">
              <w:rPr>
                <w:lang w:val="fr-FR"/>
              </w:rPr>
              <w:t>-  Giải được bài tập có nội dung liên quan đến vật liệu polime.</w:t>
            </w:r>
          </w:p>
          <w:p w:rsidR="00F73CE7" w:rsidRPr="00407ECF" w:rsidRDefault="00F73CE7" w:rsidP="00F73CE7">
            <w:pPr>
              <w:spacing w:line="276" w:lineRule="auto"/>
              <w:rPr>
                <w:szCs w:val="22"/>
                <w:lang w:val="vi-VN"/>
              </w:rPr>
            </w:pPr>
            <w:r w:rsidRPr="00DF4A56">
              <w:rPr>
                <w:b/>
                <w:bCs/>
              </w:rPr>
              <w:t>3. Thái độ</w:t>
            </w:r>
          </w:p>
          <w:p w:rsidR="00375EBE"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375EBE"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 xml:space="preserve"> sử dụng hợp lí tài nguyên.</w:t>
            </w:r>
          </w:p>
          <w:p w:rsidR="009F5844" w:rsidRPr="004978A0" w:rsidRDefault="009F5844" w:rsidP="009F5844">
            <w:pPr>
              <w:rPr>
                <w:lang w:val="it-IT"/>
              </w:rPr>
            </w:pPr>
          </w:p>
          <w:p w:rsidR="009F5844" w:rsidRPr="00F73CE7" w:rsidRDefault="009F5844" w:rsidP="009F5844">
            <w:pPr>
              <w:rPr>
                <w:b/>
                <w:lang w:val="it-IT"/>
              </w:rPr>
            </w:pPr>
            <w:r w:rsidRPr="00F73CE7">
              <w:rPr>
                <w:b/>
                <w:lang w:val="it-IT"/>
              </w:rPr>
              <w:t xml:space="preserve">Đồ dùng và phương tiện dạy học: </w:t>
            </w:r>
          </w:p>
          <w:p w:rsidR="009F5844" w:rsidRPr="00F73CE7" w:rsidRDefault="009F5844" w:rsidP="009F5844">
            <w:pPr>
              <w:rPr>
                <w:lang w:val="it-IT"/>
              </w:rPr>
            </w:pPr>
            <w:r w:rsidRPr="00F73CE7">
              <w:rPr>
                <w:lang w:val="it-IT"/>
              </w:rPr>
              <w:t>Bảng, phấn, máy tính, máy chiếu, presenter.</w:t>
            </w:r>
          </w:p>
          <w:p w:rsidR="009F5844" w:rsidRPr="004978A0" w:rsidRDefault="009F5844" w:rsidP="009F5844">
            <w:pPr>
              <w:rPr>
                <w:b/>
              </w:rPr>
            </w:pPr>
          </w:p>
          <w:p w:rsidR="009F5844" w:rsidRPr="004978A0" w:rsidRDefault="00447146" w:rsidP="009F5844">
            <w:pPr>
              <w:jc w:val="both"/>
              <w:rPr>
                <w:b/>
                <w:lang w:val="de-DE"/>
              </w:rPr>
            </w:pPr>
            <w:r w:rsidRPr="00182269">
              <w:rPr>
                <w:b/>
                <w:szCs w:val="22"/>
                <w:lang w:val="it-IT"/>
              </w:rPr>
              <w:t xml:space="preserve">I. Ổn định lớp học:                                                 </w:t>
            </w:r>
            <w:r w:rsidR="009F5844" w:rsidRPr="004978A0">
              <w:rPr>
                <w:b/>
              </w:rPr>
              <w:t>Thời gian 05 phút</w:t>
            </w:r>
          </w:p>
          <w:p w:rsidR="009F5844" w:rsidRPr="004978A0" w:rsidRDefault="009F5844" w:rsidP="009F5844">
            <w:pPr>
              <w:jc w:val="both"/>
              <w:rPr>
                <w:b/>
                <w:lang w:val="de-DE"/>
              </w:rPr>
            </w:pPr>
            <w:r w:rsidRPr="004978A0">
              <w:rPr>
                <w:b/>
                <w:lang w:val="de-DE"/>
              </w:rPr>
              <w:t>Số học sinh vắng:…………Tên:………………………….................................................................</w:t>
            </w:r>
          </w:p>
          <w:p w:rsidR="009F5844" w:rsidRPr="004978A0"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296"/>
              <w:gridCol w:w="2340"/>
              <w:gridCol w:w="1980"/>
              <w:gridCol w:w="1067"/>
            </w:tblGrid>
            <w:tr w:rsidR="009F5844" w:rsidRPr="004978A0" w:rsidTr="00F81C9E">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296" w:type="dxa"/>
                  <w:vMerge w:val="restart"/>
                </w:tcPr>
                <w:p w:rsidR="009F5844" w:rsidRPr="004978A0" w:rsidRDefault="009F5844" w:rsidP="009F5844"/>
                <w:p w:rsidR="009F5844" w:rsidRPr="004978A0" w:rsidRDefault="009F5844" w:rsidP="009F5844">
                  <w:r w:rsidRPr="004978A0">
                    <w:t>Nội dung giảng dạy</w:t>
                  </w:r>
                </w:p>
              </w:tc>
              <w:tc>
                <w:tcPr>
                  <w:tcW w:w="4320" w:type="dxa"/>
                  <w:gridSpan w:val="2"/>
                </w:tcPr>
                <w:p w:rsidR="009F5844" w:rsidRPr="004978A0" w:rsidRDefault="009F5844" w:rsidP="009F5844">
                  <w:pPr>
                    <w:jc w:val="center"/>
                  </w:pPr>
                  <w:r w:rsidRPr="004978A0">
                    <w:t>Hoạt động dạy học</w:t>
                  </w:r>
                </w:p>
              </w:tc>
              <w:tc>
                <w:tcPr>
                  <w:tcW w:w="1067" w:type="dxa"/>
                  <w:vMerge w:val="restart"/>
                </w:tcPr>
                <w:p w:rsidR="009F5844" w:rsidRPr="004978A0" w:rsidRDefault="009F5844" w:rsidP="009F5844">
                  <w:pPr>
                    <w:jc w:val="center"/>
                  </w:pPr>
                  <w:r w:rsidRPr="004978A0">
                    <w:t>Thời gian (phút)</w:t>
                  </w:r>
                </w:p>
              </w:tc>
            </w:tr>
            <w:tr w:rsidR="009F5844" w:rsidRPr="004978A0" w:rsidTr="00F81C9E">
              <w:trPr>
                <w:trHeight w:val="757"/>
              </w:trPr>
              <w:tc>
                <w:tcPr>
                  <w:tcW w:w="631" w:type="dxa"/>
                  <w:vMerge/>
                </w:tcPr>
                <w:p w:rsidR="009F5844" w:rsidRPr="004978A0" w:rsidRDefault="009F5844" w:rsidP="009F5844">
                  <w:pPr>
                    <w:jc w:val="center"/>
                  </w:pPr>
                </w:p>
              </w:tc>
              <w:tc>
                <w:tcPr>
                  <w:tcW w:w="4296" w:type="dxa"/>
                  <w:vMerge/>
                </w:tcPr>
                <w:p w:rsidR="009F5844" w:rsidRPr="004978A0" w:rsidRDefault="009F5844" w:rsidP="009F5844"/>
              </w:tc>
              <w:tc>
                <w:tcPr>
                  <w:tcW w:w="234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198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1067" w:type="dxa"/>
                  <w:vMerge/>
                </w:tcPr>
                <w:p w:rsidR="009F5844" w:rsidRPr="004978A0" w:rsidRDefault="009F5844" w:rsidP="009F5844">
                  <w:pPr>
                    <w:jc w:val="center"/>
                  </w:pPr>
                </w:p>
              </w:tc>
            </w:tr>
            <w:tr w:rsidR="009F5844" w:rsidRPr="00F73CE7" w:rsidTr="00F81C9E">
              <w:tc>
                <w:tcPr>
                  <w:tcW w:w="631" w:type="dxa"/>
                </w:tcPr>
                <w:p w:rsidR="009F5844" w:rsidRPr="00F73CE7" w:rsidRDefault="009F5844" w:rsidP="009F5844">
                  <w:pPr>
                    <w:jc w:val="center"/>
                  </w:pPr>
                  <w:r w:rsidRPr="00F73CE7">
                    <w:t>1</w:t>
                  </w:r>
                </w:p>
              </w:tc>
              <w:tc>
                <w:tcPr>
                  <w:tcW w:w="4296" w:type="dxa"/>
                </w:tcPr>
                <w:p w:rsidR="009F5844" w:rsidRPr="00F73CE7" w:rsidRDefault="009F5844" w:rsidP="009F5844">
                  <w:pPr>
                    <w:rPr>
                      <w:b/>
                      <w:lang w:val="de-DE"/>
                    </w:rPr>
                  </w:pPr>
                  <w:r w:rsidRPr="00F73CE7">
                    <w:rPr>
                      <w:b/>
                      <w:bCs/>
                      <w:u w:val="single"/>
                      <w:lang w:val="de-DE"/>
                    </w:rPr>
                    <w:t>Dẫn nhập</w:t>
                  </w:r>
                </w:p>
                <w:p w:rsidR="009F5844" w:rsidRPr="00F73CE7" w:rsidRDefault="009F5844" w:rsidP="009F5844">
                  <w:pPr>
                    <w:tabs>
                      <w:tab w:val="left" w:pos="8820"/>
                    </w:tabs>
                    <w:rPr>
                      <w:lang w:val="fr-FR"/>
                    </w:rPr>
                  </w:pPr>
                  <w:r w:rsidRPr="00F73CE7">
                    <w:rPr>
                      <w:bCs/>
                      <w:lang w:val="de-DE"/>
                    </w:rPr>
                    <w:t xml:space="preserve">Để hiểu rõ về </w:t>
                  </w:r>
                  <w:r w:rsidRPr="00F73CE7">
                    <w:rPr>
                      <w:lang w:val="fr-FR"/>
                    </w:rPr>
                    <w:t>chất dẻo, vật liệu compozit, tơ tổng hợp và tơ nhân tạo, cao su thiên nhiên và cao su tổng hợp.</w:t>
                  </w:r>
                </w:p>
                <w:p w:rsidR="009F5844" w:rsidRPr="00F73CE7" w:rsidRDefault="009F5844" w:rsidP="009F5844">
                  <w:pPr>
                    <w:rPr>
                      <w:bCs/>
                      <w:u w:val="single"/>
                      <w:lang w:val="de-DE"/>
                    </w:rPr>
                  </w:pPr>
                  <w:r w:rsidRPr="00F73CE7">
                    <w:rPr>
                      <w:bCs/>
                      <w:lang w:val="de-DE"/>
                    </w:rPr>
                    <w:t>Hôm nay, chúng ta sẽ tìm hiểu về  “Vật liệu polime”</w:t>
                  </w:r>
                </w:p>
              </w:tc>
              <w:tc>
                <w:tcPr>
                  <w:tcW w:w="2340" w:type="dxa"/>
                </w:tcPr>
                <w:p w:rsidR="009F5844" w:rsidRPr="00F73CE7" w:rsidRDefault="009F5844" w:rsidP="009F5844">
                  <w:pPr>
                    <w:jc w:val="both"/>
                    <w:rPr>
                      <w:lang w:val="de-DE"/>
                    </w:rPr>
                  </w:pPr>
                </w:p>
                <w:p w:rsidR="009F5844" w:rsidRPr="00F73CE7" w:rsidRDefault="009F5844" w:rsidP="009F5844">
                  <w:pPr>
                    <w:rPr>
                      <w:lang w:val="de-DE"/>
                    </w:rPr>
                  </w:pPr>
                  <w:r w:rsidRPr="00F73CE7">
                    <w:rPr>
                      <w:lang w:val="de-DE"/>
                    </w:rPr>
                    <w:t>Giảng viên trình bày nội dung bằng lời.</w:t>
                  </w:r>
                </w:p>
              </w:tc>
              <w:tc>
                <w:tcPr>
                  <w:tcW w:w="1980" w:type="dxa"/>
                </w:tcPr>
                <w:p w:rsidR="009F5844" w:rsidRPr="00F73CE7" w:rsidRDefault="009F5844" w:rsidP="009F5844">
                  <w:pPr>
                    <w:jc w:val="both"/>
                    <w:rPr>
                      <w:lang w:val="de-DE"/>
                    </w:rPr>
                  </w:pPr>
                </w:p>
                <w:p w:rsidR="009F5844" w:rsidRPr="00F73CE7" w:rsidRDefault="009F5844" w:rsidP="009F5844">
                  <w:pPr>
                    <w:rPr>
                      <w:lang w:val="de-DE"/>
                    </w:rPr>
                  </w:pPr>
                  <w:r w:rsidRPr="00F73CE7">
                    <w:rPr>
                      <w:lang w:val="de-DE"/>
                    </w:rPr>
                    <w:t>Học sinh lắng</w:t>
                  </w:r>
                  <w:r w:rsidRPr="00F73CE7">
                    <w:rPr>
                      <w:lang w:val="de-DE"/>
                    </w:rPr>
                    <w:cr/>
                    <w:t>nghe.</w:t>
                  </w:r>
                </w:p>
              </w:tc>
              <w:tc>
                <w:tcPr>
                  <w:tcW w:w="1067" w:type="dxa"/>
                </w:tcPr>
                <w:p w:rsidR="009F5844" w:rsidRPr="00F73CE7" w:rsidRDefault="009F5844" w:rsidP="009F5844">
                  <w:pPr>
                    <w:jc w:val="center"/>
                    <w:rPr>
                      <w:lang w:val="de-DE"/>
                    </w:rPr>
                  </w:pPr>
                </w:p>
                <w:p w:rsidR="009F5844" w:rsidRPr="00F73CE7" w:rsidRDefault="009F5844" w:rsidP="009F5844">
                  <w:pPr>
                    <w:jc w:val="center"/>
                    <w:rPr>
                      <w:lang w:val="de-DE"/>
                    </w:rPr>
                  </w:pPr>
                  <w:r w:rsidRPr="00F73CE7">
                    <w:rPr>
                      <w:lang w:val="de-DE"/>
                    </w:rPr>
                    <w:t>1</w:t>
                  </w:r>
                </w:p>
                <w:p w:rsidR="009F5844" w:rsidRPr="00F73CE7" w:rsidRDefault="009F5844" w:rsidP="009F5844">
                  <w:pPr>
                    <w:jc w:val="center"/>
                    <w:rPr>
                      <w:lang w:val="de-DE"/>
                    </w:rPr>
                  </w:pPr>
                  <w:r w:rsidRPr="00F73CE7">
                    <w:rPr>
                      <w:lang w:val="de-DE"/>
                    </w:rPr>
                    <w:t>phút</w:t>
                  </w:r>
                </w:p>
              </w:tc>
            </w:tr>
            <w:tr w:rsidR="009F5844" w:rsidRPr="00F73CE7" w:rsidTr="00F81C9E">
              <w:tc>
                <w:tcPr>
                  <w:tcW w:w="631" w:type="dxa"/>
                </w:tcPr>
                <w:p w:rsidR="009F5844" w:rsidRPr="00F73CE7" w:rsidRDefault="009F5844" w:rsidP="009F5844">
                  <w:pPr>
                    <w:jc w:val="center"/>
                  </w:pPr>
                  <w:r w:rsidRPr="00F73CE7">
                    <w:t>2</w:t>
                  </w:r>
                </w:p>
                <w:p w:rsidR="009F5844" w:rsidRPr="00F73CE7" w:rsidRDefault="009F5844" w:rsidP="009F5844"/>
                <w:p w:rsidR="009F5844" w:rsidRPr="00F73CE7" w:rsidRDefault="009F5844" w:rsidP="009F5844"/>
                <w:p w:rsidR="009F5844" w:rsidRPr="00F73CE7" w:rsidRDefault="009F5844" w:rsidP="009F5844"/>
                <w:p w:rsidR="009F5844" w:rsidRPr="00F73CE7" w:rsidRDefault="009F5844" w:rsidP="009F5844">
                  <w:pPr>
                    <w:jc w:val="center"/>
                  </w:pPr>
                </w:p>
                <w:p w:rsidR="009F5844" w:rsidRPr="00F73CE7" w:rsidRDefault="009F5844" w:rsidP="009F5844">
                  <w:pPr>
                    <w:jc w:val="center"/>
                  </w:pPr>
                </w:p>
                <w:p w:rsidR="009F5844" w:rsidRPr="00F73CE7" w:rsidRDefault="009F5844" w:rsidP="009F5844">
                  <w:pPr>
                    <w:jc w:val="center"/>
                  </w:pPr>
                </w:p>
                <w:p w:rsidR="009F5844" w:rsidRPr="00F73CE7" w:rsidRDefault="009F5844" w:rsidP="009F5844">
                  <w:pPr>
                    <w:jc w:val="center"/>
                  </w:pPr>
                </w:p>
                <w:p w:rsidR="009F5844" w:rsidRPr="00F73CE7" w:rsidRDefault="009F5844" w:rsidP="009F5844">
                  <w:pPr>
                    <w:jc w:val="center"/>
                  </w:pPr>
                </w:p>
                <w:p w:rsidR="009F5844" w:rsidRPr="00F73CE7" w:rsidRDefault="009F5844" w:rsidP="009F5844">
                  <w:pPr>
                    <w:jc w:val="center"/>
                  </w:pPr>
                </w:p>
                <w:p w:rsidR="009F5844" w:rsidRPr="00F73CE7" w:rsidRDefault="009F5844" w:rsidP="009F5844">
                  <w:pPr>
                    <w:jc w:val="center"/>
                  </w:pPr>
                </w:p>
              </w:tc>
              <w:tc>
                <w:tcPr>
                  <w:tcW w:w="4296" w:type="dxa"/>
                </w:tcPr>
                <w:p w:rsidR="009F5844" w:rsidRPr="00F73CE7" w:rsidRDefault="009F5844" w:rsidP="009F5844">
                  <w:pPr>
                    <w:rPr>
                      <w:b/>
                      <w:bCs/>
                      <w:u w:val="single"/>
                      <w:lang w:val="nb-NO"/>
                    </w:rPr>
                  </w:pPr>
                  <w:r w:rsidRPr="00F73CE7">
                    <w:rPr>
                      <w:b/>
                      <w:bCs/>
                      <w:u w:val="single"/>
                      <w:lang w:val="nb-NO"/>
                    </w:rPr>
                    <w:t>Giảng bài mới</w:t>
                  </w:r>
                </w:p>
                <w:p w:rsidR="009F5844" w:rsidRPr="00F73CE7" w:rsidRDefault="009F5844" w:rsidP="009F5844">
                  <w:pPr>
                    <w:outlineLvl w:val="0"/>
                  </w:pPr>
                  <w:r w:rsidRPr="00F73CE7">
                    <w:t>1. Chất dẻo</w:t>
                  </w:r>
                </w:p>
                <w:p w:rsidR="00D345C0" w:rsidRPr="00E85B21" w:rsidRDefault="009F5844" w:rsidP="00D345C0">
                  <w:pPr>
                    <w:tabs>
                      <w:tab w:val="left" w:leader="dot" w:pos="9498"/>
                    </w:tabs>
                    <w:spacing w:before="120"/>
                    <w:jc w:val="both"/>
                    <w:rPr>
                      <w:sz w:val="26"/>
                      <w:szCs w:val="26"/>
                    </w:rPr>
                  </w:pPr>
                  <w:r w:rsidRPr="00F73CE7">
                    <w:t>1.1. Khái niệm về chất dẻo và vật liệu compozit</w:t>
                  </w:r>
                  <w:r w:rsidR="00D345C0">
                    <w:rPr>
                      <w:lang w:val="vi-VN"/>
                    </w:rPr>
                    <w:t>:</w:t>
                  </w:r>
                  <w:r w:rsidR="00D345C0" w:rsidRPr="00E85B21">
                    <w:rPr>
                      <w:sz w:val="26"/>
                      <w:szCs w:val="26"/>
                    </w:rPr>
                    <w:t xml:space="preserve"> Vật liệu compozit là vật liệu hỗn hợp gồm ít nhất hai thành phần phân tán vào nhau mà không tan vào nhau.</w:t>
                  </w:r>
                </w:p>
                <w:p w:rsidR="00D345C0" w:rsidRDefault="009F5844" w:rsidP="00D345C0">
                  <w:pPr>
                    <w:outlineLvl w:val="0"/>
                    <w:rPr>
                      <w:lang w:val="vi-VN"/>
                    </w:rPr>
                  </w:pPr>
                  <w:r w:rsidRPr="00F73CE7">
                    <w:t>1.2. Một số polime dùng làm chất dẻo</w:t>
                  </w:r>
                </w:p>
                <w:p w:rsidR="00D345C0" w:rsidRDefault="00D345C0" w:rsidP="00D345C0">
                  <w:pPr>
                    <w:outlineLvl w:val="0"/>
                    <w:rPr>
                      <w:i/>
                      <w:iCs/>
                      <w:sz w:val="26"/>
                      <w:szCs w:val="26"/>
                      <w:lang w:val="vi-VN"/>
                    </w:rPr>
                  </w:pPr>
                  <w:r w:rsidRPr="00D345C0">
                    <w:rPr>
                      <w:i/>
                      <w:iCs/>
                      <w:sz w:val="26"/>
                      <w:szCs w:val="26"/>
                    </w:rPr>
                    <w:t>1.2.1. Polietilen PE</w:t>
                  </w:r>
                </w:p>
                <w:p w:rsidR="00D345C0" w:rsidRPr="00D345C0" w:rsidRDefault="00D345C0" w:rsidP="00D345C0">
                  <w:pPr>
                    <w:outlineLvl w:val="0"/>
                    <w:rPr>
                      <w:i/>
                      <w:iCs/>
                      <w:sz w:val="26"/>
                      <w:szCs w:val="26"/>
                      <w:lang w:val="vi-VN"/>
                    </w:rPr>
                  </w:pPr>
                  <w:r w:rsidRPr="00D345C0">
                    <w:rPr>
                      <w:i/>
                      <w:iCs/>
                      <w:sz w:val="26"/>
                      <w:szCs w:val="26"/>
                    </w:rPr>
                    <w:t>1.2.2. Poli(vinyl clorua) PVC</w:t>
                  </w:r>
                </w:p>
                <w:p w:rsidR="00D345C0" w:rsidRDefault="009F5844" w:rsidP="00D345C0">
                  <w:pPr>
                    <w:rPr>
                      <w:lang w:val="vi-VN"/>
                    </w:rPr>
                  </w:pPr>
                  <w:r w:rsidRPr="00F73CE7">
                    <w:t>2. Tơ</w:t>
                  </w:r>
                </w:p>
                <w:p w:rsidR="00D345C0" w:rsidRPr="00D345C0" w:rsidRDefault="009F5844" w:rsidP="00D345C0">
                  <w:r w:rsidRPr="00F73CE7">
                    <w:t>2.1. Khái niệm</w:t>
                  </w:r>
                  <w:r w:rsidR="00D345C0">
                    <w:rPr>
                      <w:lang w:val="vi-VN"/>
                    </w:rPr>
                    <w:t>:</w:t>
                  </w:r>
                  <w:r w:rsidR="00D345C0" w:rsidRPr="00E85B21">
                    <w:rPr>
                      <w:iCs/>
                      <w:sz w:val="26"/>
                      <w:szCs w:val="26"/>
                    </w:rPr>
                    <w:t xml:space="preserve"> Tơ là những vật liệu polime hình sợi dài và mảnh với độ bền nhất định.</w:t>
                  </w:r>
                </w:p>
                <w:p w:rsidR="00D345C0" w:rsidRDefault="009F5844" w:rsidP="00D345C0">
                  <w:pPr>
                    <w:outlineLvl w:val="0"/>
                    <w:rPr>
                      <w:lang w:val="vi-VN"/>
                    </w:rPr>
                  </w:pPr>
                  <w:r w:rsidRPr="00F73CE7">
                    <w:lastRenderedPageBreak/>
                    <w:t>2.2. Phân loại</w:t>
                  </w:r>
                </w:p>
                <w:p w:rsidR="00F81C9E" w:rsidRDefault="00D345C0" w:rsidP="00F81C9E">
                  <w:pPr>
                    <w:outlineLvl w:val="0"/>
                    <w:rPr>
                      <w:sz w:val="26"/>
                      <w:szCs w:val="26"/>
                      <w:lang w:val="vi-VN"/>
                    </w:rPr>
                  </w:pPr>
                  <w:r w:rsidRPr="00E85B21">
                    <w:rPr>
                      <w:sz w:val="26"/>
                      <w:szCs w:val="26"/>
                    </w:rPr>
                    <w:t>a) Tơ thiên nhiên: bông, le</w:t>
                  </w:r>
                  <w:r w:rsidR="00F81C9E">
                    <w:rPr>
                      <w:sz w:val="26"/>
                      <w:szCs w:val="26"/>
                    </w:rPr>
                    <w:t xml:space="preserve">n, tơ tằm, </w:t>
                  </w:r>
                </w:p>
                <w:p w:rsidR="00D345C0" w:rsidRDefault="00D345C0" w:rsidP="00F81C9E">
                  <w:pPr>
                    <w:outlineLvl w:val="0"/>
                    <w:rPr>
                      <w:sz w:val="26"/>
                      <w:szCs w:val="26"/>
                      <w:lang w:val="vi-VN"/>
                    </w:rPr>
                  </w:pPr>
                  <w:r w:rsidRPr="00E85B21">
                    <w:rPr>
                      <w:sz w:val="26"/>
                      <w:szCs w:val="26"/>
                    </w:rPr>
                    <w:t xml:space="preserve">b) Tơ hóa học: </w:t>
                  </w:r>
                </w:p>
                <w:p w:rsidR="00D345C0" w:rsidRPr="00D345C0" w:rsidRDefault="00D345C0" w:rsidP="00D345C0">
                  <w:pPr>
                    <w:tabs>
                      <w:tab w:val="left" w:leader="dot" w:pos="9498"/>
                    </w:tabs>
                    <w:spacing w:before="120"/>
                    <w:rPr>
                      <w:sz w:val="26"/>
                      <w:szCs w:val="26"/>
                      <w:lang w:val="vi-VN"/>
                    </w:rPr>
                  </w:pPr>
                  <w:r w:rsidRPr="00E85B21">
                    <w:rPr>
                      <w:sz w:val="26"/>
                      <w:szCs w:val="26"/>
                    </w:rPr>
                    <w:t xml:space="preserve">- Tơ tổng hợp </w:t>
                  </w:r>
                </w:p>
                <w:p w:rsidR="00F81C9E" w:rsidRDefault="00F81C9E" w:rsidP="00D345C0">
                  <w:pPr>
                    <w:tabs>
                      <w:tab w:val="left" w:leader="dot" w:pos="9498"/>
                    </w:tabs>
                    <w:spacing w:before="120"/>
                    <w:rPr>
                      <w:sz w:val="26"/>
                      <w:szCs w:val="26"/>
                      <w:lang w:val="vi-VN"/>
                    </w:rPr>
                  </w:pPr>
                  <w:r>
                    <w:rPr>
                      <w:sz w:val="26"/>
                      <w:szCs w:val="26"/>
                    </w:rPr>
                    <w:t xml:space="preserve"> </w:t>
                  </w:r>
                  <w:r w:rsidR="00D345C0" w:rsidRPr="00E85B21">
                    <w:rPr>
                      <w:sz w:val="26"/>
                      <w:szCs w:val="26"/>
                    </w:rPr>
                    <w:t>+ Tơ poliamit:</w:t>
                  </w:r>
                  <w:r>
                    <w:rPr>
                      <w:sz w:val="26"/>
                      <w:szCs w:val="26"/>
                    </w:rPr>
                    <w:t xml:space="preserve"> nilon, capro</w:t>
                  </w:r>
                </w:p>
                <w:p w:rsidR="00D345C0" w:rsidRPr="00E85B21" w:rsidRDefault="00D345C0" w:rsidP="00D345C0">
                  <w:pPr>
                    <w:tabs>
                      <w:tab w:val="left" w:leader="dot" w:pos="9498"/>
                    </w:tabs>
                    <w:spacing w:before="120"/>
                    <w:rPr>
                      <w:sz w:val="26"/>
                      <w:szCs w:val="26"/>
                    </w:rPr>
                  </w:pPr>
                  <w:r w:rsidRPr="00E85B21">
                    <w:rPr>
                      <w:sz w:val="26"/>
                      <w:szCs w:val="26"/>
                    </w:rPr>
                    <w:t xml:space="preserve"> + Tơ vinylic thế (vinilon, nitron, …)</w:t>
                  </w:r>
                </w:p>
                <w:p w:rsidR="00D345C0" w:rsidRPr="00E85B21" w:rsidRDefault="00F81C9E" w:rsidP="00D345C0">
                  <w:pPr>
                    <w:tabs>
                      <w:tab w:val="left" w:leader="dot" w:pos="9498"/>
                    </w:tabs>
                    <w:spacing w:before="120"/>
                    <w:rPr>
                      <w:sz w:val="26"/>
                      <w:szCs w:val="26"/>
                    </w:rPr>
                  </w:pPr>
                  <w:r>
                    <w:rPr>
                      <w:sz w:val="26"/>
                      <w:szCs w:val="26"/>
                    </w:rPr>
                    <w:t xml:space="preserve"> </w:t>
                  </w:r>
                  <w:r w:rsidR="00D345C0" w:rsidRPr="00E85B21">
                    <w:rPr>
                      <w:sz w:val="26"/>
                      <w:szCs w:val="26"/>
                    </w:rPr>
                    <w:t xml:space="preserve"> - Tơ nhân tạo (tơ bán tổng hợp): tơ visco, tơ xenlulozơ axetat, …</w:t>
                  </w:r>
                </w:p>
                <w:p w:rsidR="009F5844" w:rsidRPr="00F73CE7" w:rsidRDefault="009F5844" w:rsidP="009F5844">
                  <w:pPr>
                    <w:outlineLvl w:val="0"/>
                  </w:pPr>
                  <w:r w:rsidRPr="00F73CE7">
                    <w:t>2.3. Một số loại tơ tổng hợp thường gặp</w:t>
                  </w:r>
                </w:p>
                <w:p w:rsidR="00F81C9E" w:rsidRDefault="009F5844" w:rsidP="00F81C9E">
                  <w:pPr>
                    <w:rPr>
                      <w:lang w:val="vi-VN"/>
                    </w:rPr>
                  </w:pPr>
                  <w:r w:rsidRPr="00F73CE7">
                    <w:t>3. Cao su</w:t>
                  </w:r>
                </w:p>
                <w:p w:rsidR="00F81C9E" w:rsidRPr="00F81C9E" w:rsidRDefault="009F5844" w:rsidP="00F81C9E">
                  <w:r w:rsidRPr="00F73CE7">
                    <w:t>3.1. Khái niệm</w:t>
                  </w:r>
                  <w:r w:rsidR="00F81C9E" w:rsidRPr="00E85B21">
                    <w:rPr>
                      <w:iCs/>
                      <w:sz w:val="26"/>
                      <w:szCs w:val="26"/>
                    </w:rPr>
                    <w:t xml:space="preserve"> Cao su là loại vật liệu polime có tính đàn hồi. Tính đàn hồi là tính bị biến dạng khi chịu lực tác dụng bên ngoài và trở lại dạng ban đầu khi lực đó thôi tác dụng. </w:t>
                  </w:r>
                </w:p>
                <w:p w:rsidR="009F5844" w:rsidRPr="00F73CE7" w:rsidRDefault="009F5844" w:rsidP="009F5844">
                  <w:r w:rsidRPr="00F73CE7">
                    <w:t>3.2. Phân loại</w:t>
                  </w:r>
                </w:p>
                <w:p w:rsidR="00F81C9E" w:rsidRPr="00E85B21" w:rsidRDefault="009F5844" w:rsidP="00F81C9E">
                  <w:pPr>
                    <w:tabs>
                      <w:tab w:val="left" w:leader="dot" w:pos="9498"/>
                    </w:tabs>
                    <w:spacing w:before="120"/>
                    <w:jc w:val="both"/>
                    <w:rPr>
                      <w:iCs/>
                      <w:sz w:val="26"/>
                      <w:szCs w:val="26"/>
                    </w:rPr>
                  </w:pPr>
                  <w:r w:rsidRPr="00F73CE7">
                    <w:t>a) Cao su thiên nhiên</w:t>
                  </w:r>
                  <w:r w:rsidR="00F81C9E">
                    <w:rPr>
                      <w:lang w:val="vi-VN"/>
                    </w:rPr>
                    <w:t>:</w:t>
                  </w:r>
                  <w:r w:rsidR="00F81C9E" w:rsidRPr="00E85B21">
                    <w:rPr>
                      <w:iCs/>
                      <w:sz w:val="26"/>
                      <w:szCs w:val="26"/>
                    </w:rPr>
                    <w:t xml:space="preserve"> Cao su thiên nhiên lấy từ mủ cây cao su. Cao su thiên nhiên là polime của isopren.</w:t>
                  </w:r>
                </w:p>
                <w:p w:rsidR="00F81C9E" w:rsidRPr="00E85B21" w:rsidRDefault="009F5844" w:rsidP="00F81C9E">
                  <w:pPr>
                    <w:tabs>
                      <w:tab w:val="left" w:leader="dot" w:pos="9498"/>
                    </w:tabs>
                    <w:spacing w:before="120"/>
                    <w:rPr>
                      <w:iCs/>
                      <w:sz w:val="26"/>
                      <w:szCs w:val="26"/>
                    </w:rPr>
                  </w:pPr>
                  <w:r w:rsidRPr="00F73CE7">
                    <w:t>b) Cao su tổng hợp</w:t>
                  </w:r>
                  <w:r w:rsidR="00F81C9E">
                    <w:rPr>
                      <w:lang w:val="vi-VN"/>
                    </w:rPr>
                    <w:t>:</w:t>
                  </w:r>
                  <w:r w:rsidR="00F81C9E" w:rsidRPr="00E85B21">
                    <w:rPr>
                      <w:iCs/>
                      <w:sz w:val="26"/>
                      <w:szCs w:val="26"/>
                    </w:rPr>
                    <w:t xml:space="preserve"> Cao su tổng hợp là loại vật liệu polime tương tự cao su thiên nhiên, thường được điều chế từ các ankađien bằng phản ứng trùng hợp.</w:t>
                  </w:r>
                </w:p>
                <w:p w:rsidR="009F5844" w:rsidRPr="00F81C9E" w:rsidRDefault="009F5844" w:rsidP="009F5844">
                  <w:pPr>
                    <w:outlineLvl w:val="0"/>
                    <w:rPr>
                      <w:bCs/>
                      <w:lang w:val="vi-VN"/>
                    </w:rPr>
                  </w:pPr>
                </w:p>
              </w:tc>
              <w:tc>
                <w:tcPr>
                  <w:tcW w:w="2340" w:type="dxa"/>
                </w:tcPr>
                <w:p w:rsidR="009F5844" w:rsidRPr="00F73CE7" w:rsidRDefault="009F5844" w:rsidP="009F5844">
                  <w:pPr>
                    <w:rPr>
                      <w:lang w:val="nb-NO"/>
                    </w:rPr>
                  </w:pPr>
                </w:p>
                <w:p w:rsidR="009F5844" w:rsidRPr="00F73CE7" w:rsidRDefault="009F5844" w:rsidP="009F5844">
                  <w:pPr>
                    <w:rPr>
                      <w:lang w:val="de-DE"/>
                    </w:rPr>
                  </w:pPr>
                </w:p>
                <w:p w:rsidR="009F5844" w:rsidRPr="00F73CE7" w:rsidRDefault="009F5844" w:rsidP="009F5844">
                  <w:pPr>
                    <w:rPr>
                      <w:lang w:val="de-DE"/>
                    </w:rPr>
                  </w:pPr>
                  <w:r w:rsidRPr="00F73CE7">
                    <w:rPr>
                      <w:lang w:val="de-DE"/>
                    </w:rPr>
                    <w:t>Giảng viên trình bày, giải thích nội dung bằng lời, cho thí dụ và viết CTCT minh họa</w:t>
                  </w:r>
                  <w:r w:rsidRPr="00F73CE7">
                    <w:t>.</w:t>
                  </w:r>
                </w:p>
                <w:p w:rsidR="009F5844" w:rsidRPr="00F73CE7" w:rsidRDefault="009F5844" w:rsidP="009F5844"/>
                <w:p w:rsidR="009F5844" w:rsidRDefault="009F5844" w:rsidP="009F5844">
                  <w:r w:rsidRPr="00F73CE7">
                    <w:rPr>
                      <w:lang w:val="de-DE"/>
                    </w:rPr>
                    <w:t>Giảng viên giải thích và hướng dẫn giải b</w:t>
                  </w:r>
                  <w:r w:rsidRPr="00F73CE7">
                    <w:t>ài tập 27 – 30 trong giáo trình.</w:t>
                  </w:r>
                </w:p>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9F5844"/>
                <w:p w:rsidR="00375EBE" w:rsidRDefault="00375EBE" w:rsidP="00375EBE">
                  <w:pPr>
                    <w:spacing w:line="276" w:lineRule="auto"/>
                    <w:rPr>
                      <w:lang w:val="nb-NO"/>
                    </w:rPr>
                  </w:pPr>
                  <w:r w:rsidRPr="00CB6D3A">
                    <w:rPr>
                      <w:lang w:val="nb-NO"/>
                    </w:rPr>
                    <w:t>GV nêu câu hỏi</w:t>
                  </w:r>
                </w:p>
                <w:p w:rsidR="00375EBE" w:rsidRDefault="00375EBE" w:rsidP="009F5844">
                  <w:pPr>
                    <w:rPr>
                      <w:lang w:val="de-DE"/>
                    </w:rPr>
                  </w:pPr>
                </w:p>
                <w:p w:rsidR="00375EBE" w:rsidRPr="00F73CE7" w:rsidRDefault="00375EBE" w:rsidP="009F5844">
                  <w:pPr>
                    <w:rPr>
                      <w:lang w:val="nb-NO"/>
                    </w:rPr>
                  </w:pPr>
                  <w:r w:rsidRPr="00F73CE7">
                    <w:rPr>
                      <w:lang w:val="de-DE"/>
                    </w:rPr>
                    <w:t>Giảng viên trình bày</w:t>
                  </w:r>
                  <w:r>
                    <w:rPr>
                      <w:lang w:val="de-DE"/>
                    </w:rPr>
                    <w:t xml:space="preserve"> khái niệm</w:t>
                  </w:r>
                </w:p>
              </w:tc>
              <w:tc>
                <w:tcPr>
                  <w:tcW w:w="1980" w:type="dxa"/>
                </w:tcPr>
                <w:p w:rsidR="009F5844" w:rsidRPr="00F73CE7" w:rsidRDefault="009F5844" w:rsidP="009F5844">
                  <w:pPr>
                    <w:rPr>
                      <w:lang w:val="nb-NO"/>
                    </w:rPr>
                  </w:pPr>
                </w:p>
                <w:p w:rsidR="009F5844" w:rsidRPr="00F73CE7" w:rsidRDefault="009F5844" w:rsidP="009F5844">
                  <w:pPr>
                    <w:rPr>
                      <w:lang w:val="nb-NO"/>
                    </w:rPr>
                  </w:pPr>
                </w:p>
                <w:p w:rsidR="009F5844" w:rsidRPr="00F73CE7" w:rsidRDefault="009F5844" w:rsidP="009F5844">
                  <w:pPr>
                    <w:rPr>
                      <w:lang w:val="de-DE"/>
                    </w:rPr>
                  </w:pPr>
                  <w:r w:rsidRPr="00F73CE7">
                    <w:rPr>
                      <w:lang w:val="de-DE"/>
                    </w:rPr>
                    <w:t>Học sinh lắng nghe và ghi chép những nội dung cần thiết.</w:t>
                  </w:r>
                </w:p>
                <w:p w:rsidR="009F5844" w:rsidRPr="00F73CE7" w:rsidRDefault="009F5844" w:rsidP="009F5844">
                  <w:pPr>
                    <w:rPr>
                      <w:lang w:val="de-DE"/>
                    </w:rPr>
                  </w:pPr>
                </w:p>
                <w:p w:rsidR="009F5844" w:rsidRPr="00F73CE7" w:rsidRDefault="009F5844" w:rsidP="009F5844">
                  <w:pPr>
                    <w:rPr>
                      <w:lang w:val="nb-NO"/>
                    </w:rPr>
                  </w:pPr>
                </w:p>
                <w:p w:rsidR="009F5844" w:rsidRPr="00F73CE7" w:rsidRDefault="009F5844" w:rsidP="009F5844">
                  <w:pPr>
                    <w:rPr>
                      <w:lang w:val="nb-NO"/>
                    </w:rPr>
                  </w:pPr>
                  <w:r w:rsidRPr="00F73CE7">
                    <w:rPr>
                      <w:lang w:val="nb-NO"/>
                    </w:rPr>
                    <w:t>Học sinh lắng nghe và làm các bài tập theo hướng dẫn.</w:t>
                  </w:r>
                </w:p>
                <w:p w:rsidR="009F5844" w:rsidRPr="00F73CE7" w:rsidRDefault="009F5844" w:rsidP="009F5844">
                  <w:pPr>
                    <w:rPr>
                      <w:lang w:val="nb-NO"/>
                    </w:rPr>
                  </w:pPr>
                </w:p>
                <w:p w:rsidR="00375EBE" w:rsidRDefault="00375EBE" w:rsidP="009F5844">
                  <w:pPr>
                    <w:rPr>
                      <w:lang w:val="nb-NO"/>
                    </w:rPr>
                  </w:pPr>
                </w:p>
                <w:p w:rsidR="009F5844" w:rsidRDefault="009F5844"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Default="00375EBE" w:rsidP="00375EBE">
                  <w:pPr>
                    <w:jc w:val="center"/>
                    <w:rPr>
                      <w:lang w:val="nb-NO"/>
                    </w:rPr>
                  </w:pPr>
                </w:p>
                <w:p w:rsidR="00375EBE" w:rsidRPr="00375EBE" w:rsidRDefault="00375EBE" w:rsidP="00375EBE">
                  <w:pPr>
                    <w:rPr>
                      <w:lang w:val="nb-NO"/>
                    </w:rPr>
                  </w:pPr>
                  <w:r>
                    <w:rPr>
                      <w:lang w:val="nb-NO"/>
                    </w:rPr>
                    <w:t>HS trả lời</w:t>
                  </w:r>
                </w:p>
              </w:tc>
              <w:tc>
                <w:tcPr>
                  <w:tcW w:w="1067" w:type="dxa"/>
                </w:tcPr>
                <w:p w:rsidR="009F5844" w:rsidRPr="00F73CE7" w:rsidRDefault="009F5844" w:rsidP="009F5844">
                  <w:pPr>
                    <w:rPr>
                      <w:lang w:val="de-DE"/>
                    </w:rPr>
                  </w:pPr>
                </w:p>
                <w:p w:rsidR="009F5844" w:rsidRPr="00F73CE7" w:rsidRDefault="009F5844" w:rsidP="009F5844">
                  <w:pPr>
                    <w:rPr>
                      <w:lang w:val="de-DE"/>
                    </w:rPr>
                  </w:pPr>
                </w:p>
                <w:p w:rsidR="009F5844" w:rsidRPr="00F73CE7" w:rsidRDefault="009F5844" w:rsidP="009F5844">
                  <w:pPr>
                    <w:rPr>
                      <w:lang w:val="de-DE"/>
                    </w:rPr>
                  </w:pPr>
                </w:p>
                <w:p w:rsidR="009F5844" w:rsidRPr="00F73CE7" w:rsidRDefault="009F5844" w:rsidP="009F5844">
                  <w:pPr>
                    <w:jc w:val="center"/>
                    <w:rPr>
                      <w:lang w:val="de-DE"/>
                    </w:rPr>
                  </w:pPr>
                </w:p>
                <w:p w:rsidR="009F5844" w:rsidRPr="00F73CE7" w:rsidRDefault="009F5844" w:rsidP="009F5844">
                  <w:pPr>
                    <w:ind w:left="5"/>
                    <w:rPr>
                      <w:lang w:val="de-DE"/>
                    </w:rPr>
                  </w:pPr>
                </w:p>
                <w:p w:rsidR="009F5844" w:rsidRPr="00F73CE7" w:rsidRDefault="009F5844" w:rsidP="009F5844">
                  <w:pPr>
                    <w:jc w:val="center"/>
                    <w:rPr>
                      <w:lang w:val="de-DE"/>
                    </w:rPr>
                  </w:pPr>
                  <w:r w:rsidRPr="00F73CE7">
                    <w:rPr>
                      <w:lang w:val="de-DE"/>
                    </w:rPr>
                    <w:t xml:space="preserve"> 73 phút</w:t>
                  </w:r>
                </w:p>
              </w:tc>
            </w:tr>
            <w:tr w:rsidR="009F5844" w:rsidRPr="00F73CE7" w:rsidTr="00F81C9E">
              <w:tc>
                <w:tcPr>
                  <w:tcW w:w="631" w:type="dxa"/>
                </w:tcPr>
                <w:p w:rsidR="009F5844" w:rsidRPr="00F73CE7" w:rsidRDefault="009F5844" w:rsidP="009F5844">
                  <w:pPr>
                    <w:jc w:val="center"/>
                  </w:pPr>
                  <w:r w:rsidRPr="00F73CE7">
                    <w:lastRenderedPageBreak/>
                    <w:t>3</w:t>
                  </w:r>
                </w:p>
              </w:tc>
              <w:tc>
                <w:tcPr>
                  <w:tcW w:w="4296" w:type="dxa"/>
                </w:tcPr>
                <w:p w:rsidR="009F5844" w:rsidRPr="00F73CE7" w:rsidRDefault="009F5844" w:rsidP="009F5844">
                  <w:pPr>
                    <w:rPr>
                      <w:b/>
                      <w:lang w:val="nb-NO"/>
                    </w:rPr>
                  </w:pPr>
                  <w:r w:rsidRPr="00F73CE7">
                    <w:rPr>
                      <w:b/>
                      <w:bCs/>
                      <w:u w:val="single"/>
                      <w:lang w:val="nb-NO"/>
                    </w:rPr>
                    <w:t>Củng cố kiến thức và kết thúc bài</w:t>
                  </w:r>
                </w:p>
                <w:p w:rsidR="009F5844" w:rsidRPr="00F73CE7" w:rsidRDefault="009F5844" w:rsidP="009F5844">
                  <w:pPr>
                    <w:tabs>
                      <w:tab w:val="left" w:leader="dot" w:pos="9498"/>
                    </w:tabs>
                  </w:pPr>
                  <w:r w:rsidRPr="00F73CE7">
                    <w:t>1. Khái niệm về chất dẻo, tơ và cao su.</w:t>
                  </w:r>
                </w:p>
                <w:p w:rsidR="009F5844" w:rsidRPr="00F73CE7" w:rsidRDefault="009F5844" w:rsidP="009F5844">
                  <w:pPr>
                    <w:tabs>
                      <w:tab w:val="left" w:leader="dot" w:pos="9498"/>
                    </w:tabs>
                  </w:pPr>
                  <w:r w:rsidRPr="00F73CE7">
                    <w:t>2. Phân loại về chất dẻo, tơ và cao su.</w:t>
                  </w:r>
                </w:p>
                <w:p w:rsidR="009F5844" w:rsidRPr="00F73CE7" w:rsidRDefault="009F5844" w:rsidP="009F5844">
                  <w:pPr>
                    <w:rPr>
                      <w:bCs/>
                      <w:u w:val="single"/>
                      <w:lang w:val="nb-NO"/>
                    </w:rPr>
                  </w:pPr>
                </w:p>
              </w:tc>
              <w:tc>
                <w:tcPr>
                  <w:tcW w:w="2340" w:type="dxa"/>
                </w:tcPr>
                <w:p w:rsidR="009F5844" w:rsidRPr="00F73CE7" w:rsidRDefault="009F5844" w:rsidP="009F5844">
                  <w:pPr>
                    <w:rPr>
                      <w:lang w:val="de-DE"/>
                    </w:rPr>
                  </w:pPr>
                </w:p>
                <w:p w:rsidR="009F5844" w:rsidRPr="00F73CE7" w:rsidRDefault="009F5844" w:rsidP="009F5844">
                  <w:pPr>
                    <w:rPr>
                      <w:i/>
                      <w:lang w:val="de-DE"/>
                    </w:rPr>
                  </w:pPr>
                  <w:r w:rsidRPr="00F73CE7">
                    <w:rPr>
                      <w:lang w:val="de-DE"/>
                    </w:rPr>
                    <w:t>Giảng viên trình bày tóm tắt nội dung bằng lời</w:t>
                  </w:r>
                </w:p>
              </w:tc>
              <w:tc>
                <w:tcPr>
                  <w:tcW w:w="1980" w:type="dxa"/>
                </w:tcPr>
                <w:p w:rsidR="00375EBE" w:rsidRDefault="00375EBE" w:rsidP="009F5844"/>
                <w:p w:rsidR="009F5844" w:rsidRPr="00F73CE7" w:rsidRDefault="009F5844" w:rsidP="009F5844">
                  <w:pPr>
                    <w:rPr>
                      <w:i/>
                      <w:lang w:val="de-DE"/>
                    </w:rPr>
                  </w:pPr>
                  <w:r w:rsidRPr="00F73CE7">
                    <w:rPr>
                      <w:lang w:val="de-DE"/>
                    </w:rPr>
                    <w:t>Học sinh lắng nghe và ghi chép những nội dung cần thiết.</w:t>
                  </w:r>
                </w:p>
              </w:tc>
              <w:tc>
                <w:tcPr>
                  <w:tcW w:w="1067" w:type="dxa"/>
                </w:tcPr>
                <w:p w:rsidR="009F5844" w:rsidRPr="00F73CE7" w:rsidRDefault="009F5844" w:rsidP="009F5844">
                  <w:pPr>
                    <w:jc w:val="both"/>
                  </w:pPr>
                </w:p>
                <w:p w:rsidR="009F5844" w:rsidRPr="00F73CE7" w:rsidRDefault="009F5844" w:rsidP="009F5844">
                  <w:pPr>
                    <w:jc w:val="both"/>
                  </w:pPr>
                </w:p>
                <w:p w:rsidR="009F5844" w:rsidRPr="00F73CE7" w:rsidRDefault="009F5844" w:rsidP="009F5844">
                  <w:pPr>
                    <w:jc w:val="both"/>
                  </w:pPr>
                </w:p>
                <w:p w:rsidR="009F5844" w:rsidRPr="00F73CE7" w:rsidRDefault="009F5844" w:rsidP="009F5844">
                  <w:pPr>
                    <w:jc w:val="both"/>
                  </w:pPr>
                  <w:r w:rsidRPr="00F73CE7">
                    <w:t>10 phút</w:t>
                  </w:r>
                </w:p>
                <w:p w:rsidR="009F5844" w:rsidRPr="00F73CE7" w:rsidRDefault="009F5844" w:rsidP="009F5844">
                  <w:pPr>
                    <w:jc w:val="center"/>
                    <w:rPr>
                      <w:i/>
                      <w:lang w:val="de-DE"/>
                    </w:rPr>
                  </w:pPr>
                </w:p>
              </w:tc>
            </w:tr>
            <w:tr w:rsidR="009F5844" w:rsidRPr="00F73CE7" w:rsidTr="00F81C9E">
              <w:tc>
                <w:tcPr>
                  <w:tcW w:w="631" w:type="dxa"/>
                </w:tcPr>
                <w:p w:rsidR="009F5844" w:rsidRPr="00F73CE7" w:rsidRDefault="009F5844" w:rsidP="009F5844">
                  <w:pPr>
                    <w:jc w:val="center"/>
                  </w:pPr>
                  <w:r w:rsidRPr="00F73CE7">
                    <w:t>4</w:t>
                  </w:r>
                </w:p>
              </w:tc>
              <w:tc>
                <w:tcPr>
                  <w:tcW w:w="4296" w:type="dxa"/>
                </w:tcPr>
                <w:p w:rsidR="009F5844" w:rsidRPr="00F73CE7" w:rsidRDefault="009F5844" w:rsidP="009F5844">
                  <w:pPr>
                    <w:rPr>
                      <w:b/>
                      <w:bCs/>
                      <w:u w:val="single"/>
                      <w:lang w:val="pt-BR"/>
                    </w:rPr>
                  </w:pPr>
                  <w:r w:rsidRPr="00F73CE7">
                    <w:rPr>
                      <w:b/>
                      <w:bCs/>
                      <w:u w:val="single"/>
                      <w:lang w:val="pt-BR"/>
                    </w:rPr>
                    <w:t>Hướng dẫn tự học</w:t>
                  </w:r>
                </w:p>
                <w:p w:rsidR="009F5844" w:rsidRPr="00F73CE7" w:rsidRDefault="009F5844" w:rsidP="009F5844">
                  <w:pPr>
                    <w:rPr>
                      <w:bCs/>
                      <w:u w:val="single"/>
                      <w:lang w:val="nb-NO"/>
                    </w:rPr>
                  </w:pPr>
                </w:p>
                <w:p w:rsidR="009F5844" w:rsidRPr="00F73CE7" w:rsidRDefault="009F5844" w:rsidP="009F5844">
                  <w:pPr>
                    <w:rPr>
                      <w:bCs/>
                      <w:lang w:val="nb-NO"/>
                    </w:rPr>
                  </w:pPr>
                  <w:r w:rsidRPr="00F73CE7">
                    <w:rPr>
                      <w:bCs/>
                      <w:lang w:val="nb-NO"/>
                    </w:rPr>
                    <w:t>- Bài tập 31-33 trang 31 trong giáo trình.</w:t>
                  </w:r>
                </w:p>
                <w:p w:rsidR="009F5844" w:rsidRPr="00F73CE7" w:rsidRDefault="009F5844" w:rsidP="009F5844">
                  <w:r w:rsidRPr="00F73CE7">
                    <w:rPr>
                      <w:lang w:val="pt-BR"/>
                    </w:rPr>
                    <w:t xml:space="preserve">- Chuẩn bị </w:t>
                  </w:r>
                  <w:r w:rsidRPr="00F73CE7">
                    <w:rPr>
                      <w:bCs/>
                    </w:rPr>
                    <w:t>Bài 69: Ôn tập chương XIX</w:t>
                  </w:r>
                </w:p>
                <w:p w:rsidR="009F5844" w:rsidRPr="00F73CE7" w:rsidRDefault="009F5844" w:rsidP="009F5844">
                  <w:pPr>
                    <w:rPr>
                      <w:bCs/>
                      <w:u w:val="single"/>
                      <w:lang w:val="nb-NO"/>
                    </w:rPr>
                  </w:pPr>
                </w:p>
                <w:p w:rsidR="009F5844" w:rsidRPr="00F73CE7" w:rsidRDefault="009F5844" w:rsidP="009F5844">
                  <w:pPr>
                    <w:rPr>
                      <w:bCs/>
                      <w:u w:val="single"/>
                      <w:lang w:val="nb-NO"/>
                    </w:rPr>
                  </w:pPr>
                </w:p>
                <w:p w:rsidR="009F5844" w:rsidRPr="00F73CE7" w:rsidRDefault="009F5844" w:rsidP="009F5844">
                  <w:pPr>
                    <w:rPr>
                      <w:bCs/>
                      <w:u w:val="single"/>
                      <w:lang w:val="nb-NO"/>
                    </w:rPr>
                  </w:pPr>
                </w:p>
              </w:tc>
              <w:tc>
                <w:tcPr>
                  <w:tcW w:w="2340" w:type="dxa"/>
                </w:tcPr>
                <w:p w:rsidR="009F5844" w:rsidRPr="00F73CE7" w:rsidRDefault="009F5844" w:rsidP="009F5844">
                  <w:pPr>
                    <w:rPr>
                      <w:lang w:val="pt-BR"/>
                    </w:rPr>
                  </w:pPr>
                </w:p>
                <w:p w:rsidR="009F5844" w:rsidRPr="00F73CE7" w:rsidRDefault="009F5844" w:rsidP="009F5844">
                  <w:pPr>
                    <w:rPr>
                      <w:lang w:val="pt-BR"/>
                    </w:rPr>
                  </w:pPr>
                  <w:r w:rsidRPr="00F73CE7">
                    <w:rPr>
                      <w:lang w:val="pt-BR"/>
                    </w:rPr>
                    <w:t>Nhắc nhở học sinh ôn tập, giải bài tập và chuẩn bị bài học tiếp theo.</w:t>
                  </w:r>
                </w:p>
              </w:tc>
              <w:tc>
                <w:tcPr>
                  <w:tcW w:w="1980" w:type="dxa"/>
                </w:tcPr>
                <w:p w:rsidR="009F5844" w:rsidRPr="00F73CE7" w:rsidRDefault="009F5844" w:rsidP="009F5844">
                  <w:pPr>
                    <w:rPr>
                      <w:lang w:val="de-DE"/>
                    </w:rPr>
                  </w:pPr>
                </w:p>
                <w:p w:rsidR="009F5844" w:rsidRPr="00F73CE7" w:rsidRDefault="009F5844" w:rsidP="00F81C9E">
                  <w:pPr>
                    <w:rPr>
                      <w:lang w:val="pt-BR"/>
                    </w:rPr>
                  </w:pPr>
                  <w:r w:rsidRPr="00F73CE7">
                    <w:rPr>
                      <w:lang w:val="pt-BR"/>
                    </w:rPr>
                    <w:t xml:space="preserve">Học sinh giải bài tập, tự nghiên cứu nội dung mới trước khi lên lớp </w:t>
                  </w:r>
                </w:p>
              </w:tc>
              <w:tc>
                <w:tcPr>
                  <w:tcW w:w="1067" w:type="dxa"/>
                </w:tcPr>
                <w:p w:rsidR="009F5844" w:rsidRPr="00F73CE7" w:rsidRDefault="009F5844" w:rsidP="009F5844">
                  <w:pPr>
                    <w:jc w:val="center"/>
                    <w:rPr>
                      <w:lang w:val="pt-BR"/>
                    </w:rPr>
                  </w:pPr>
                </w:p>
                <w:p w:rsidR="009F5844" w:rsidRPr="00F73CE7" w:rsidRDefault="009F5844" w:rsidP="009F5844">
                  <w:pPr>
                    <w:rPr>
                      <w:lang w:val="pt-BR"/>
                    </w:rPr>
                  </w:pPr>
                  <w:r w:rsidRPr="00F73CE7">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7142"/>
              <w:gridCol w:w="6702"/>
            </w:tblGrid>
            <w:tr w:rsidR="00242273" w:rsidRPr="004978A0" w:rsidTr="00F81C9E">
              <w:trPr>
                <w:trHeight w:val="1439"/>
              </w:trPr>
              <w:tc>
                <w:tcPr>
                  <w:tcW w:w="3185"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7142"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70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F73CE7"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F73CE7">
              <w:rPr>
                <w:lang w:val="pt-BR"/>
              </w:rPr>
              <w:t>Tp. Hồ Chí Minh,</w:t>
            </w:r>
            <w:r w:rsidRPr="00F73CE7">
              <w:t xml:space="preserve"> Ngày ….. tháng ….. năm …..</w:t>
            </w:r>
          </w:p>
          <w:p w:rsidR="009F5844" w:rsidRPr="00F73CE7" w:rsidRDefault="00D46EB3" w:rsidP="009F5844">
            <w:pPr>
              <w:jc w:val="both"/>
              <w:rPr>
                <w:b/>
              </w:rPr>
            </w:pPr>
            <w:r>
              <w:rPr>
                <w:b/>
              </w:rPr>
              <w:t xml:space="preserve">       </w:t>
            </w:r>
            <w:r w:rsidR="009F5844" w:rsidRPr="00F73CE7">
              <w:rPr>
                <w:b/>
              </w:rPr>
              <w:t xml:space="preserve">Trưởng bộ môn                                                      </w:t>
            </w:r>
            <w:r w:rsidR="009F5844" w:rsidRPr="00F73CE7">
              <w:rPr>
                <w:b/>
              </w:rPr>
              <w:tab/>
            </w:r>
            <w:r w:rsidR="009F5844" w:rsidRPr="00F73CE7">
              <w:rPr>
                <w:b/>
              </w:rPr>
              <w:tab/>
            </w:r>
            <w:r w:rsidR="009F5844" w:rsidRPr="00F73CE7">
              <w:rPr>
                <w:b/>
              </w:rPr>
              <w:tab/>
              <w:t>Giảng viên</w:t>
            </w:r>
          </w:p>
          <w:p w:rsidR="00F73CE7" w:rsidRDefault="00D46EB3" w:rsidP="00F73CE7">
            <w:pPr>
              <w:spacing w:line="276" w:lineRule="auto"/>
              <w:rPr>
                <w:b/>
                <w:bCs/>
                <w:szCs w:val="22"/>
                <w:lang w:val="pt-BR"/>
              </w:rPr>
            </w:pPr>
            <w:r>
              <w:rPr>
                <w:b/>
                <w:bCs/>
                <w:szCs w:val="22"/>
                <w:lang w:val="pt-BR"/>
              </w:rPr>
              <w:t xml:space="preserve">  </w:t>
            </w:r>
            <w:r w:rsidR="00F73CE7" w:rsidRPr="00C40EAD">
              <w:rPr>
                <w:b/>
                <w:bCs/>
                <w:szCs w:val="22"/>
                <w:lang w:val="pt-BR"/>
              </w:rPr>
              <w:t xml:space="preserve">Nguyễn Thị </w:t>
            </w:r>
            <w:r w:rsidR="00F73CE7">
              <w:rPr>
                <w:b/>
                <w:bCs/>
                <w:szCs w:val="22"/>
                <w:lang w:val="pt-BR"/>
              </w:rPr>
              <w:t>Huyền Nga</w:t>
            </w:r>
          </w:p>
          <w:p w:rsidR="00A23F37" w:rsidRDefault="00A23F37" w:rsidP="00F73CE7">
            <w:pPr>
              <w:spacing w:line="276" w:lineRule="auto"/>
              <w:rPr>
                <w:b/>
                <w:bCs/>
                <w:szCs w:val="22"/>
                <w:lang w:val="vi-VN"/>
              </w:rPr>
            </w:pPr>
          </w:p>
          <w:p w:rsidR="009F5844" w:rsidRPr="004978A0" w:rsidRDefault="009F5844" w:rsidP="009F5844">
            <w:pPr>
              <w:jc w:val="both"/>
            </w:pPr>
          </w:p>
          <w:p w:rsidR="009F5844" w:rsidRPr="004978A0" w:rsidRDefault="009F5844" w:rsidP="009F5844">
            <w:pPr>
              <w:jc w:val="center"/>
            </w:pPr>
          </w:p>
          <w:p w:rsidR="009F5844" w:rsidRPr="004978A0" w:rsidRDefault="009F5844" w:rsidP="009F5844">
            <w:pPr>
              <w:jc w:val="center"/>
            </w:pPr>
            <w:r w:rsidRPr="004978A0">
              <w:br w:type="page"/>
            </w:r>
          </w:p>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F73CE7" w:rsidRDefault="009F5844" w:rsidP="009F5844">
                  <w:pPr>
                    <w:rPr>
                      <w:lang w:val="pt-BR"/>
                    </w:rPr>
                  </w:pPr>
                  <w:r w:rsidRPr="00F73CE7">
                    <w:rPr>
                      <w:lang w:val="pt-BR"/>
                    </w:rPr>
                    <w:t>Giáo án số: 10</w:t>
                  </w:r>
                </w:p>
              </w:tc>
              <w:tc>
                <w:tcPr>
                  <w:tcW w:w="7230" w:type="dxa"/>
                  <w:shd w:val="clear" w:color="auto" w:fill="auto"/>
                </w:tcPr>
                <w:p w:rsidR="009F5844" w:rsidRPr="00F73CE7" w:rsidRDefault="009F5844" w:rsidP="009F5844">
                  <w:r w:rsidRPr="00F73CE7">
                    <w:t>Thời gian thực hiện: 02 tiết</w:t>
                  </w:r>
                </w:p>
                <w:p w:rsidR="009F5844" w:rsidRPr="00F73CE7" w:rsidRDefault="009F5844" w:rsidP="009F5844">
                  <w:r w:rsidRPr="00F73CE7">
                    <w:t xml:space="preserve">Tên chương: </w:t>
                  </w:r>
                  <w:r w:rsidRPr="00F73CE7">
                    <w:rPr>
                      <w:b/>
                    </w:rPr>
                    <w:t>Chương XIX:   Polime và vật liệu polime</w:t>
                  </w:r>
                </w:p>
                <w:p w:rsidR="009F5844" w:rsidRPr="00F73CE7" w:rsidRDefault="009F5844" w:rsidP="009F5844">
                  <w:r w:rsidRPr="00F73CE7">
                    <w:t>Thực hiện ngày........ tháng ...... năm ……</w:t>
                  </w:r>
                </w:p>
              </w:tc>
            </w:tr>
          </w:tbl>
          <w:p w:rsidR="009F5844" w:rsidRPr="004978A0" w:rsidRDefault="009F5844" w:rsidP="009F5844">
            <w:pPr>
              <w:jc w:val="both"/>
            </w:pPr>
          </w:p>
          <w:p w:rsidR="009F5844" w:rsidRPr="004978A0" w:rsidRDefault="009F5844" w:rsidP="009F5844">
            <w:pPr>
              <w:jc w:val="both"/>
              <w:rPr>
                <w:b/>
                <w:bCs/>
                <w:lang w:val="de-DE"/>
              </w:rPr>
            </w:pPr>
            <w:r w:rsidRPr="004978A0">
              <w:t xml:space="preserve">Tên bài học:        </w:t>
            </w:r>
            <w:r w:rsidRPr="004978A0">
              <w:tab/>
            </w:r>
            <w:r w:rsidRPr="004978A0">
              <w:tab/>
            </w:r>
            <w:r w:rsidRPr="00F73CE7">
              <w:rPr>
                <w:b/>
                <w:bCs/>
                <w:lang w:val="de-DE"/>
              </w:rPr>
              <w:t>Bài 69:</w:t>
            </w:r>
            <w:r w:rsidRPr="00F73CE7">
              <w:rPr>
                <w:b/>
                <w:bCs/>
                <w:i/>
                <w:lang w:val="de-DE"/>
              </w:rPr>
              <w:t xml:space="preserve"> </w:t>
            </w:r>
            <w:r w:rsidRPr="00F73CE7">
              <w:rPr>
                <w:b/>
                <w:bCs/>
                <w:lang w:val="de-DE"/>
              </w:rPr>
              <w:t xml:space="preserve"> </w:t>
            </w:r>
            <w:r w:rsidRPr="00F73CE7">
              <w:rPr>
                <w:b/>
              </w:rPr>
              <w:t>Ôn tập Chương XIX</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9669B3" w:rsidRDefault="009F5844" w:rsidP="009F5844">
            <w:pPr>
              <w:jc w:val="both"/>
              <w:outlineLvl w:val="0"/>
            </w:pPr>
            <w:r w:rsidRPr="009669B3">
              <w:t xml:space="preserve">- </w:t>
            </w:r>
            <w:r w:rsidR="009669B3">
              <w:rPr>
                <w:szCs w:val="22"/>
                <w:lang w:val="vi-VN"/>
              </w:rPr>
              <w:t>Nêu</w:t>
            </w:r>
            <w:r w:rsidR="009669B3" w:rsidRPr="00CB6D3A">
              <w:rPr>
                <w:szCs w:val="22"/>
                <w:lang w:val="it-IT"/>
              </w:rPr>
              <w:t xml:space="preserve"> được</w:t>
            </w:r>
            <w:r w:rsidR="009669B3" w:rsidRPr="009669B3">
              <w:t xml:space="preserve"> </w:t>
            </w:r>
            <w:r w:rsidRPr="009669B3">
              <w:t>các phương pháp điều chế polime.</w:t>
            </w:r>
          </w:p>
          <w:p w:rsidR="009669B3" w:rsidRDefault="009669B3" w:rsidP="009669B3">
            <w:pPr>
              <w:jc w:val="both"/>
              <w:outlineLvl w:val="0"/>
              <w:rPr>
                <w:lang w:val="vi-VN"/>
              </w:rPr>
            </w:pPr>
            <w:r>
              <w:rPr>
                <w:lang w:val="vi-VN"/>
              </w:rPr>
              <w:t>- P</w:t>
            </w:r>
            <w:r w:rsidRPr="00F73CE7">
              <w:rPr>
                <w:lang w:val="fr-FR"/>
              </w:rPr>
              <w:t>hân loại</w:t>
            </w:r>
            <w:r>
              <w:rPr>
                <w:lang w:val="vi-VN"/>
              </w:rPr>
              <w:t xml:space="preserve"> được</w:t>
            </w:r>
            <w:r w:rsidRPr="00F73CE7">
              <w:rPr>
                <w:lang w:val="fr-FR"/>
              </w:rPr>
              <w:t xml:space="preserve"> chất dẻo, vật liệu compozit, tơ tổng hợp và tơ nhân </w:t>
            </w:r>
          </w:p>
          <w:p w:rsidR="009669B3" w:rsidRPr="00DF4A56" w:rsidRDefault="009669B3" w:rsidP="009669B3">
            <w:pPr>
              <w:jc w:val="both"/>
              <w:outlineLvl w:val="0"/>
            </w:pPr>
            <w:r w:rsidRPr="00DF4A56">
              <w:rPr>
                <w:b/>
                <w:bCs/>
              </w:rPr>
              <w:t xml:space="preserve">2. Kĩ năng: </w:t>
            </w:r>
          </w:p>
          <w:p w:rsidR="009F5844" w:rsidRPr="009669B3" w:rsidRDefault="009F5844" w:rsidP="009F5844">
            <w:pPr>
              <w:jc w:val="both"/>
              <w:outlineLvl w:val="0"/>
            </w:pPr>
            <w:r w:rsidRPr="009669B3">
              <w:t>- So sánh hai phản ứng trùng hợp và trùng ngưng để điều chế polime</w:t>
            </w:r>
          </w:p>
          <w:p w:rsidR="009F5844" w:rsidRPr="009669B3" w:rsidRDefault="009F5844" w:rsidP="009F5844">
            <w:pPr>
              <w:jc w:val="both"/>
              <w:outlineLvl w:val="0"/>
            </w:pPr>
            <w:r w:rsidRPr="009669B3">
              <w:t>- Giải các bài tập về hợp chất polime.</w:t>
            </w:r>
          </w:p>
          <w:p w:rsidR="009669B3" w:rsidRPr="00407ECF" w:rsidRDefault="009669B3" w:rsidP="009669B3">
            <w:pPr>
              <w:spacing w:line="276" w:lineRule="auto"/>
              <w:rPr>
                <w:szCs w:val="22"/>
                <w:lang w:val="vi-VN"/>
              </w:rPr>
            </w:pPr>
            <w:r w:rsidRPr="00DF4A56">
              <w:rPr>
                <w:b/>
                <w:bCs/>
              </w:rPr>
              <w:t>3. Thái độ</w:t>
            </w:r>
          </w:p>
          <w:p w:rsidR="00375EBE"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375EBE"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 xml:space="preserve">nguyên, </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sử dụng hợp lí tài nguyên.</w:t>
            </w:r>
          </w:p>
          <w:p w:rsidR="009F5844" w:rsidRPr="004978A0" w:rsidRDefault="009F5844" w:rsidP="009F5844">
            <w:pPr>
              <w:rPr>
                <w:lang w:val="it-IT"/>
              </w:rPr>
            </w:pPr>
          </w:p>
          <w:p w:rsidR="009F5844" w:rsidRPr="009669B3" w:rsidRDefault="009F5844" w:rsidP="009F5844">
            <w:pPr>
              <w:rPr>
                <w:b/>
                <w:lang w:val="it-IT"/>
              </w:rPr>
            </w:pPr>
            <w:r w:rsidRPr="009669B3">
              <w:rPr>
                <w:b/>
                <w:lang w:val="it-IT"/>
              </w:rPr>
              <w:t xml:space="preserve">Đồ dùng và phương tiện dạy học: </w:t>
            </w:r>
          </w:p>
          <w:p w:rsidR="009F5844" w:rsidRPr="009669B3" w:rsidRDefault="009F5844" w:rsidP="009F5844">
            <w:pPr>
              <w:rPr>
                <w:b/>
                <w:i/>
                <w:lang w:val="it-IT"/>
              </w:rPr>
            </w:pPr>
            <w:r w:rsidRPr="009669B3">
              <w:rPr>
                <w:b/>
                <w:i/>
                <w:lang w:val="it-IT"/>
              </w:rPr>
              <w:t>Bảng, phấn, máy tính, máy chiếu, presenter.</w:t>
            </w:r>
          </w:p>
          <w:p w:rsidR="009F5844" w:rsidRPr="004978A0" w:rsidRDefault="009F5844" w:rsidP="009F5844">
            <w:pPr>
              <w:jc w:val="both"/>
              <w:outlineLvl w:val="0"/>
              <w:rPr>
                <w:rFonts w:ascii="VNI-Times" w:hAnsi="VNI-Times"/>
                <w:b/>
              </w:rPr>
            </w:pPr>
          </w:p>
          <w:p w:rsidR="009F5844" w:rsidRPr="004978A0" w:rsidRDefault="00447146" w:rsidP="009F5844">
            <w:pPr>
              <w:jc w:val="both"/>
              <w:rPr>
                <w:b/>
                <w:lang w:val="de-DE"/>
              </w:rPr>
            </w:pPr>
            <w:r w:rsidRPr="00182269">
              <w:rPr>
                <w:b/>
                <w:szCs w:val="22"/>
                <w:lang w:val="it-IT"/>
              </w:rPr>
              <w:t xml:space="preserve">I. Ổn định lớp học:                                                 </w:t>
            </w:r>
            <w:r w:rsidR="009F5844" w:rsidRPr="004978A0">
              <w:rPr>
                <w:b/>
              </w:rPr>
              <w:t>Thời gian 05 phút</w:t>
            </w:r>
          </w:p>
          <w:p w:rsidR="009F5844" w:rsidRPr="009669B3" w:rsidRDefault="009F5844" w:rsidP="009F5844">
            <w:pPr>
              <w:jc w:val="both"/>
              <w:rPr>
                <w:lang w:val="de-DE"/>
              </w:rPr>
            </w:pPr>
            <w:r w:rsidRPr="009669B3">
              <w:rPr>
                <w:lang w:val="de-DE"/>
              </w:rPr>
              <w:t>Số học sinh vắng:…………Tên:…………………………</w:t>
            </w:r>
          </w:p>
          <w:p w:rsidR="009F5844" w:rsidRPr="009669B3" w:rsidRDefault="009F5844" w:rsidP="009F5844">
            <w:pPr>
              <w:jc w:val="both"/>
              <w:rPr>
                <w:lang w:val="de-DE"/>
              </w:rPr>
            </w:pPr>
            <w:r w:rsidRPr="009669B3">
              <w:rPr>
                <w:lang w:val="de-DE"/>
              </w:rPr>
              <w:t>…………………………………………………………………………………..</w:t>
            </w: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296"/>
              <w:gridCol w:w="2340"/>
              <w:gridCol w:w="2160"/>
              <w:gridCol w:w="887"/>
            </w:tblGrid>
            <w:tr w:rsidR="009F5844" w:rsidRPr="004978A0" w:rsidTr="00F81C9E">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296" w:type="dxa"/>
                  <w:vMerge w:val="restart"/>
                </w:tcPr>
                <w:p w:rsidR="009F5844" w:rsidRPr="004978A0" w:rsidRDefault="009F5844" w:rsidP="009F5844"/>
                <w:p w:rsidR="009F5844" w:rsidRPr="004978A0" w:rsidRDefault="009F5844" w:rsidP="009F5844">
                  <w:r w:rsidRPr="004978A0">
                    <w:t>Nội dung giảng dạy</w:t>
                  </w:r>
                </w:p>
              </w:tc>
              <w:tc>
                <w:tcPr>
                  <w:tcW w:w="4500" w:type="dxa"/>
                  <w:gridSpan w:val="2"/>
                </w:tcPr>
                <w:p w:rsidR="009F5844" w:rsidRPr="004978A0" w:rsidRDefault="009F5844" w:rsidP="009F5844">
                  <w:pPr>
                    <w:jc w:val="center"/>
                  </w:pPr>
                  <w:r w:rsidRPr="004978A0">
                    <w:t>Hoạt động dạy học</w:t>
                  </w:r>
                </w:p>
              </w:tc>
              <w:tc>
                <w:tcPr>
                  <w:tcW w:w="887" w:type="dxa"/>
                  <w:vMerge w:val="restart"/>
                </w:tcPr>
                <w:p w:rsidR="009F5844" w:rsidRPr="004978A0" w:rsidRDefault="009F5844" w:rsidP="009F5844">
                  <w:pPr>
                    <w:jc w:val="center"/>
                  </w:pPr>
                  <w:r w:rsidRPr="004978A0">
                    <w:t>Thời gian (phút)</w:t>
                  </w:r>
                </w:p>
              </w:tc>
            </w:tr>
            <w:tr w:rsidR="009F5844" w:rsidRPr="004978A0" w:rsidTr="00F81C9E">
              <w:trPr>
                <w:trHeight w:val="386"/>
              </w:trPr>
              <w:tc>
                <w:tcPr>
                  <w:tcW w:w="631" w:type="dxa"/>
                  <w:vMerge/>
                </w:tcPr>
                <w:p w:rsidR="009F5844" w:rsidRPr="004978A0" w:rsidRDefault="009F5844" w:rsidP="009F5844">
                  <w:pPr>
                    <w:jc w:val="center"/>
                  </w:pPr>
                </w:p>
              </w:tc>
              <w:tc>
                <w:tcPr>
                  <w:tcW w:w="4296" w:type="dxa"/>
                  <w:vMerge/>
                </w:tcPr>
                <w:p w:rsidR="009F5844" w:rsidRPr="004978A0" w:rsidRDefault="009F5844" w:rsidP="009F5844"/>
              </w:tc>
              <w:tc>
                <w:tcPr>
                  <w:tcW w:w="234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16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887" w:type="dxa"/>
                  <w:vMerge/>
                </w:tcPr>
                <w:p w:rsidR="009F5844" w:rsidRPr="004978A0" w:rsidRDefault="009F5844" w:rsidP="009F5844">
                  <w:pPr>
                    <w:jc w:val="center"/>
                  </w:pPr>
                </w:p>
              </w:tc>
            </w:tr>
            <w:tr w:rsidR="009F5844" w:rsidRPr="004978A0" w:rsidTr="00F81C9E">
              <w:tc>
                <w:tcPr>
                  <w:tcW w:w="631" w:type="dxa"/>
                </w:tcPr>
                <w:p w:rsidR="009F5844" w:rsidRPr="009669B3" w:rsidRDefault="009F5844" w:rsidP="009F5844">
                  <w:pPr>
                    <w:jc w:val="center"/>
                  </w:pPr>
                  <w:r w:rsidRPr="009669B3">
                    <w:t>1</w:t>
                  </w:r>
                </w:p>
              </w:tc>
              <w:tc>
                <w:tcPr>
                  <w:tcW w:w="4296" w:type="dxa"/>
                </w:tcPr>
                <w:p w:rsidR="009F5844" w:rsidRPr="009669B3" w:rsidRDefault="009F5844" w:rsidP="009F5844">
                  <w:pPr>
                    <w:rPr>
                      <w:b/>
                      <w:lang w:val="de-DE"/>
                    </w:rPr>
                  </w:pPr>
                  <w:r w:rsidRPr="009669B3">
                    <w:rPr>
                      <w:b/>
                      <w:bCs/>
                      <w:u w:val="single"/>
                      <w:lang w:val="de-DE"/>
                    </w:rPr>
                    <w:t>Dẫn nhập</w:t>
                  </w:r>
                </w:p>
                <w:p w:rsidR="009F5844" w:rsidRPr="009669B3" w:rsidRDefault="009F5844" w:rsidP="009F5844">
                  <w:pPr>
                    <w:rPr>
                      <w:bCs/>
                      <w:u w:val="single"/>
                      <w:lang w:val="de-DE"/>
                    </w:rPr>
                  </w:pPr>
                  <w:r w:rsidRPr="009669B3">
                    <w:rPr>
                      <w:bCs/>
                      <w:lang w:val="de-DE"/>
                    </w:rPr>
                    <w:t xml:space="preserve">Để </w:t>
                  </w:r>
                  <w:r w:rsidRPr="009669B3">
                    <w:rPr>
                      <w:lang w:val="fr-FR"/>
                    </w:rPr>
                    <w:t>tổng kết các kiến thức đã học về polime.</w:t>
                  </w:r>
                  <w:r w:rsidRPr="009669B3">
                    <w:rPr>
                      <w:bCs/>
                      <w:lang w:val="de-DE"/>
                    </w:rPr>
                    <w:t xml:space="preserve"> Hôm nay, chúng ta sẽ ôn tập </w:t>
                  </w:r>
                  <w:r w:rsidRPr="009669B3">
                    <w:t>Chương XIX.</w:t>
                  </w:r>
                </w:p>
              </w:tc>
              <w:tc>
                <w:tcPr>
                  <w:tcW w:w="2340" w:type="dxa"/>
                </w:tcPr>
                <w:p w:rsidR="009F5844" w:rsidRPr="009669B3" w:rsidRDefault="009F5844" w:rsidP="009F5844">
                  <w:pPr>
                    <w:rPr>
                      <w:lang w:val="de-DE"/>
                    </w:rPr>
                  </w:pPr>
                </w:p>
                <w:p w:rsidR="009F5844" w:rsidRPr="009669B3" w:rsidRDefault="009F5844" w:rsidP="009F5844">
                  <w:pPr>
                    <w:rPr>
                      <w:lang w:val="de-DE"/>
                    </w:rPr>
                  </w:pPr>
                  <w:r w:rsidRPr="009669B3">
                    <w:rPr>
                      <w:lang w:val="de-DE"/>
                    </w:rPr>
                    <w:t>Giảng viên trình bày nội dung bằng lời.</w:t>
                  </w:r>
                </w:p>
              </w:tc>
              <w:tc>
                <w:tcPr>
                  <w:tcW w:w="2160" w:type="dxa"/>
                </w:tcPr>
                <w:p w:rsidR="009F5844" w:rsidRPr="009669B3" w:rsidRDefault="009F5844" w:rsidP="009F5844">
                  <w:pPr>
                    <w:jc w:val="both"/>
                    <w:rPr>
                      <w:lang w:val="de-DE"/>
                    </w:rPr>
                  </w:pPr>
                </w:p>
                <w:p w:rsidR="009F5844" w:rsidRPr="009669B3" w:rsidRDefault="009F5844" w:rsidP="009F5844">
                  <w:pPr>
                    <w:rPr>
                      <w:lang w:val="de-DE"/>
                    </w:rPr>
                  </w:pPr>
                  <w:r w:rsidRPr="009669B3">
                    <w:rPr>
                      <w:lang w:val="de-DE"/>
                    </w:rPr>
                    <w:t>Học sinh lắng nghe.</w:t>
                  </w:r>
                </w:p>
              </w:tc>
              <w:tc>
                <w:tcPr>
                  <w:tcW w:w="887" w:type="dxa"/>
                </w:tcPr>
                <w:p w:rsidR="009F5844" w:rsidRPr="009669B3" w:rsidRDefault="009F5844" w:rsidP="009F5844">
                  <w:pPr>
                    <w:jc w:val="center"/>
                    <w:rPr>
                      <w:lang w:val="de-DE"/>
                    </w:rPr>
                  </w:pPr>
                </w:p>
                <w:p w:rsidR="009F5844" w:rsidRPr="009669B3" w:rsidRDefault="009F5844" w:rsidP="009F5844">
                  <w:pPr>
                    <w:jc w:val="center"/>
                    <w:rPr>
                      <w:lang w:val="de-DE"/>
                    </w:rPr>
                  </w:pPr>
                </w:p>
                <w:p w:rsidR="009F5844" w:rsidRPr="009669B3" w:rsidRDefault="009F5844" w:rsidP="009F5844">
                  <w:pPr>
                    <w:jc w:val="center"/>
                    <w:rPr>
                      <w:lang w:val="de-DE"/>
                    </w:rPr>
                  </w:pPr>
                </w:p>
                <w:p w:rsidR="009F5844" w:rsidRPr="009669B3" w:rsidRDefault="009F5844" w:rsidP="009F5844">
                  <w:pPr>
                    <w:jc w:val="center"/>
                    <w:rPr>
                      <w:lang w:val="de-DE"/>
                    </w:rPr>
                  </w:pPr>
                  <w:r w:rsidRPr="009669B3">
                    <w:rPr>
                      <w:lang w:val="de-DE"/>
                    </w:rPr>
                    <w:t>1</w:t>
                  </w:r>
                </w:p>
                <w:p w:rsidR="009F5844" w:rsidRPr="009669B3" w:rsidRDefault="009F5844" w:rsidP="009F5844">
                  <w:pPr>
                    <w:jc w:val="center"/>
                    <w:rPr>
                      <w:lang w:val="de-DE"/>
                    </w:rPr>
                  </w:pPr>
                  <w:r w:rsidRPr="009669B3">
                    <w:rPr>
                      <w:lang w:val="de-DE"/>
                    </w:rPr>
                    <w:t>phút</w:t>
                  </w:r>
                </w:p>
              </w:tc>
            </w:tr>
            <w:tr w:rsidR="009F5844" w:rsidRPr="004978A0" w:rsidTr="00F81C9E">
              <w:tc>
                <w:tcPr>
                  <w:tcW w:w="631" w:type="dxa"/>
                </w:tcPr>
                <w:p w:rsidR="009F5844" w:rsidRPr="009669B3" w:rsidRDefault="009F5844" w:rsidP="009F5844">
                  <w:pPr>
                    <w:jc w:val="center"/>
                  </w:pPr>
                  <w:r w:rsidRPr="009669B3">
                    <w:t>2</w:t>
                  </w:r>
                </w:p>
                <w:p w:rsidR="009F5844" w:rsidRPr="009669B3" w:rsidRDefault="009F5844" w:rsidP="009F5844"/>
                <w:p w:rsidR="009F5844" w:rsidRPr="009669B3" w:rsidRDefault="009F5844" w:rsidP="009F5844"/>
                <w:p w:rsidR="009F5844" w:rsidRPr="009669B3" w:rsidRDefault="009F5844" w:rsidP="009F5844"/>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tc>
              <w:tc>
                <w:tcPr>
                  <w:tcW w:w="4296" w:type="dxa"/>
                </w:tcPr>
                <w:p w:rsidR="009F5844" w:rsidRPr="009669B3" w:rsidRDefault="009F5844" w:rsidP="009F5844">
                  <w:pPr>
                    <w:rPr>
                      <w:b/>
                      <w:bCs/>
                      <w:u w:val="single"/>
                      <w:lang w:val="nb-NO"/>
                    </w:rPr>
                  </w:pPr>
                  <w:r w:rsidRPr="009669B3">
                    <w:rPr>
                      <w:b/>
                      <w:bCs/>
                      <w:u w:val="single"/>
                      <w:lang w:val="nb-NO"/>
                    </w:rPr>
                    <w:t>Giảng bài mới</w:t>
                  </w:r>
                </w:p>
                <w:p w:rsidR="009F5844" w:rsidRPr="009669B3" w:rsidRDefault="009F5844" w:rsidP="009F5844">
                  <w:pPr>
                    <w:tabs>
                      <w:tab w:val="left" w:leader="dot" w:pos="9498"/>
                    </w:tabs>
                    <w:rPr>
                      <w:bCs/>
                    </w:rPr>
                  </w:pPr>
                  <w:r w:rsidRPr="009669B3">
                    <w:rPr>
                      <w:bCs/>
                    </w:rPr>
                    <w:t xml:space="preserve">1. Hệ thống kiến thức Chương </w:t>
                  </w:r>
                  <w:r w:rsidRPr="009669B3">
                    <w:t>XIX</w:t>
                  </w:r>
                </w:p>
                <w:p w:rsidR="009F5844" w:rsidRPr="009669B3" w:rsidRDefault="009F5844" w:rsidP="009F5844">
                  <w:pPr>
                    <w:tabs>
                      <w:tab w:val="left" w:leader="dot" w:pos="9498"/>
                    </w:tabs>
                    <w:rPr>
                      <w:bCs/>
                    </w:rPr>
                  </w:pPr>
                  <w:r w:rsidRPr="009669B3">
                    <w:rPr>
                      <w:bCs/>
                    </w:rPr>
                    <w:t>1.1. Khái niệm polime</w:t>
                  </w:r>
                </w:p>
                <w:p w:rsidR="009F5844" w:rsidRPr="009669B3" w:rsidRDefault="009F5844" w:rsidP="009F5844">
                  <w:pPr>
                    <w:tabs>
                      <w:tab w:val="left" w:leader="dot" w:pos="9498"/>
                    </w:tabs>
                    <w:rPr>
                      <w:bCs/>
                    </w:rPr>
                  </w:pPr>
                  <w:r w:rsidRPr="009669B3">
                    <w:t>Polime là những hợp chất có phân tử khối rất lớn do nhiều đơn vị cơ sở (mắt xích) liên kết với nhau tạo nên.</w:t>
                  </w:r>
                </w:p>
                <w:p w:rsidR="009F5844" w:rsidRPr="009669B3" w:rsidRDefault="009F5844" w:rsidP="009F5844">
                  <w:pPr>
                    <w:tabs>
                      <w:tab w:val="left" w:leader="dot" w:pos="9498"/>
                    </w:tabs>
                    <w:rPr>
                      <w:bCs/>
                    </w:rPr>
                  </w:pPr>
                  <w:r w:rsidRPr="009669B3">
                    <w:rPr>
                      <w:bCs/>
                    </w:rPr>
                    <w:t>1.2. Cấu tạo mạch polime</w:t>
                  </w:r>
                </w:p>
                <w:p w:rsidR="009F5844" w:rsidRPr="009669B3" w:rsidRDefault="009F5844" w:rsidP="009F5844">
                  <w:pPr>
                    <w:pStyle w:val="Default"/>
                  </w:pPr>
                  <w:r w:rsidRPr="009669B3">
                    <w:rPr>
                      <w:bCs/>
                    </w:rPr>
                    <w:t xml:space="preserve">- </w:t>
                  </w:r>
                  <w:r w:rsidRPr="009669B3">
                    <w:t xml:space="preserve">Mạch không nhánh </w:t>
                  </w:r>
                </w:p>
                <w:p w:rsidR="009F5844" w:rsidRPr="009669B3" w:rsidRDefault="009F5844" w:rsidP="009F5844">
                  <w:pPr>
                    <w:pStyle w:val="Default"/>
                  </w:pPr>
                  <w:r w:rsidRPr="009669B3">
                    <w:t xml:space="preserve">- Mạch có nhánh </w:t>
                  </w:r>
                </w:p>
                <w:p w:rsidR="009F5844" w:rsidRPr="009669B3" w:rsidRDefault="009F5844" w:rsidP="009F5844">
                  <w:pPr>
                    <w:tabs>
                      <w:tab w:val="left" w:leader="dot" w:pos="9498"/>
                    </w:tabs>
                    <w:rPr>
                      <w:bCs/>
                    </w:rPr>
                  </w:pPr>
                  <w:r w:rsidRPr="009669B3">
                    <w:t>- Mạch mạng không gian</w:t>
                  </w:r>
                </w:p>
                <w:p w:rsidR="009F5844" w:rsidRPr="009669B3" w:rsidRDefault="009F5844" w:rsidP="009F5844">
                  <w:pPr>
                    <w:tabs>
                      <w:tab w:val="left" w:leader="dot" w:pos="9498"/>
                    </w:tabs>
                    <w:rPr>
                      <w:bCs/>
                    </w:rPr>
                  </w:pPr>
                  <w:r w:rsidRPr="009669B3">
                    <w:rPr>
                      <w:bCs/>
                    </w:rPr>
                    <w:t>1.3. Các loại vật liệu polime</w:t>
                  </w:r>
                </w:p>
                <w:p w:rsidR="009F5844" w:rsidRPr="009669B3" w:rsidRDefault="009F5844" w:rsidP="009F5844">
                  <w:pPr>
                    <w:pStyle w:val="Default"/>
                  </w:pPr>
                  <w:r w:rsidRPr="009669B3">
                    <w:t xml:space="preserve">- Chất dẻo là những vật liệu polime có tính dẻo. </w:t>
                  </w:r>
                </w:p>
                <w:p w:rsidR="009F5844" w:rsidRPr="009669B3" w:rsidRDefault="009F5844" w:rsidP="009F5844">
                  <w:pPr>
                    <w:pStyle w:val="Default"/>
                  </w:pPr>
                  <w:r w:rsidRPr="009669B3">
                    <w:t xml:space="preserve">- Cao su là những vật liệu polime có tính đàn hồi. </w:t>
                  </w:r>
                </w:p>
                <w:p w:rsidR="009F5844" w:rsidRPr="009669B3" w:rsidRDefault="009F5844" w:rsidP="009F5844">
                  <w:pPr>
                    <w:tabs>
                      <w:tab w:val="left" w:leader="dot" w:pos="9498"/>
                    </w:tabs>
                    <w:rPr>
                      <w:bCs/>
                    </w:rPr>
                  </w:pPr>
                  <w:r w:rsidRPr="009669B3">
                    <w:t>- Tơ.</w:t>
                  </w:r>
                </w:p>
                <w:p w:rsidR="009F5844" w:rsidRPr="009669B3" w:rsidRDefault="009F5844" w:rsidP="009F5844">
                  <w:pPr>
                    <w:tabs>
                      <w:tab w:val="left" w:leader="dot" w:pos="9498"/>
                    </w:tabs>
                    <w:rPr>
                      <w:bCs/>
                    </w:rPr>
                  </w:pPr>
                  <w:r w:rsidRPr="009669B3">
                    <w:rPr>
                      <w:bCs/>
                    </w:rPr>
                    <w:t xml:space="preserve">2. So sánh hai loại phản ứng điều chế </w:t>
                  </w:r>
                  <w:r w:rsidRPr="009669B3">
                    <w:rPr>
                      <w:bCs/>
                    </w:rPr>
                    <w:lastRenderedPageBreak/>
                    <w:t>polime</w:t>
                  </w:r>
                </w:p>
                <w:p w:rsidR="009F5844" w:rsidRPr="009669B3" w:rsidRDefault="009F5844" w:rsidP="009F5844">
                  <w:pPr>
                    <w:tabs>
                      <w:tab w:val="left" w:leader="dot" w:pos="9498"/>
                    </w:tabs>
                    <w:rPr>
                      <w:bCs/>
                    </w:rPr>
                  </w:pPr>
                  <w:r w:rsidRPr="009669B3">
                    <w:rPr>
                      <w:bCs/>
                    </w:rPr>
                    <w:t>2.1. Phản ứng trùng hợp</w:t>
                  </w:r>
                </w:p>
                <w:p w:rsidR="009F5844" w:rsidRPr="009669B3" w:rsidRDefault="009F5844" w:rsidP="009F5844">
                  <w:pPr>
                    <w:tabs>
                      <w:tab w:val="left" w:leader="dot" w:pos="9498"/>
                    </w:tabs>
                    <w:rPr>
                      <w:bCs/>
                    </w:rPr>
                  </w:pPr>
                  <w:r w:rsidRPr="009669B3">
                    <w:rPr>
                      <w:bCs/>
                    </w:rPr>
                    <w:t>2.2. Phản ứng trùng ngưng</w:t>
                  </w:r>
                </w:p>
                <w:p w:rsidR="009F5844" w:rsidRPr="009669B3" w:rsidRDefault="009F5844" w:rsidP="009F5844">
                  <w:pPr>
                    <w:rPr>
                      <w:bCs/>
                    </w:rPr>
                  </w:pPr>
                </w:p>
                <w:p w:rsidR="009F5844" w:rsidRPr="009669B3" w:rsidRDefault="009F5844" w:rsidP="009F5844">
                  <w:pPr>
                    <w:rPr>
                      <w:bCs/>
                    </w:rPr>
                  </w:pPr>
                  <w:r w:rsidRPr="009669B3">
                    <w:rPr>
                      <w:bCs/>
                    </w:rPr>
                    <w:t>3. Bài tập</w:t>
                  </w:r>
                </w:p>
              </w:tc>
              <w:tc>
                <w:tcPr>
                  <w:tcW w:w="2340" w:type="dxa"/>
                </w:tcPr>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r w:rsidRPr="009669B3">
                    <w:rPr>
                      <w:lang w:val="de-DE"/>
                    </w:rPr>
                    <w:t>Giảng viên trình bày, giải thích nội dung bằng lời và cho thí dụ minh họa</w:t>
                  </w:r>
                  <w:r w:rsidRPr="009669B3">
                    <w:t>.</w:t>
                  </w: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r w:rsidRPr="009669B3">
                    <w:rPr>
                      <w:lang w:val="de-DE"/>
                    </w:rPr>
                    <w:t xml:space="preserve">Giảng viên giải thích và cho PTHH minh họa đối với từng phản ứng. </w:t>
                  </w:r>
                </w:p>
                <w:p w:rsidR="009F5844" w:rsidRPr="009669B3" w:rsidRDefault="009F5844" w:rsidP="009F5844">
                  <w:pPr>
                    <w:rPr>
                      <w:lang w:val="de-DE"/>
                    </w:rPr>
                  </w:pPr>
                </w:p>
                <w:p w:rsidR="009F5844" w:rsidRPr="009669B3" w:rsidRDefault="009F5844" w:rsidP="009F5844">
                  <w:pPr>
                    <w:rPr>
                      <w:lang w:val="nb-NO"/>
                    </w:rPr>
                  </w:pPr>
                  <w:r w:rsidRPr="009669B3">
                    <w:rPr>
                      <w:lang w:val="de-DE"/>
                    </w:rPr>
                    <w:t>Giảng viên giải thích và hướng dẫn giải b</w:t>
                  </w:r>
                  <w:r w:rsidRPr="009669B3">
                    <w:t xml:space="preserve">ài tập 34 – 36 trang 32 trong giáo trình. </w:t>
                  </w:r>
                </w:p>
              </w:tc>
              <w:tc>
                <w:tcPr>
                  <w:tcW w:w="2160" w:type="dxa"/>
                </w:tcPr>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de-DE"/>
                    </w:rPr>
                  </w:pPr>
                  <w:r w:rsidRPr="009669B3">
                    <w:rPr>
                      <w:lang w:val="de-DE"/>
                    </w:rPr>
                    <w:t>Học sinh lắng nghe và ghi chép những nội dung cần thiết.</w:t>
                  </w:r>
                </w:p>
                <w:p w:rsidR="009F5844" w:rsidRPr="009669B3" w:rsidRDefault="009F5844" w:rsidP="009F5844">
                  <w:pPr>
                    <w:rPr>
                      <w:lang w:val="de-DE"/>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de-DE"/>
                    </w:rPr>
                  </w:pPr>
                  <w:r w:rsidRPr="009669B3">
                    <w:rPr>
                      <w:lang w:val="de-DE"/>
                    </w:rPr>
                    <w:t xml:space="preserve">Học sinh lắng nghe và hoàn thành các PTHH trên bảng. </w:t>
                  </w: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r w:rsidRPr="009669B3">
                    <w:rPr>
                      <w:lang w:val="nb-NO"/>
                    </w:rPr>
                    <w:t>Học sinh lắng nghe và làm các bài tập theo hướng dẫn.</w:t>
                  </w:r>
                </w:p>
              </w:tc>
              <w:tc>
                <w:tcPr>
                  <w:tcW w:w="887" w:type="dxa"/>
                </w:tcPr>
                <w:p w:rsidR="009F5844" w:rsidRPr="009669B3" w:rsidRDefault="009F5844" w:rsidP="009F5844">
                  <w:pPr>
                    <w:rPr>
                      <w:i/>
                      <w:lang w:val="de-DE"/>
                    </w:rPr>
                  </w:pPr>
                </w:p>
                <w:p w:rsidR="009F5844" w:rsidRPr="009669B3" w:rsidRDefault="009F5844" w:rsidP="009F5844">
                  <w:pPr>
                    <w:rPr>
                      <w:i/>
                      <w:lang w:val="de-DE"/>
                    </w:rPr>
                  </w:pPr>
                </w:p>
                <w:p w:rsidR="009F5844" w:rsidRPr="009669B3" w:rsidRDefault="009F5844" w:rsidP="009F5844">
                  <w:pPr>
                    <w:rPr>
                      <w:lang w:val="de-DE"/>
                    </w:rPr>
                  </w:pPr>
                </w:p>
                <w:p w:rsidR="009F5844" w:rsidRPr="009669B3" w:rsidRDefault="009F5844" w:rsidP="009F5844">
                  <w:pPr>
                    <w:jc w:val="center"/>
                    <w:rPr>
                      <w:i/>
                      <w:lang w:val="de-DE"/>
                    </w:rPr>
                  </w:pPr>
                </w:p>
                <w:p w:rsidR="009F5844" w:rsidRPr="009669B3" w:rsidRDefault="009F5844" w:rsidP="009F5844">
                  <w:pPr>
                    <w:ind w:left="5"/>
                    <w:rPr>
                      <w:i/>
                      <w:lang w:val="de-DE"/>
                    </w:rPr>
                  </w:pPr>
                </w:p>
                <w:p w:rsidR="009F5844" w:rsidRPr="009669B3" w:rsidRDefault="009F5844" w:rsidP="009F5844">
                  <w:pPr>
                    <w:jc w:val="center"/>
                    <w:rPr>
                      <w:lang w:val="de-DE"/>
                    </w:rPr>
                  </w:pPr>
                  <w:r w:rsidRPr="009669B3">
                    <w:rPr>
                      <w:lang w:val="de-DE"/>
                    </w:rPr>
                    <w:t xml:space="preserve"> 73 phút</w:t>
                  </w:r>
                </w:p>
              </w:tc>
            </w:tr>
            <w:tr w:rsidR="009F5844" w:rsidRPr="004978A0" w:rsidTr="00F81C9E">
              <w:tc>
                <w:tcPr>
                  <w:tcW w:w="631" w:type="dxa"/>
                </w:tcPr>
                <w:p w:rsidR="009F5844" w:rsidRPr="009669B3" w:rsidRDefault="009F5844" w:rsidP="009F5844">
                  <w:pPr>
                    <w:jc w:val="center"/>
                  </w:pPr>
                  <w:r w:rsidRPr="009669B3">
                    <w:lastRenderedPageBreak/>
                    <w:t>3</w:t>
                  </w:r>
                </w:p>
              </w:tc>
              <w:tc>
                <w:tcPr>
                  <w:tcW w:w="4296" w:type="dxa"/>
                </w:tcPr>
                <w:p w:rsidR="009F5844" w:rsidRPr="009669B3" w:rsidRDefault="009F5844" w:rsidP="009F5844">
                  <w:pPr>
                    <w:rPr>
                      <w:b/>
                      <w:lang w:val="nb-NO"/>
                    </w:rPr>
                  </w:pPr>
                  <w:r w:rsidRPr="009669B3">
                    <w:rPr>
                      <w:b/>
                      <w:bCs/>
                      <w:u w:val="single"/>
                      <w:lang w:val="nb-NO"/>
                    </w:rPr>
                    <w:t>Củng cố kiến thức và kết thúc bài</w:t>
                  </w:r>
                </w:p>
                <w:p w:rsidR="009F5844" w:rsidRPr="009669B3" w:rsidRDefault="009F5844" w:rsidP="009F5844">
                  <w:pPr>
                    <w:tabs>
                      <w:tab w:val="left" w:leader="dot" w:pos="9498"/>
                    </w:tabs>
                  </w:pPr>
                  <w:r w:rsidRPr="009669B3">
                    <w:t>1. Khái niệm, phân loại các vật liệu polime</w:t>
                  </w:r>
                </w:p>
                <w:p w:rsidR="009F5844" w:rsidRPr="009669B3" w:rsidRDefault="009F5844" w:rsidP="009F5844">
                  <w:pPr>
                    <w:tabs>
                      <w:tab w:val="left" w:leader="dot" w:pos="9498"/>
                    </w:tabs>
                  </w:pPr>
                  <w:r w:rsidRPr="009669B3">
                    <w:t>2. Phương pháp điều chế polime</w:t>
                  </w:r>
                </w:p>
                <w:p w:rsidR="009F5844" w:rsidRPr="009669B3" w:rsidRDefault="009F5844" w:rsidP="009F5844">
                  <w:pPr>
                    <w:rPr>
                      <w:bCs/>
                      <w:u w:val="single"/>
                      <w:lang w:val="nb-NO"/>
                    </w:rPr>
                  </w:pPr>
                </w:p>
              </w:tc>
              <w:tc>
                <w:tcPr>
                  <w:tcW w:w="2340" w:type="dxa"/>
                </w:tcPr>
                <w:p w:rsidR="009F5844" w:rsidRPr="009669B3" w:rsidRDefault="009F5844" w:rsidP="009F5844">
                  <w:pPr>
                    <w:rPr>
                      <w:lang w:val="de-DE"/>
                    </w:rPr>
                  </w:pPr>
                </w:p>
                <w:p w:rsidR="009F5844" w:rsidRPr="009669B3" w:rsidRDefault="009F5844" w:rsidP="009F5844">
                  <w:pPr>
                    <w:rPr>
                      <w:lang w:val="de-DE"/>
                    </w:rPr>
                  </w:pPr>
                  <w:r w:rsidRPr="009669B3">
                    <w:rPr>
                      <w:lang w:val="de-DE"/>
                    </w:rPr>
                    <w:t>Giảng viên trình bày tóm tắt nội dung bằng lời</w:t>
                  </w:r>
                </w:p>
                <w:p w:rsidR="009F5844" w:rsidRPr="009669B3" w:rsidRDefault="009F5844" w:rsidP="009F5844">
                  <w:pPr>
                    <w:jc w:val="center"/>
                    <w:rPr>
                      <w:i/>
                      <w:lang w:val="de-DE"/>
                    </w:rPr>
                  </w:pPr>
                </w:p>
              </w:tc>
              <w:tc>
                <w:tcPr>
                  <w:tcW w:w="2160" w:type="dxa"/>
                </w:tcPr>
                <w:p w:rsidR="009F5844" w:rsidRPr="009669B3" w:rsidRDefault="009F5844" w:rsidP="009F5844">
                  <w:pPr>
                    <w:rPr>
                      <w:lang w:val="de-DE"/>
                    </w:rPr>
                  </w:pPr>
                </w:p>
                <w:p w:rsidR="009F5844" w:rsidRPr="009669B3" w:rsidRDefault="009F5844" w:rsidP="009F5844">
                  <w:pPr>
                    <w:rPr>
                      <w:lang w:val="de-DE"/>
                    </w:rPr>
                  </w:pPr>
                  <w:r w:rsidRPr="009669B3">
                    <w:rPr>
                      <w:lang w:val="de-DE"/>
                    </w:rPr>
                    <w:t>Học sinh lắng nghe và ghi chép những nội dung cần thiết.</w:t>
                  </w:r>
                </w:p>
                <w:p w:rsidR="009F5844" w:rsidRPr="009669B3" w:rsidRDefault="009F5844" w:rsidP="009F5844">
                  <w:pPr>
                    <w:jc w:val="center"/>
                    <w:rPr>
                      <w:i/>
                      <w:lang w:val="de-DE"/>
                    </w:rPr>
                  </w:pPr>
                </w:p>
              </w:tc>
              <w:tc>
                <w:tcPr>
                  <w:tcW w:w="887" w:type="dxa"/>
                </w:tcPr>
                <w:p w:rsidR="009F5844" w:rsidRPr="009669B3" w:rsidRDefault="009F5844" w:rsidP="009F5844">
                  <w:pPr>
                    <w:jc w:val="both"/>
                  </w:pPr>
                </w:p>
                <w:p w:rsidR="009F5844" w:rsidRPr="009669B3" w:rsidRDefault="009F5844" w:rsidP="009F5844">
                  <w:pPr>
                    <w:jc w:val="both"/>
                  </w:pPr>
                </w:p>
                <w:p w:rsidR="009F5844" w:rsidRPr="009669B3" w:rsidRDefault="009F5844" w:rsidP="009F5844">
                  <w:pPr>
                    <w:jc w:val="both"/>
                  </w:pPr>
                  <w:r w:rsidRPr="009669B3">
                    <w:t>10 phút</w:t>
                  </w:r>
                </w:p>
                <w:p w:rsidR="009F5844" w:rsidRPr="009669B3" w:rsidRDefault="009F5844" w:rsidP="009F5844">
                  <w:pPr>
                    <w:jc w:val="center"/>
                    <w:rPr>
                      <w:i/>
                      <w:lang w:val="de-DE"/>
                    </w:rPr>
                  </w:pPr>
                </w:p>
              </w:tc>
            </w:tr>
            <w:tr w:rsidR="009F5844" w:rsidRPr="004978A0" w:rsidTr="00F81C9E">
              <w:tc>
                <w:tcPr>
                  <w:tcW w:w="631" w:type="dxa"/>
                </w:tcPr>
                <w:p w:rsidR="009F5844" w:rsidRPr="009669B3" w:rsidRDefault="009F5844" w:rsidP="009F5844">
                  <w:pPr>
                    <w:jc w:val="center"/>
                  </w:pPr>
                  <w:r w:rsidRPr="009669B3">
                    <w:t>4</w:t>
                  </w:r>
                </w:p>
              </w:tc>
              <w:tc>
                <w:tcPr>
                  <w:tcW w:w="4296" w:type="dxa"/>
                </w:tcPr>
                <w:p w:rsidR="009F5844" w:rsidRPr="009669B3" w:rsidRDefault="009F5844" w:rsidP="009F5844">
                  <w:pPr>
                    <w:rPr>
                      <w:b/>
                      <w:bCs/>
                      <w:u w:val="single"/>
                      <w:lang w:val="pt-BR"/>
                    </w:rPr>
                  </w:pPr>
                  <w:r w:rsidRPr="009669B3">
                    <w:rPr>
                      <w:b/>
                      <w:bCs/>
                      <w:u w:val="single"/>
                      <w:lang w:val="pt-BR"/>
                    </w:rPr>
                    <w:t>Hướng dẫn tự học</w:t>
                  </w:r>
                </w:p>
                <w:p w:rsidR="009F5844" w:rsidRPr="009669B3" w:rsidRDefault="009F5844" w:rsidP="009F5844">
                  <w:pPr>
                    <w:rPr>
                      <w:bCs/>
                      <w:lang w:val="nb-NO"/>
                    </w:rPr>
                  </w:pPr>
                  <w:r w:rsidRPr="009669B3">
                    <w:rPr>
                      <w:bCs/>
                      <w:lang w:val="nb-NO"/>
                    </w:rPr>
                    <w:t xml:space="preserve">- Bài tập 37, 38 trang 33 trong giáo trình </w:t>
                  </w:r>
                </w:p>
                <w:p w:rsidR="009F5844" w:rsidRPr="009669B3" w:rsidRDefault="009F5844" w:rsidP="009F5844">
                  <w:r w:rsidRPr="009669B3">
                    <w:rPr>
                      <w:lang w:val="pt-BR"/>
                    </w:rPr>
                    <w:t xml:space="preserve">- Chuẩn bị </w:t>
                  </w:r>
                  <w:r w:rsidRPr="009669B3">
                    <w:rPr>
                      <w:bCs/>
                    </w:rPr>
                    <w:t>Bài 70: Vị trí của kim loại trong bảng tuần hoàn và cấu tạo của kim loại</w:t>
                  </w:r>
                </w:p>
              </w:tc>
              <w:tc>
                <w:tcPr>
                  <w:tcW w:w="2340" w:type="dxa"/>
                </w:tcPr>
                <w:p w:rsidR="009F5844" w:rsidRPr="009669B3" w:rsidRDefault="009F5844" w:rsidP="009F5844">
                  <w:pPr>
                    <w:rPr>
                      <w:lang w:val="pt-BR"/>
                    </w:rPr>
                  </w:pPr>
                </w:p>
                <w:p w:rsidR="009F5844" w:rsidRPr="009669B3" w:rsidRDefault="009F5844" w:rsidP="009F5844">
                  <w:pPr>
                    <w:rPr>
                      <w:lang w:val="pt-BR"/>
                    </w:rPr>
                  </w:pPr>
                  <w:r w:rsidRPr="009669B3">
                    <w:rPr>
                      <w:lang w:val="pt-BR"/>
                    </w:rPr>
                    <w:t>Nhắc nhở học sinh ôn tập, giải bài tập và chuẩn bị bài học tiếp theo.</w:t>
                  </w:r>
                </w:p>
              </w:tc>
              <w:tc>
                <w:tcPr>
                  <w:tcW w:w="2160" w:type="dxa"/>
                </w:tcPr>
                <w:p w:rsidR="009F5844" w:rsidRPr="009669B3" w:rsidRDefault="009F5844" w:rsidP="009F5844">
                  <w:pPr>
                    <w:rPr>
                      <w:lang w:val="de-DE"/>
                    </w:rPr>
                  </w:pPr>
                </w:p>
                <w:p w:rsidR="009F5844" w:rsidRPr="009669B3" w:rsidRDefault="009F5844" w:rsidP="009F5844">
                  <w:pPr>
                    <w:rPr>
                      <w:lang w:val="pt-BR"/>
                    </w:rPr>
                  </w:pPr>
                  <w:r w:rsidRPr="009669B3">
                    <w:rPr>
                      <w:lang w:val="pt-BR"/>
                    </w:rPr>
                    <w:t>Học sinh giải bài tập, tự nghiên cứu nội dung mới trước khi lên lớp bằng giáo trình  môn học và thông qua các tài liệu tham khảo.</w:t>
                  </w:r>
                </w:p>
              </w:tc>
              <w:tc>
                <w:tcPr>
                  <w:tcW w:w="887" w:type="dxa"/>
                </w:tcPr>
                <w:p w:rsidR="009F5844" w:rsidRPr="009669B3" w:rsidRDefault="009F5844" w:rsidP="009F5844">
                  <w:pPr>
                    <w:jc w:val="center"/>
                    <w:rPr>
                      <w:lang w:val="pt-BR"/>
                    </w:rPr>
                  </w:pPr>
                </w:p>
                <w:p w:rsidR="009F5844" w:rsidRPr="009669B3" w:rsidRDefault="009F5844" w:rsidP="009F5844">
                  <w:pPr>
                    <w:rPr>
                      <w:lang w:val="pt-BR"/>
                    </w:rPr>
                  </w:pPr>
                  <w:r w:rsidRPr="009669B3">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7"/>
              <w:gridCol w:w="5720"/>
              <w:gridCol w:w="6922"/>
            </w:tblGrid>
            <w:tr w:rsidR="00242273" w:rsidRPr="004978A0" w:rsidTr="00F81C9E">
              <w:trPr>
                <w:trHeight w:val="1943"/>
              </w:trPr>
              <w:tc>
                <w:tcPr>
                  <w:tcW w:w="4387"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Nguồn tài l</w:t>
                  </w:r>
                  <w:r w:rsidR="00F81C9E">
                    <w:rPr>
                      <w:b/>
                      <w:u w:val="single"/>
                      <w:lang w:val="pt-BR"/>
                    </w:rPr>
                    <w:t>iệu tham k</w:t>
                  </w:r>
                  <w:r w:rsidR="00F81C9E">
                    <w:rPr>
                      <w:b/>
                      <w:u w:val="single"/>
                      <w:lang w:val="vi-VN"/>
                    </w:rPr>
                    <w:t>h</w:t>
                  </w:r>
                  <w:r w:rsidRPr="00242273">
                    <w:rPr>
                      <w:b/>
                      <w:u w:val="single"/>
                      <w:lang w:val="pt-BR"/>
                    </w:rPr>
                    <w:t xml:space="preserve">ảo </w:t>
                  </w:r>
                </w:p>
              </w:tc>
              <w:tc>
                <w:tcPr>
                  <w:tcW w:w="5720"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375EBE"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375EBE">
              <w:rPr>
                <w:lang w:val="pt-BR"/>
              </w:rPr>
              <w:t>Tp. Hồ Chí Minh,</w:t>
            </w:r>
            <w:r w:rsidRPr="00375EBE">
              <w:t xml:space="preserve"> Ngày ….. tháng ….. năm ……</w:t>
            </w:r>
          </w:p>
          <w:p w:rsidR="009F5844" w:rsidRPr="00375EBE" w:rsidRDefault="00375EBE" w:rsidP="009F5844">
            <w:pPr>
              <w:jc w:val="both"/>
              <w:rPr>
                <w:b/>
              </w:rPr>
            </w:pPr>
            <w:r>
              <w:rPr>
                <w:b/>
              </w:rPr>
              <w:t xml:space="preserve">       </w:t>
            </w:r>
            <w:r w:rsidR="009F5844" w:rsidRPr="00375EBE">
              <w:rPr>
                <w:b/>
              </w:rPr>
              <w:t xml:space="preserve">Trưởng bộ môn                                                      </w:t>
            </w:r>
            <w:r w:rsidR="009F5844" w:rsidRPr="00375EBE">
              <w:rPr>
                <w:b/>
              </w:rPr>
              <w:tab/>
            </w:r>
            <w:r w:rsidR="009F5844" w:rsidRPr="00375EBE">
              <w:rPr>
                <w:b/>
              </w:rPr>
              <w:tab/>
            </w:r>
            <w:r w:rsidR="009F5844" w:rsidRPr="00375EBE">
              <w:rPr>
                <w:b/>
              </w:rPr>
              <w:tab/>
              <w:t>Giảng viên</w:t>
            </w:r>
          </w:p>
          <w:p w:rsidR="00F73CE7" w:rsidRDefault="00375EBE" w:rsidP="00F73CE7">
            <w:pPr>
              <w:spacing w:line="276" w:lineRule="auto"/>
              <w:rPr>
                <w:b/>
                <w:bCs/>
                <w:szCs w:val="22"/>
                <w:lang w:val="pt-BR"/>
              </w:rPr>
            </w:pPr>
            <w:r>
              <w:rPr>
                <w:b/>
                <w:bCs/>
                <w:szCs w:val="22"/>
                <w:lang w:val="pt-BR"/>
              </w:rPr>
              <w:t xml:space="preserve">   </w:t>
            </w:r>
            <w:r w:rsidR="00F73CE7" w:rsidRPr="00C40EAD">
              <w:rPr>
                <w:b/>
                <w:bCs/>
                <w:szCs w:val="22"/>
                <w:lang w:val="pt-BR"/>
              </w:rPr>
              <w:t xml:space="preserve">Nguyễn Thị </w:t>
            </w:r>
            <w:r w:rsidR="00F73CE7">
              <w:rPr>
                <w:b/>
                <w:bCs/>
                <w:szCs w:val="22"/>
                <w:lang w:val="pt-BR"/>
              </w:rPr>
              <w:t>Huyền Nga</w:t>
            </w: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vi-VN"/>
              </w:rPr>
            </w:pPr>
          </w:p>
          <w:p w:rsidR="009F5844" w:rsidRPr="004978A0" w:rsidRDefault="009F5844" w:rsidP="009F5844">
            <w:pPr>
              <w:jc w:val="both"/>
            </w:pPr>
          </w:p>
          <w:p w:rsidR="009F5844" w:rsidRPr="004978A0" w:rsidRDefault="009F5844" w:rsidP="009F5844">
            <w:pPr>
              <w:jc w:val="both"/>
            </w:pPr>
          </w:p>
          <w:p w:rsidR="009F5844" w:rsidRPr="004978A0" w:rsidRDefault="009F5844" w:rsidP="009F5844">
            <w:pPr>
              <w:jc w:val="both"/>
            </w:pPr>
          </w:p>
          <w:tbl>
            <w:tblPr>
              <w:tblW w:w="0" w:type="auto"/>
              <w:tblLook w:val="01E0" w:firstRow="1" w:lastRow="1" w:firstColumn="1" w:lastColumn="1" w:noHBand="0" w:noVBand="0"/>
            </w:tblPr>
            <w:tblGrid>
              <w:gridCol w:w="2943"/>
              <w:gridCol w:w="7230"/>
            </w:tblGrid>
            <w:tr w:rsidR="009F5844" w:rsidRPr="009669B3" w:rsidTr="009F5844">
              <w:tc>
                <w:tcPr>
                  <w:tcW w:w="2943" w:type="dxa"/>
                  <w:shd w:val="clear" w:color="auto" w:fill="auto"/>
                </w:tcPr>
                <w:p w:rsidR="009F5844" w:rsidRPr="009669B3" w:rsidRDefault="009F5844" w:rsidP="009F5844">
                  <w:pPr>
                    <w:rPr>
                      <w:lang w:val="pt-BR"/>
                    </w:rPr>
                  </w:pPr>
                  <w:r w:rsidRPr="009669B3">
                    <w:rPr>
                      <w:lang w:val="pt-BR"/>
                    </w:rPr>
                    <w:t>Giáo án số: 11</w:t>
                  </w:r>
                </w:p>
              </w:tc>
              <w:tc>
                <w:tcPr>
                  <w:tcW w:w="7230" w:type="dxa"/>
                  <w:shd w:val="clear" w:color="auto" w:fill="auto"/>
                </w:tcPr>
                <w:p w:rsidR="009F5844" w:rsidRPr="009669B3" w:rsidRDefault="009F5844" w:rsidP="009F5844">
                  <w:r w:rsidRPr="009669B3">
                    <w:t>Thời gian thực hiện: 03 tiết</w:t>
                  </w:r>
                </w:p>
                <w:p w:rsidR="009F5844" w:rsidRPr="009669B3" w:rsidRDefault="009F5844" w:rsidP="009F5844">
                  <w:pPr>
                    <w:rPr>
                      <w:b/>
                    </w:rPr>
                  </w:pPr>
                  <w:r w:rsidRPr="009669B3">
                    <w:t xml:space="preserve">Tên chương: </w:t>
                  </w:r>
                  <w:r w:rsidRPr="009669B3">
                    <w:rPr>
                      <w:b/>
                    </w:rPr>
                    <w:t>Chương XX:  Đại cương về kim loại</w:t>
                  </w:r>
                </w:p>
                <w:p w:rsidR="009F5844" w:rsidRPr="009669B3" w:rsidRDefault="009F5844" w:rsidP="009F5844">
                  <w:r w:rsidRPr="009669B3">
                    <w:t>Thực hiện ngày........ tháng ...... năm ……</w:t>
                  </w:r>
                </w:p>
              </w:tc>
            </w:tr>
          </w:tbl>
          <w:p w:rsidR="009F5844" w:rsidRPr="009669B3" w:rsidRDefault="009F5844" w:rsidP="009F5844">
            <w:pPr>
              <w:outlineLvl w:val="0"/>
            </w:pPr>
            <w:r w:rsidRPr="009669B3">
              <w:t xml:space="preserve"> </w:t>
            </w:r>
          </w:p>
          <w:p w:rsidR="009F5844" w:rsidRPr="004978A0" w:rsidRDefault="009F5844" w:rsidP="009F5844">
            <w:pPr>
              <w:outlineLvl w:val="0"/>
            </w:pPr>
          </w:p>
          <w:p w:rsidR="009669B3" w:rsidRPr="009669B3" w:rsidRDefault="009F5844" w:rsidP="009669B3">
            <w:pPr>
              <w:outlineLvl w:val="0"/>
              <w:rPr>
                <w:b/>
                <w:lang w:val="vi-VN"/>
              </w:rPr>
            </w:pPr>
            <w:r w:rsidRPr="004978A0">
              <w:t>Tên bài học</w:t>
            </w:r>
            <w:r w:rsidRPr="009669B3">
              <w:rPr>
                <w:b/>
              </w:rPr>
              <w:t xml:space="preserve">:  </w:t>
            </w:r>
            <w:r w:rsidRPr="009669B3">
              <w:rPr>
                <w:b/>
                <w:bCs/>
                <w:lang w:val="de-DE"/>
              </w:rPr>
              <w:t>Bài 70:</w:t>
            </w:r>
            <w:r w:rsidRPr="009669B3">
              <w:rPr>
                <w:b/>
                <w:bCs/>
                <w:i/>
                <w:lang w:val="de-DE"/>
              </w:rPr>
              <w:t xml:space="preserve">  </w:t>
            </w:r>
            <w:r w:rsidRPr="009669B3">
              <w:rPr>
                <w:b/>
              </w:rPr>
              <w:t>VỊ TRÍ CỦA KIM</w:t>
            </w:r>
            <w:r w:rsidR="009669B3" w:rsidRPr="009669B3">
              <w:rPr>
                <w:b/>
              </w:rPr>
              <w:t xml:space="preserve"> LOẠI TRONG BẢNG TUẦN HOÀ</w:t>
            </w:r>
          </w:p>
          <w:p w:rsidR="009F5844" w:rsidRPr="009669B3" w:rsidRDefault="009669B3" w:rsidP="009669B3">
            <w:pPr>
              <w:outlineLvl w:val="0"/>
              <w:rPr>
                <w:b/>
              </w:rPr>
            </w:pPr>
            <w:r w:rsidRPr="009669B3">
              <w:rPr>
                <w:b/>
                <w:lang w:val="vi-VN"/>
              </w:rPr>
              <w:t xml:space="preserve">                                            </w:t>
            </w:r>
            <w:r w:rsidR="009F5844" w:rsidRPr="009669B3">
              <w:rPr>
                <w:b/>
              </w:rPr>
              <w:t>VÀ CẤU TẠO CỦA KIM LOẠI</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9669B3" w:rsidRDefault="009F5844" w:rsidP="009F5844">
            <w:pPr>
              <w:jc w:val="both"/>
              <w:outlineLvl w:val="0"/>
            </w:pPr>
            <w:r w:rsidRPr="004978A0">
              <w:rPr>
                <w:b/>
              </w:rPr>
              <w:t xml:space="preserve">- </w:t>
            </w:r>
            <w:r w:rsidRPr="009669B3">
              <w:t>Xác định được vị trí của kim loại trong bảng tuần hoàn.</w:t>
            </w:r>
          </w:p>
          <w:p w:rsidR="009F5844" w:rsidRPr="009669B3" w:rsidRDefault="009F5844" w:rsidP="009F5844">
            <w:pPr>
              <w:jc w:val="both"/>
              <w:outlineLvl w:val="0"/>
            </w:pPr>
            <w:r w:rsidRPr="009669B3">
              <w:t xml:space="preserve">- Giải thích được cấu tạo của nguyên tử kim loại và liên kết kim loại. </w:t>
            </w:r>
          </w:p>
          <w:p w:rsidR="009669B3" w:rsidRPr="00DF4A56" w:rsidRDefault="009669B3" w:rsidP="009669B3">
            <w:pPr>
              <w:jc w:val="both"/>
              <w:outlineLvl w:val="0"/>
            </w:pPr>
            <w:r w:rsidRPr="00DF4A56">
              <w:rPr>
                <w:b/>
                <w:bCs/>
              </w:rPr>
              <w:t xml:space="preserve">2. Kĩ năng: </w:t>
            </w:r>
          </w:p>
          <w:p w:rsidR="009F5844" w:rsidRPr="009669B3" w:rsidRDefault="009F5844" w:rsidP="009F5844">
            <w:pPr>
              <w:jc w:val="both"/>
              <w:outlineLvl w:val="0"/>
            </w:pPr>
            <w:r w:rsidRPr="009669B3">
              <w:t>- Xác định được vị trí của kim loại và suy ra hóa trị, tính chất của nguyên tử kim loại.</w:t>
            </w:r>
          </w:p>
          <w:p w:rsidR="009669B3" w:rsidRPr="00407ECF" w:rsidRDefault="009669B3" w:rsidP="009669B3">
            <w:pPr>
              <w:spacing w:line="276" w:lineRule="auto"/>
              <w:rPr>
                <w:szCs w:val="22"/>
                <w:lang w:val="vi-VN"/>
              </w:rPr>
            </w:pPr>
            <w:r w:rsidRPr="00DF4A56">
              <w:rPr>
                <w:b/>
                <w:bCs/>
              </w:rPr>
              <w:t>3. Thái độ</w:t>
            </w:r>
          </w:p>
          <w:p w:rsidR="00910482"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910482"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 xml:space="preserve"> sử dụng hợp lí tài nguyên.</w:t>
            </w:r>
          </w:p>
          <w:p w:rsidR="009F5844" w:rsidRPr="004978A0" w:rsidRDefault="009F5844" w:rsidP="009F5844">
            <w:pPr>
              <w:rPr>
                <w:lang w:val="it-IT"/>
              </w:rPr>
            </w:pPr>
          </w:p>
          <w:p w:rsidR="009F5844" w:rsidRPr="009669B3" w:rsidRDefault="009F5844" w:rsidP="009F5844">
            <w:pPr>
              <w:rPr>
                <w:b/>
                <w:lang w:val="it-IT"/>
              </w:rPr>
            </w:pPr>
            <w:r w:rsidRPr="009669B3">
              <w:rPr>
                <w:b/>
                <w:lang w:val="it-IT"/>
              </w:rPr>
              <w:t xml:space="preserve">Đồ dùng và phương tiện dạy học: </w:t>
            </w:r>
          </w:p>
          <w:p w:rsidR="009F5844" w:rsidRPr="009669B3" w:rsidRDefault="009F5844" w:rsidP="009F5844">
            <w:pPr>
              <w:rPr>
                <w:lang w:val="it-IT"/>
              </w:rPr>
            </w:pPr>
            <w:r w:rsidRPr="009669B3">
              <w:rPr>
                <w:lang w:val="it-IT"/>
              </w:rPr>
              <w:t>Bảng, phấn, máy tính, máy chiếu, presenter.</w:t>
            </w:r>
          </w:p>
          <w:p w:rsidR="009F5844" w:rsidRPr="004978A0" w:rsidRDefault="00447146" w:rsidP="009F5844">
            <w:pPr>
              <w:jc w:val="both"/>
              <w:rPr>
                <w:b/>
                <w:lang w:val="de-DE"/>
              </w:rPr>
            </w:pPr>
            <w:r w:rsidRPr="00182269">
              <w:rPr>
                <w:b/>
                <w:szCs w:val="22"/>
                <w:lang w:val="it-IT"/>
              </w:rPr>
              <w:t xml:space="preserve">I. Ổn định lớp học:                                                 </w:t>
            </w:r>
            <w:r w:rsidR="009F5844" w:rsidRPr="004978A0">
              <w:rPr>
                <w:b/>
              </w:rPr>
              <w:t>Thời gian 05 phút</w:t>
            </w:r>
          </w:p>
          <w:p w:rsidR="009F5844" w:rsidRPr="009669B3" w:rsidRDefault="009F5844" w:rsidP="009F5844">
            <w:pPr>
              <w:jc w:val="both"/>
              <w:rPr>
                <w:lang w:val="de-DE"/>
              </w:rPr>
            </w:pPr>
            <w:r w:rsidRPr="009669B3">
              <w:rPr>
                <w:lang w:val="de-DE"/>
              </w:rPr>
              <w:t>Số học sinh vắng:…………Tên:………………………….................................................................</w:t>
            </w:r>
          </w:p>
          <w:p w:rsidR="009F5844" w:rsidRPr="004978A0"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025"/>
              <w:gridCol w:w="2520"/>
              <w:gridCol w:w="2334"/>
              <w:gridCol w:w="803"/>
            </w:tblGrid>
            <w:tr w:rsidR="009F5844" w:rsidRPr="004978A0" w:rsidTr="00F81C9E">
              <w:trPr>
                <w:trHeight w:val="353"/>
              </w:trPr>
              <w:tc>
                <w:tcPr>
                  <w:tcW w:w="632"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025" w:type="dxa"/>
                  <w:vMerge w:val="restart"/>
                </w:tcPr>
                <w:p w:rsidR="009F5844" w:rsidRPr="004978A0" w:rsidRDefault="009F5844" w:rsidP="009F5844"/>
                <w:p w:rsidR="009F5844" w:rsidRPr="004978A0" w:rsidRDefault="009F5844" w:rsidP="009F5844">
                  <w:r w:rsidRPr="004978A0">
                    <w:t>Nội dung giảng dạy</w:t>
                  </w:r>
                </w:p>
              </w:tc>
              <w:tc>
                <w:tcPr>
                  <w:tcW w:w="4854" w:type="dxa"/>
                  <w:gridSpan w:val="2"/>
                </w:tcPr>
                <w:p w:rsidR="009F5844" w:rsidRPr="004978A0" w:rsidRDefault="009F5844" w:rsidP="009F5844">
                  <w:pPr>
                    <w:jc w:val="center"/>
                  </w:pPr>
                  <w:r w:rsidRPr="004978A0">
                    <w:t>Hoạt động dạy học</w:t>
                  </w:r>
                </w:p>
              </w:tc>
              <w:tc>
                <w:tcPr>
                  <w:tcW w:w="803" w:type="dxa"/>
                  <w:vMerge w:val="restart"/>
                </w:tcPr>
                <w:p w:rsidR="009F5844" w:rsidRPr="004978A0" w:rsidRDefault="009F5844" w:rsidP="009F5844">
                  <w:pPr>
                    <w:jc w:val="center"/>
                  </w:pPr>
                  <w:r w:rsidRPr="004978A0">
                    <w:t>Thời gian (phút)</w:t>
                  </w:r>
                </w:p>
              </w:tc>
            </w:tr>
            <w:tr w:rsidR="009F5844" w:rsidRPr="004978A0" w:rsidTr="00F81C9E">
              <w:trPr>
                <w:trHeight w:val="386"/>
              </w:trPr>
              <w:tc>
                <w:tcPr>
                  <w:tcW w:w="632" w:type="dxa"/>
                  <w:vMerge/>
                </w:tcPr>
                <w:p w:rsidR="009F5844" w:rsidRPr="004978A0" w:rsidRDefault="009F5844" w:rsidP="009F5844">
                  <w:pPr>
                    <w:jc w:val="center"/>
                  </w:pPr>
                </w:p>
              </w:tc>
              <w:tc>
                <w:tcPr>
                  <w:tcW w:w="4025" w:type="dxa"/>
                  <w:vMerge/>
                </w:tcPr>
                <w:p w:rsidR="009F5844" w:rsidRPr="004978A0" w:rsidRDefault="009F5844" w:rsidP="009F5844"/>
              </w:tc>
              <w:tc>
                <w:tcPr>
                  <w:tcW w:w="2520" w:type="dxa"/>
                </w:tcPr>
                <w:p w:rsidR="009F5844" w:rsidRPr="004978A0" w:rsidRDefault="009F5844" w:rsidP="009669B3">
                  <w:pP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334" w:type="dxa"/>
                </w:tcPr>
                <w:p w:rsidR="009F5844" w:rsidRPr="004978A0" w:rsidRDefault="009F5844" w:rsidP="009669B3">
                  <w:pP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803" w:type="dxa"/>
                  <w:vMerge/>
                </w:tcPr>
                <w:p w:rsidR="009F5844" w:rsidRPr="004978A0" w:rsidRDefault="009F5844" w:rsidP="009F5844">
                  <w:pPr>
                    <w:jc w:val="center"/>
                  </w:pPr>
                </w:p>
              </w:tc>
            </w:tr>
            <w:tr w:rsidR="009F5844" w:rsidRPr="004978A0" w:rsidTr="00F81C9E">
              <w:tc>
                <w:tcPr>
                  <w:tcW w:w="632" w:type="dxa"/>
                </w:tcPr>
                <w:p w:rsidR="009F5844" w:rsidRPr="009669B3" w:rsidRDefault="009F5844" w:rsidP="009F5844">
                  <w:pPr>
                    <w:jc w:val="center"/>
                  </w:pPr>
                  <w:r w:rsidRPr="009669B3">
                    <w:t>1</w:t>
                  </w:r>
                </w:p>
              </w:tc>
              <w:tc>
                <w:tcPr>
                  <w:tcW w:w="4025" w:type="dxa"/>
                </w:tcPr>
                <w:p w:rsidR="009F5844" w:rsidRPr="009669B3" w:rsidRDefault="009F5844" w:rsidP="009F5844">
                  <w:pPr>
                    <w:rPr>
                      <w:b/>
                      <w:lang w:val="de-DE"/>
                    </w:rPr>
                  </w:pPr>
                  <w:r w:rsidRPr="009669B3">
                    <w:rPr>
                      <w:b/>
                      <w:bCs/>
                      <w:u w:val="single"/>
                      <w:lang w:val="de-DE"/>
                    </w:rPr>
                    <w:t>Dẫn nhập</w:t>
                  </w:r>
                </w:p>
                <w:p w:rsidR="009F5844" w:rsidRPr="009669B3" w:rsidRDefault="009F5844" w:rsidP="009F5844">
                  <w:pPr>
                    <w:tabs>
                      <w:tab w:val="left" w:pos="8820"/>
                    </w:tabs>
                    <w:rPr>
                      <w:bCs/>
                      <w:u w:val="single"/>
                      <w:lang w:val="de-DE"/>
                    </w:rPr>
                  </w:pPr>
                  <w:r w:rsidRPr="009669B3">
                    <w:rPr>
                      <w:bCs/>
                      <w:lang w:val="de-DE"/>
                    </w:rPr>
                    <w:t xml:space="preserve">Để hiểu tổng quát về cấu tạo và </w:t>
                  </w:r>
                  <w:r w:rsidRPr="009669B3">
                    <w:rPr>
                      <w:lang w:val="fr-FR"/>
                    </w:rPr>
                    <w:t xml:space="preserve">tính chất của kim loại. </w:t>
                  </w:r>
                  <w:r w:rsidRPr="009669B3">
                    <w:rPr>
                      <w:bCs/>
                      <w:lang w:val="de-DE"/>
                    </w:rPr>
                    <w:t>Hôm nay, chúng ta sẽ tìm hiểu về  “</w:t>
                  </w:r>
                  <w:r w:rsidRPr="009669B3">
                    <w:rPr>
                      <w:bCs/>
                    </w:rPr>
                    <w:t>Vị trí của kim loại trong bảng tuần hoàn và cấu tạo của kim loại</w:t>
                  </w:r>
                  <w:r w:rsidRPr="009669B3">
                    <w:rPr>
                      <w:bCs/>
                      <w:lang w:val="de-DE"/>
                    </w:rPr>
                    <w:t xml:space="preserve"> ”.</w:t>
                  </w:r>
                </w:p>
              </w:tc>
              <w:tc>
                <w:tcPr>
                  <w:tcW w:w="2520" w:type="dxa"/>
                </w:tcPr>
                <w:p w:rsidR="009F5844" w:rsidRPr="009669B3" w:rsidRDefault="009F5844" w:rsidP="009F5844">
                  <w:pPr>
                    <w:jc w:val="both"/>
                    <w:rPr>
                      <w:lang w:val="de-DE"/>
                    </w:rPr>
                  </w:pPr>
                </w:p>
                <w:p w:rsidR="009F5844" w:rsidRPr="009669B3" w:rsidRDefault="009F5844" w:rsidP="009F5844">
                  <w:pPr>
                    <w:rPr>
                      <w:lang w:val="de-DE"/>
                    </w:rPr>
                  </w:pPr>
                  <w:r w:rsidRPr="009669B3">
                    <w:rPr>
                      <w:lang w:val="de-DE"/>
                    </w:rPr>
                    <w:t xml:space="preserve">Giảng viên </w:t>
                  </w:r>
                  <w:r w:rsidRPr="009669B3">
                    <w:rPr>
                      <w:lang w:val="de-DE"/>
                    </w:rPr>
                    <w:cr/>
                  </w:r>
                  <w:bookmarkStart w:id="0" w:name="_GoBack"/>
                  <w:bookmarkEnd w:id="0"/>
                  <w:r w:rsidR="00745EC2">
                    <w:rPr>
                      <w:lang w:val="de-DE"/>
                    </w:rPr>
                    <w:t>t</w:t>
                  </w:r>
                  <w:r w:rsidRPr="009669B3">
                    <w:rPr>
                      <w:lang w:val="de-DE"/>
                    </w:rPr>
                    <w:t>rình bày nội dung bằng lời.</w:t>
                  </w:r>
                </w:p>
              </w:tc>
              <w:tc>
                <w:tcPr>
                  <w:tcW w:w="2334" w:type="dxa"/>
                </w:tcPr>
                <w:p w:rsidR="009F5844" w:rsidRPr="009669B3" w:rsidRDefault="009F5844" w:rsidP="009F5844">
                  <w:pPr>
                    <w:jc w:val="both"/>
                    <w:rPr>
                      <w:lang w:val="de-DE"/>
                    </w:rPr>
                  </w:pPr>
                </w:p>
                <w:p w:rsidR="009F5844" w:rsidRPr="009669B3" w:rsidRDefault="009F5844" w:rsidP="009F5844">
                  <w:pPr>
                    <w:rPr>
                      <w:lang w:val="de-DE"/>
                    </w:rPr>
                  </w:pPr>
                  <w:r w:rsidRPr="009669B3">
                    <w:rPr>
                      <w:lang w:val="de-DE"/>
                    </w:rPr>
                    <w:t>Học sinh lắng nghe.</w:t>
                  </w:r>
                </w:p>
              </w:tc>
              <w:tc>
                <w:tcPr>
                  <w:tcW w:w="803" w:type="dxa"/>
                </w:tcPr>
                <w:p w:rsidR="009F5844" w:rsidRPr="009669B3" w:rsidRDefault="009F5844" w:rsidP="009F5844">
                  <w:pPr>
                    <w:jc w:val="center"/>
                    <w:rPr>
                      <w:lang w:val="de-DE"/>
                    </w:rPr>
                  </w:pPr>
                </w:p>
                <w:p w:rsidR="009F5844" w:rsidRPr="009669B3" w:rsidRDefault="009F5844" w:rsidP="009F5844">
                  <w:pPr>
                    <w:jc w:val="center"/>
                    <w:rPr>
                      <w:lang w:val="de-DE"/>
                    </w:rPr>
                  </w:pPr>
                </w:p>
                <w:p w:rsidR="009F5844" w:rsidRPr="009669B3" w:rsidRDefault="009F5844" w:rsidP="009F5844">
                  <w:pPr>
                    <w:jc w:val="center"/>
                    <w:rPr>
                      <w:lang w:val="de-DE"/>
                    </w:rPr>
                  </w:pPr>
                  <w:r w:rsidRPr="009669B3">
                    <w:rPr>
                      <w:lang w:val="de-DE"/>
                    </w:rPr>
                    <w:t>1</w:t>
                  </w:r>
                </w:p>
                <w:p w:rsidR="009F5844" w:rsidRPr="009669B3" w:rsidRDefault="009F5844" w:rsidP="009F5844">
                  <w:pPr>
                    <w:jc w:val="center"/>
                    <w:rPr>
                      <w:lang w:val="de-DE"/>
                    </w:rPr>
                  </w:pPr>
                  <w:r w:rsidRPr="009669B3">
                    <w:rPr>
                      <w:lang w:val="de-DE"/>
                    </w:rPr>
                    <w:t>phút</w:t>
                  </w:r>
                </w:p>
              </w:tc>
            </w:tr>
            <w:tr w:rsidR="009F5844" w:rsidRPr="004978A0" w:rsidTr="00F81C9E">
              <w:tc>
                <w:tcPr>
                  <w:tcW w:w="632" w:type="dxa"/>
                </w:tcPr>
                <w:p w:rsidR="009F5844" w:rsidRPr="009669B3" w:rsidRDefault="009F5844" w:rsidP="009F5844">
                  <w:pPr>
                    <w:jc w:val="center"/>
                  </w:pPr>
                  <w:r w:rsidRPr="009669B3">
                    <w:t>2</w:t>
                  </w:r>
                </w:p>
                <w:p w:rsidR="009F5844" w:rsidRPr="009669B3" w:rsidRDefault="009F5844" w:rsidP="009F5844"/>
                <w:p w:rsidR="009F5844" w:rsidRPr="009669B3" w:rsidRDefault="009F5844" w:rsidP="009F5844"/>
                <w:p w:rsidR="009F5844" w:rsidRPr="009669B3" w:rsidRDefault="009F5844" w:rsidP="009F5844"/>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tc>
              <w:tc>
                <w:tcPr>
                  <w:tcW w:w="4025" w:type="dxa"/>
                </w:tcPr>
                <w:p w:rsidR="009F5844" w:rsidRPr="009669B3" w:rsidRDefault="009F5844" w:rsidP="009F5844">
                  <w:pPr>
                    <w:rPr>
                      <w:b/>
                      <w:bCs/>
                      <w:u w:val="single"/>
                      <w:lang w:val="nb-NO"/>
                    </w:rPr>
                  </w:pPr>
                  <w:r w:rsidRPr="009669B3">
                    <w:rPr>
                      <w:b/>
                      <w:bCs/>
                      <w:u w:val="single"/>
                      <w:lang w:val="nb-NO"/>
                    </w:rPr>
                    <w:t>Giảng bài mới</w:t>
                  </w:r>
                </w:p>
                <w:p w:rsidR="009F5844" w:rsidRPr="009669B3" w:rsidRDefault="009F5844" w:rsidP="009F5844">
                  <w:pPr>
                    <w:outlineLvl w:val="0"/>
                  </w:pPr>
                  <w:r w:rsidRPr="009669B3">
                    <w:t>1. Vị trí của kim loại trong bảng tuần hoàn</w:t>
                  </w:r>
                </w:p>
                <w:p w:rsidR="009F5844" w:rsidRPr="009669B3" w:rsidRDefault="009F5844" w:rsidP="009F5844">
                  <w:pPr>
                    <w:pStyle w:val="Default"/>
                  </w:pPr>
                  <w:r w:rsidRPr="009669B3">
                    <w:t xml:space="preserve">Trong hệ thống tuần hoàn các nguyên tố kim loại ở những vị trí sau: </w:t>
                  </w:r>
                </w:p>
                <w:p w:rsidR="009F5844" w:rsidRPr="009669B3" w:rsidRDefault="009F5844" w:rsidP="009F5844">
                  <w:pPr>
                    <w:pStyle w:val="Default"/>
                  </w:pPr>
                  <w:r w:rsidRPr="009669B3">
                    <w:t xml:space="preserve">- Phân nhóm chính: nhóm IA (trừ H), nhóm IIA, nhóm IIIA (trừ B) và một phần của các nhóm IVA, VA, VIA. </w:t>
                  </w:r>
                </w:p>
                <w:p w:rsidR="009F5844" w:rsidRPr="009669B3" w:rsidRDefault="009F5844" w:rsidP="009F5844">
                  <w:pPr>
                    <w:outlineLvl w:val="0"/>
                  </w:pPr>
                  <w:r w:rsidRPr="009669B3">
                    <w:t>- Phân nhóm phụ: nhóm IB đến nhóm VIIIB.</w:t>
                  </w:r>
                </w:p>
                <w:p w:rsidR="009F5844" w:rsidRPr="009669B3" w:rsidRDefault="009F5844" w:rsidP="009F5844">
                  <w:pPr>
                    <w:outlineLvl w:val="0"/>
                  </w:pPr>
                  <w:r w:rsidRPr="009669B3">
                    <w:t xml:space="preserve">2. </w:t>
                  </w:r>
                  <w:r w:rsidRPr="009669B3">
                    <w:rPr>
                      <w:bCs/>
                    </w:rPr>
                    <w:t>Cấu tạo của kim loại</w:t>
                  </w:r>
                </w:p>
                <w:p w:rsidR="009F5844" w:rsidRPr="009669B3" w:rsidRDefault="009F5844" w:rsidP="009F5844">
                  <w:pPr>
                    <w:outlineLvl w:val="0"/>
                  </w:pPr>
                  <w:r w:rsidRPr="009669B3">
                    <w:t>Nguyên tử của hầu hết các nguyên tố kim loại đều có 1, 2 hoặc 3e ở lớp ngoài cùng.</w:t>
                  </w:r>
                </w:p>
                <w:p w:rsidR="009F5844" w:rsidRPr="009669B3" w:rsidRDefault="009F5844" w:rsidP="009F5844">
                  <w:pPr>
                    <w:outlineLvl w:val="0"/>
                  </w:pPr>
                  <w:r w:rsidRPr="009669B3">
                    <w:t>3. Liên kết kim loại</w:t>
                  </w:r>
                </w:p>
                <w:p w:rsidR="009F5844" w:rsidRPr="009669B3" w:rsidRDefault="009F5844" w:rsidP="009F5844">
                  <w:pPr>
                    <w:outlineLvl w:val="0"/>
                    <w:rPr>
                      <w:bCs/>
                      <w:iCs/>
                    </w:rPr>
                  </w:pPr>
                  <w:r w:rsidRPr="009669B3">
                    <w:rPr>
                      <w:bCs/>
                      <w:iCs/>
                    </w:rPr>
                    <w:t xml:space="preserve">Liên kết kim loại là liên kết sinh ra do các electron tự do gắn các ion dương </w:t>
                  </w:r>
                  <w:r w:rsidRPr="009669B3">
                    <w:rPr>
                      <w:bCs/>
                      <w:iCs/>
                    </w:rPr>
                    <w:lastRenderedPageBreak/>
                    <w:t>kim loại vào với nhau</w:t>
                  </w:r>
                </w:p>
                <w:p w:rsidR="009F5844" w:rsidRPr="009669B3" w:rsidRDefault="009F5844" w:rsidP="009F5844">
                  <w:pPr>
                    <w:outlineLvl w:val="0"/>
                    <w:rPr>
                      <w:bCs/>
                    </w:rPr>
                  </w:pPr>
                  <w:r w:rsidRPr="009669B3">
                    <w:rPr>
                      <w:bCs/>
                    </w:rPr>
                    <w:t>4. Bài tập</w:t>
                  </w:r>
                </w:p>
              </w:tc>
              <w:tc>
                <w:tcPr>
                  <w:tcW w:w="2520" w:type="dxa"/>
                </w:tcPr>
                <w:p w:rsidR="009F5844" w:rsidRPr="009669B3" w:rsidRDefault="009F5844" w:rsidP="009F5844">
                  <w:pPr>
                    <w:rPr>
                      <w:lang w:val="nb-NO"/>
                    </w:rPr>
                  </w:pPr>
                </w:p>
                <w:p w:rsidR="009F5844" w:rsidRPr="009669B3" w:rsidRDefault="009F5844" w:rsidP="009F5844">
                  <w:pPr>
                    <w:rPr>
                      <w:lang w:val="de-DE"/>
                    </w:rPr>
                  </w:pPr>
                  <w:r w:rsidRPr="009669B3">
                    <w:rPr>
                      <w:lang w:val="de-DE"/>
                    </w:rPr>
                    <w:t>Giảng viên trình bày, giải thích nội dung bằng lời và cho thí dụ, minh họa</w:t>
                  </w:r>
                  <w:r w:rsidRPr="009669B3">
                    <w:t>.</w:t>
                  </w: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nb-NO"/>
                    </w:rPr>
                  </w:pPr>
                  <w:r w:rsidRPr="009669B3">
                    <w:rPr>
                      <w:lang w:val="de-DE"/>
                    </w:rPr>
                    <w:t>Giảng viên giải thích và hướng dẫn giải b</w:t>
                  </w:r>
                  <w:r w:rsidRPr="009669B3">
                    <w:t>ài tập 39 – 41 trang 34 trong giáo trình.</w:t>
                  </w:r>
                </w:p>
              </w:tc>
              <w:tc>
                <w:tcPr>
                  <w:tcW w:w="2334" w:type="dxa"/>
                </w:tcPr>
                <w:p w:rsidR="009F5844" w:rsidRPr="009669B3" w:rsidRDefault="009F5844" w:rsidP="009F5844">
                  <w:pPr>
                    <w:rPr>
                      <w:lang w:val="nb-NO"/>
                    </w:rPr>
                  </w:pPr>
                </w:p>
                <w:p w:rsidR="009F5844" w:rsidRPr="009669B3" w:rsidRDefault="009F5844" w:rsidP="009F5844">
                  <w:pPr>
                    <w:rPr>
                      <w:lang w:val="de-DE"/>
                    </w:rPr>
                  </w:pPr>
                  <w:r w:rsidRPr="009669B3">
                    <w:rPr>
                      <w:lang w:val="de-DE"/>
                    </w:rPr>
                    <w:t>Học sinh lắng nghe và ghi chép những nội dung cần thiết.</w:t>
                  </w:r>
                </w:p>
                <w:p w:rsidR="009F5844" w:rsidRPr="009669B3" w:rsidRDefault="009F5844" w:rsidP="009F5844">
                  <w:pPr>
                    <w:rPr>
                      <w:lang w:val="de-DE"/>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r w:rsidRPr="009669B3">
                    <w:rPr>
                      <w:lang w:val="nb-NO"/>
                    </w:rPr>
                    <w:t>Học sinh lắng nghe và làm các bài tập theo hướng dẫn.</w:t>
                  </w:r>
                </w:p>
              </w:tc>
              <w:tc>
                <w:tcPr>
                  <w:tcW w:w="803" w:type="dxa"/>
                </w:tcPr>
                <w:p w:rsidR="009F5844" w:rsidRPr="009669B3" w:rsidRDefault="009F5844" w:rsidP="009F5844">
                  <w:pPr>
                    <w:rPr>
                      <w:i/>
                      <w:lang w:val="de-DE"/>
                    </w:rPr>
                  </w:pPr>
                </w:p>
                <w:p w:rsidR="009F5844" w:rsidRPr="009669B3" w:rsidRDefault="009F5844" w:rsidP="009F5844">
                  <w:pPr>
                    <w:rPr>
                      <w:i/>
                      <w:lang w:val="de-DE"/>
                    </w:rPr>
                  </w:pPr>
                </w:p>
                <w:p w:rsidR="009F5844" w:rsidRPr="009669B3" w:rsidRDefault="009F5844" w:rsidP="009F5844">
                  <w:pPr>
                    <w:rPr>
                      <w:lang w:val="de-DE"/>
                    </w:rPr>
                  </w:pPr>
                </w:p>
                <w:p w:rsidR="009F5844" w:rsidRPr="009669B3" w:rsidRDefault="009F5844" w:rsidP="009F5844">
                  <w:pPr>
                    <w:jc w:val="center"/>
                    <w:rPr>
                      <w:i/>
                      <w:lang w:val="de-DE"/>
                    </w:rPr>
                  </w:pPr>
                </w:p>
                <w:p w:rsidR="009F5844" w:rsidRPr="009669B3" w:rsidRDefault="009F5844" w:rsidP="009F5844">
                  <w:pPr>
                    <w:ind w:left="5"/>
                    <w:rPr>
                      <w:i/>
                      <w:lang w:val="de-DE"/>
                    </w:rPr>
                  </w:pPr>
                </w:p>
                <w:p w:rsidR="009F5844" w:rsidRPr="009669B3" w:rsidRDefault="009F5844" w:rsidP="009F5844">
                  <w:pPr>
                    <w:jc w:val="center"/>
                    <w:rPr>
                      <w:lang w:val="de-DE"/>
                    </w:rPr>
                  </w:pPr>
                  <w:r w:rsidRPr="009669B3">
                    <w:rPr>
                      <w:i/>
                      <w:lang w:val="de-DE"/>
                    </w:rPr>
                    <w:t xml:space="preserve"> </w:t>
                  </w:r>
                  <w:r w:rsidRPr="009669B3">
                    <w:rPr>
                      <w:lang w:val="de-DE"/>
                    </w:rPr>
                    <w:t>118 phút</w:t>
                  </w:r>
                </w:p>
              </w:tc>
            </w:tr>
            <w:tr w:rsidR="009F5844" w:rsidRPr="004978A0" w:rsidTr="00F81C9E">
              <w:tc>
                <w:tcPr>
                  <w:tcW w:w="632" w:type="dxa"/>
                </w:tcPr>
                <w:p w:rsidR="009F5844" w:rsidRPr="009669B3" w:rsidRDefault="009F5844" w:rsidP="009F5844">
                  <w:pPr>
                    <w:jc w:val="center"/>
                  </w:pPr>
                  <w:r w:rsidRPr="009669B3">
                    <w:lastRenderedPageBreak/>
                    <w:t>3</w:t>
                  </w:r>
                </w:p>
              </w:tc>
              <w:tc>
                <w:tcPr>
                  <w:tcW w:w="4025" w:type="dxa"/>
                </w:tcPr>
                <w:p w:rsidR="009F5844" w:rsidRPr="009669B3" w:rsidRDefault="009F5844" w:rsidP="009F5844">
                  <w:pPr>
                    <w:rPr>
                      <w:b/>
                      <w:lang w:val="nb-NO"/>
                    </w:rPr>
                  </w:pPr>
                  <w:r w:rsidRPr="009669B3">
                    <w:rPr>
                      <w:b/>
                      <w:bCs/>
                      <w:u w:val="single"/>
                      <w:lang w:val="nb-NO"/>
                    </w:rPr>
                    <w:t>Củng cố kiến thức và kết thúc bài</w:t>
                  </w:r>
                </w:p>
                <w:p w:rsidR="009F5844" w:rsidRPr="009669B3" w:rsidRDefault="009F5844" w:rsidP="009F5844">
                  <w:pPr>
                    <w:tabs>
                      <w:tab w:val="left" w:leader="dot" w:pos="9498"/>
                    </w:tabs>
                  </w:pPr>
                  <w:r w:rsidRPr="009669B3">
                    <w:t>1. Hệ thống vị trí của các kim loại trong bảng tuần hoàn.</w:t>
                  </w:r>
                </w:p>
                <w:p w:rsidR="009F5844" w:rsidRPr="009669B3" w:rsidRDefault="009F5844" w:rsidP="009F5844">
                  <w:pPr>
                    <w:tabs>
                      <w:tab w:val="left" w:leader="dot" w:pos="9498"/>
                    </w:tabs>
                    <w:rPr>
                      <w:bCs/>
                      <w:u w:val="single"/>
                      <w:lang w:val="nb-NO"/>
                    </w:rPr>
                  </w:pPr>
                  <w:r w:rsidRPr="009669B3">
                    <w:t>2. Đặc điểm của liên kết kim loại.</w:t>
                  </w:r>
                </w:p>
              </w:tc>
              <w:tc>
                <w:tcPr>
                  <w:tcW w:w="2520" w:type="dxa"/>
                </w:tcPr>
                <w:p w:rsidR="009F5844" w:rsidRPr="009669B3" w:rsidRDefault="009F5844" w:rsidP="009F5844">
                  <w:pPr>
                    <w:rPr>
                      <w:lang w:val="de-DE"/>
                    </w:rPr>
                  </w:pPr>
                </w:p>
                <w:p w:rsidR="009F5844" w:rsidRPr="009669B3" w:rsidRDefault="009F5844" w:rsidP="009F5844">
                  <w:pPr>
                    <w:rPr>
                      <w:lang w:val="de-DE"/>
                    </w:rPr>
                  </w:pPr>
                  <w:r w:rsidRPr="009669B3">
                    <w:rPr>
                      <w:lang w:val="de-DE"/>
                    </w:rPr>
                    <w:t>Giảng viên trình bày tóm tắt nội dung bằng lời</w:t>
                  </w:r>
                </w:p>
                <w:p w:rsidR="009F5844" w:rsidRPr="009669B3" w:rsidRDefault="009F5844" w:rsidP="009F5844">
                  <w:pPr>
                    <w:jc w:val="center"/>
                    <w:rPr>
                      <w:i/>
                      <w:lang w:val="de-DE"/>
                    </w:rPr>
                  </w:pPr>
                </w:p>
              </w:tc>
              <w:tc>
                <w:tcPr>
                  <w:tcW w:w="2334" w:type="dxa"/>
                </w:tcPr>
                <w:p w:rsidR="009F5844" w:rsidRPr="009669B3" w:rsidRDefault="009F5844" w:rsidP="009F5844"/>
                <w:p w:rsidR="009F5844" w:rsidRPr="009669B3" w:rsidRDefault="009F5844" w:rsidP="009F5844">
                  <w:pPr>
                    <w:rPr>
                      <w:lang w:val="de-DE"/>
                    </w:rPr>
                  </w:pPr>
                  <w:r w:rsidRPr="009669B3">
                    <w:rPr>
                      <w:lang w:val="de-DE"/>
                    </w:rPr>
                    <w:t>Học sinh lắng nghe và ghi chép những nội dung cần thiết.</w:t>
                  </w:r>
                </w:p>
                <w:p w:rsidR="009F5844" w:rsidRPr="009669B3" w:rsidRDefault="009F5844" w:rsidP="009F5844">
                  <w:pPr>
                    <w:jc w:val="center"/>
                    <w:rPr>
                      <w:i/>
                      <w:lang w:val="de-DE"/>
                    </w:rPr>
                  </w:pPr>
                  <w:r w:rsidRPr="009669B3">
                    <w:rPr>
                      <w:i/>
                      <w:lang w:val="de-DE"/>
                    </w:rPr>
                    <w:t xml:space="preserve"> </w:t>
                  </w:r>
                </w:p>
              </w:tc>
              <w:tc>
                <w:tcPr>
                  <w:tcW w:w="803" w:type="dxa"/>
                </w:tcPr>
                <w:p w:rsidR="009F5844" w:rsidRPr="009669B3" w:rsidRDefault="009F5844" w:rsidP="009F5844">
                  <w:pPr>
                    <w:jc w:val="both"/>
                  </w:pPr>
                </w:p>
                <w:p w:rsidR="009F5844" w:rsidRPr="009669B3" w:rsidRDefault="009F5844" w:rsidP="009F5844">
                  <w:pPr>
                    <w:jc w:val="both"/>
                  </w:pPr>
                </w:p>
                <w:p w:rsidR="009F5844" w:rsidRPr="009669B3" w:rsidRDefault="009F5844" w:rsidP="009F5844">
                  <w:pPr>
                    <w:jc w:val="both"/>
                  </w:pPr>
                  <w:r w:rsidRPr="009669B3">
                    <w:t>10 phút</w:t>
                  </w:r>
                </w:p>
                <w:p w:rsidR="009F5844" w:rsidRPr="009669B3" w:rsidRDefault="009F5844" w:rsidP="009F5844">
                  <w:pPr>
                    <w:jc w:val="center"/>
                    <w:rPr>
                      <w:i/>
                      <w:lang w:val="de-DE"/>
                    </w:rPr>
                  </w:pPr>
                </w:p>
              </w:tc>
            </w:tr>
            <w:tr w:rsidR="009F5844" w:rsidRPr="004978A0" w:rsidTr="00F81C9E">
              <w:tc>
                <w:tcPr>
                  <w:tcW w:w="632" w:type="dxa"/>
                </w:tcPr>
                <w:p w:rsidR="009F5844" w:rsidRPr="009669B3" w:rsidRDefault="009F5844" w:rsidP="009F5844">
                  <w:pPr>
                    <w:jc w:val="center"/>
                  </w:pPr>
                  <w:r w:rsidRPr="009669B3">
                    <w:t>4</w:t>
                  </w:r>
                </w:p>
              </w:tc>
              <w:tc>
                <w:tcPr>
                  <w:tcW w:w="4025" w:type="dxa"/>
                </w:tcPr>
                <w:p w:rsidR="009F5844" w:rsidRPr="009669B3" w:rsidRDefault="009F5844" w:rsidP="009F5844">
                  <w:pPr>
                    <w:rPr>
                      <w:b/>
                      <w:bCs/>
                      <w:u w:val="single"/>
                      <w:lang w:val="pt-BR"/>
                    </w:rPr>
                  </w:pPr>
                  <w:r w:rsidRPr="009669B3">
                    <w:rPr>
                      <w:b/>
                      <w:bCs/>
                      <w:u w:val="single"/>
                      <w:lang w:val="pt-BR"/>
                    </w:rPr>
                    <w:t>Hướng dẫn tự học</w:t>
                  </w:r>
                </w:p>
                <w:p w:rsidR="009F5844" w:rsidRPr="009669B3" w:rsidRDefault="009F5844" w:rsidP="009F5844">
                  <w:pPr>
                    <w:rPr>
                      <w:bCs/>
                      <w:u w:val="single"/>
                      <w:lang w:val="pt-BR"/>
                    </w:rPr>
                  </w:pPr>
                </w:p>
                <w:p w:rsidR="009F5844" w:rsidRPr="009669B3" w:rsidRDefault="009F5844" w:rsidP="009F5844">
                  <w:pPr>
                    <w:rPr>
                      <w:lang w:val="pt-BR"/>
                    </w:rPr>
                  </w:pPr>
                  <w:r w:rsidRPr="009669B3">
                    <w:rPr>
                      <w:lang w:val="pt-BR"/>
                    </w:rPr>
                    <w:t>- Bài tập 42 – 45  trang 35 trong giáo trình.</w:t>
                  </w:r>
                </w:p>
                <w:p w:rsidR="009F5844" w:rsidRPr="009669B3" w:rsidRDefault="009F5844" w:rsidP="009F5844">
                  <w:pPr>
                    <w:rPr>
                      <w:bCs/>
                      <w:u w:val="single"/>
                      <w:lang w:val="nb-NO"/>
                    </w:rPr>
                  </w:pPr>
                  <w:r w:rsidRPr="009669B3">
                    <w:rPr>
                      <w:lang w:val="pt-BR"/>
                    </w:rPr>
                    <w:t xml:space="preserve">- Chuẩn bị </w:t>
                  </w:r>
                  <w:r w:rsidRPr="009669B3">
                    <w:rPr>
                      <w:bCs/>
                    </w:rPr>
                    <w:t>Bài 71: Tính chất của kim loại – Dãy điện hóa của kim loại.</w:t>
                  </w:r>
                </w:p>
              </w:tc>
              <w:tc>
                <w:tcPr>
                  <w:tcW w:w="2520" w:type="dxa"/>
                </w:tcPr>
                <w:p w:rsidR="009F5844" w:rsidRPr="009669B3" w:rsidRDefault="009F5844" w:rsidP="009F5844">
                  <w:pPr>
                    <w:rPr>
                      <w:lang w:val="pt-BR"/>
                    </w:rPr>
                  </w:pPr>
                </w:p>
                <w:p w:rsidR="009F5844" w:rsidRPr="009669B3" w:rsidRDefault="009F5844" w:rsidP="009F5844">
                  <w:pPr>
                    <w:rPr>
                      <w:lang w:val="pt-BR"/>
                    </w:rPr>
                  </w:pPr>
                </w:p>
                <w:p w:rsidR="009F5844" w:rsidRPr="009669B3" w:rsidRDefault="009F5844" w:rsidP="009F5844">
                  <w:pPr>
                    <w:rPr>
                      <w:lang w:val="pt-BR"/>
                    </w:rPr>
                  </w:pPr>
                  <w:r w:rsidRPr="009669B3">
                    <w:rPr>
                      <w:lang w:val="pt-BR"/>
                    </w:rPr>
                    <w:t>Nhắc nhở học sinh ôn tập, giải bài tập và chuẩn bị bài học tiếp theo.</w:t>
                  </w:r>
                </w:p>
              </w:tc>
              <w:tc>
                <w:tcPr>
                  <w:tcW w:w="2334" w:type="dxa"/>
                </w:tcPr>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pt-BR"/>
                    </w:rPr>
                  </w:pPr>
                  <w:r w:rsidRPr="009669B3">
                    <w:rPr>
                      <w:lang w:val="pt-BR"/>
                    </w:rPr>
                    <w:t xml:space="preserve">Học sinh giải bài tập, tự nghiên cứu nội </w:t>
                  </w:r>
                  <w:r w:rsidRPr="009669B3">
                    <w:rPr>
                      <w:lang w:val="pt-BR"/>
                    </w:rPr>
                    <w:cr/>
                    <w:t>ung mới trước khi lên lớp bằng giáo trình  môn học và thông qua các tài liệu tham khảo.</w:t>
                  </w:r>
                </w:p>
              </w:tc>
              <w:tc>
                <w:tcPr>
                  <w:tcW w:w="803" w:type="dxa"/>
                </w:tcPr>
                <w:p w:rsidR="009F5844" w:rsidRPr="009669B3" w:rsidRDefault="009F5844" w:rsidP="009F5844">
                  <w:pPr>
                    <w:jc w:val="center"/>
                    <w:rPr>
                      <w:lang w:val="pt-BR"/>
                    </w:rPr>
                  </w:pPr>
                </w:p>
                <w:p w:rsidR="009F5844" w:rsidRPr="009669B3" w:rsidRDefault="009F5844" w:rsidP="009F5844">
                  <w:pPr>
                    <w:rPr>
                      <w:lang w:val="pt-BR"/>
                    </w:rPr>
                  </w:pPr>
                </w:p>
                <w:p w:rsidR="009F5844" w:rsidRPr="009669B3" w:rsidRDefault="009F5844" w:rsidP="009F5844">
                  <w:pPr>
                    <w:rPr>
                      <w:lang w:val="pt-BR"/>
                    </w:rPr>
                  </w:pPr>
                  <w:r w:rsidRPr="009669B3">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242273" w:rsidRPr="004978A0" w:rsidTr="009F5844">
              <w:trPr>
                <w:trHeight w:val="1943"/>
              </w:trPr>
              <w:tc>
                <w:tcPr>
                  <w:tcW w:w="3185"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922"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D46EB3"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D46EB3">
              <w:rPr>
                <w:lang w:val="pt-BR"/>
              </w:rPr>
              <w:t>Tp. Hồ Chí Minh,</w:t>
            </w:r>
            <w:r w:rsidRPr="00D46EB3">
              <w:t xml:space="preserve"> Ngày ….. tháng ….. năm …..</w:t>
            </w:r>
          </w:p>
          <w:p w:rsidR="009F5844" w:rsidRPr="00D46EB3" w:rsidRDefault="00375EBE" w:rsidP="009F5844">
            <w:pPr>
              <w:jc w:val="both"/>
              <w:rPr>
                <w:b/>
              </w:rPr>
            </w:pPr>
            <w:r>
              <w:rPr>
                <w:b/>
              </w:rPr>
              <w:t xml:space="preserve">      </w:t>
            </w:r>
            <w:r w:rsidR="009F5844" w:rsidRPr="00D46EB3">
              <w:rPr>
                <w:b/>
              </w:rPr>
              <w:t xml:space="preserve">Trưởng bộ môn                                                      </w:t>
            </w:r>
            <w:r w:rsidR="009F5844" w:rsidRPr="00D46EB3">
              <w:rPr>
                <w:b/>
              </w:rPr>
              <w:tab/>
            </w:r>
            <w:r w:rsidR="009F5844" w:rsidRPr="00D46EB3">
              <w:rPr>
                <w:b/>
              </w:rPr>
              <w:tab/>
            </w:r>
            <w:r w:rsidR="009F5844" w:rsidRPr="00D46EB3">
              <w:rPr>
                <w:b/>
              </w:rPr>
              <w:tab/>
              <w:t>Giảng viên</w:t>
            </w:r>
          </w:p>
          <w:p w:rsidR="00F73CE7" w:rsidRDefault="00F73CE7" w:rsidP="00F73CE7">
            <w:pPr>
              <w:spacing w:line="276" w:lineRule="auto"/>
              <w:rPr>
                <w:b/>
                <w:bCs/>
                <w:szCs w:val="22"/>
                <w:lang w:val="pt-BR"/>
              </w:rPr>
            </w:pPr>
            <w:r w:rsidRPr="00C40EAD">
              <w:rPr>
                <w:b/>
                <w:bCs/>
                <w:szCs w:val="22"/>
                <w:lang w:val="pt-BR"/>
              </w:rPr>
              <w:t xml:space="preserve">Nguyễn Thị </w:t>
            </w:r>
            <w:r>
              <w:rPr>
                <w:b/>
                <w:bCs/>
                <w:szCs w:val="22"/>
                <w:lang w:val="pt-BR"/>
              </w:rPr>
              <w:t>Huyền Nga</w:t>
            </w: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vi-VN"/>
              </w:rPr>
            </w:pPr>
          </w:p>
          <w:p w:rsidR="009F5844" w:rsidRPr="004978A0" w:rsidRDefault="009F5844" w:rsidP="009F5844">
            <w:pPr>
              <w:jc w:val="both"/>
            </w:pPr>
          </w:p>
          <w:p w:rsidR="009F5844" w:rsidRPr="004978A0" w:rsidRDefault="009F5844" w:rsidP="009F5844">
            <w:pPr>
              <w:jc w:val="center"/>
            </w:pPr>
          </w:p>
          <w:p w:rsidR="009F5844" w:rsidRPr="004978A0" w:rsidRDefault="009F5844" w:rsidP="009F5844">
            <w:pPr>
              <w:jc w:val="both"/>
            </w:pPr>
          </w:p>
          <w:p w:rsidR="009F5844" w:rsidRPr="004978A0" w:rsidRDefault="009F5844" w:rsidP="009F5844">
            <w:pPr>
              <w:ind w:left="1440" w:hanging="1440"/>
              <w:jc w:val="center"/>
              <w:rPr>
                <w:b/>
              </w:rPr>
            </w:pPr>
            <w:r w:rsidRPr="004978A0">
              <w:br w:type="page"/>
            </w:r>
          </w:p>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9669B3" w:rsidRDefault="009F5844" w:rsidP="009F5844">
                  <w:pPr>
                    <w:rPr>
                      <w:lang w:val="pt-BR"/>
                    </w:rPr>
                  </w:pPr>
                  <w:r w:rsidRPr="009669B3">
                    <w:rPr>
                      <w:lang w:val="pt-BR"/>
                    </w:rPr>
                    <w:t>Giáo án số: 12</w:t>
                  </w:r>
                </w:p>
              </w:tc>
              <w:tc>
                <w:tcPr>
                  <w:tcW w:w="7230" w:type="dxa"/>
                  <w:shd w:val="clear" w:color="auto" w:fill="auto"/>
                </w:tcPr>
                <w:p w:rsidR="009F5844" w:rsidRPr="009669B3" w:rsidRDefault="009F5844" w:rsidP="009F5844">
                  <w:r w:rsidRPr="009669B3">
                    <w:t>Thời gian thực hiện: 03 tiết</w:t>
                  </w:r>
                </w:p>
                <w:p w:rsidR="009F5844" w:rsidRPr="009669B3" w:rsidRDefault="009F5844" w:rsidP="009F5844">
                  <w:pPr>
                    <w:rPr>
                      <w:b/>
                    </w:rPr>
                  </w:pPr>
                  <w:r w:rsidRPr="009669B3">
                    <w:t xml:space="preserve">Tên chương: </w:t>
                  </w:r>
                  <w:r w:rsidRPr="009669B3">
                    <w:rPr>
                      <w:b/>
                    </w:rPr>
                    <w:t>Chương XX:  Đại cương về kim loại</w:t>
                  </w:r>
                </w:p>
                <w:p w:rsidR="009F5844" w:rsidRPr="009669B3" w:rsidRDefault="009F5844" w:rsidP="009F5844">
                  <w:r w:rsidRPr="009669B3">
                    <w:t>Thực hiện ngày........ tháng ...... năm ……</w:t>
                  </w:r>
                </w:p>
              </w:tc>
            </w:tr>
          </w:tbl>
          <w:p w:rsidR="009F5844" w:rsidRPr="004978A0" w:rsidRDefault="009F5844" w:rsidP="009F5844">
            <w:pPr>
              <w:jc w:val="both"/>
            </w:pPr>
          </w:p>
          <w:p w:rsidR="009F5844" w:rsidRPr="009669B3" w:rsidRDefault="009F5844" w:rsidP="009F5844">
            <w:pPr>
              <w:jc w:val="both"/>
              <w:rPr>
                <w:b/>
              </w:rPr>
            </w:pPr>
            <w:r w:rsidRPr="004978A0">
              <w:t xml:space="preserve">Tên bài học: </w:t>
            </w:r>
            <w:r w:rsidRPr="009669B3">
              <w:rPr>
                <w:b/>
                <w:bCs/>
                <w:lang w:val="de-DE"/>
              </w:rPr>
              <w:t xml:space="preserve">Bài 71: TÍNH CHẤT CỦA KIM LOẠI - </w:t>
            </w:r>
            <w:r w:rsidRPr="009669B3">
              <w:rPr>
                <w:b/>
                <w:lang w:val="fr-FR"/>
              </w:rPr>
              <w:t>DÃY ĐIỆN HÓA CỦA KIM LOẠI</w:t>
            </w:r>
            <w:r w:rsidRPr="009669B3">
              <w:rPr>
                <w:b/>
              </w:rPr>
              <w:t xml:space="preserve"> </w:t>
            </w:r>
          </w:p>
          <w:p w:rsidR="00EA1835" w:rsidRPr="00407ECF" w:rsidRDefault="00EA1835" w:rsidP="00EA1835">
            <w:pPr>
              <w:spacing w:line="276" w:lineRule="auto"/>
              <w:rPr>
                <w:szCs w:val="22"/>
                <w:lang w:val="vi-VN"/>
              </w:rPr>
            </w:pPr>
            <w:r w:rsidRPr="00DF4A56">
              <w:rPr>
                <w:b/>
                <w:bCs/>
              </w:rPr>
              <w:t>3. Thái độ</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EA1835" w:rsidRDefault="009F5844" w:rsidP="009F5844">
            <w:r w:rsidRPr="00EA1835">
              <w:t xml:space="preserve">- </w:t>
            </w:r>
            <w:r w:rsidR="00EA1835" w:rsidRPr="00EA1835">
              <w:rPr>
                <w:szCs w:val="22"/>
                <w:lang w:val="vi-VN"/>
              </w:rPr>
              <w:t>Nêu</w:t>
            </w:r>
            <w:r w:rsidR="00EA1835" w:rsidRPr="00EA1835">
              <w:rPr>
                <w:szCs w:val="22"/>
                <w:lang w:val="it-IT"/>
              </w:rPr>
              <w:t xml:space="preserve"> được</w:t>
            </w:r>
            <w:r w:rsidR="00EA1835" w:rsidRPr="00EA1835">
              <w:t xml:space="preserve"> </w:t>
            </w:r>
            <w:r w:rsidRPr="00EA1835">
              <w:t>tính chất vật lý và hóa học của kim loại.</w:t>
            </w:r>
          </w:p>
          <w:p w:rsidR="009F5844" w:rsidRPr="00EA1835" w:rsidRDefault="009F5844" w:rsidP="009F5844">
            <w:pPr>
              <w:rPr>
                <w:lang w:val="fr-FR"/>
              </w:rPr>
            </w:pPr>
            <w:r w:rsidRPr="00EA1835">
              <w:rPr>
                <w:lang w:val="fr-FR"/>
              </w:rPr>
              <w:t xml:space="preserve">- </w:t>
            </w:r>
            <w:r w:rsidR="00EA1835">
              <w:rPr>
                <w:szCs w:val="22"/>
                <w:lang w:val="vi-VN"/>
              </w:rPr>
              <w:t>Giải thích</w:t>
            </w:r>
            <w:r w:rsidRPr="00EA1835">
              <w:t xml:space="preserve"> được </w:t>
            </w:r>
            <w:r w:rsidRPr="00EA1835">
              <w:rPr>
                <w:lang w:val="fr-FR"/>
              </w:rPr>
              <w:t>các cặp oxi-hóa khử của kim loại và điều kiện xảy ra phản ứng trao đổi ion.</w:t>
            </w:r>
          </w:p>
          <w:p w:rsidR="009669B3" w:rsidRPr="00DF4A56" w:rsidRDefault="009669B3" w:rsidP="009669B3">
            <w:pPr>
              <w:jc w:val="both"/>
              <w:outlineLvl w:val="0"/>
            </w:pPr>
            <w:r w:rsidRPr="00DF4A56">
              <w:rPr>
                <w:b/>
                <w:bCs/>
              </w:rPr>
              <w:t xml:space="preserve">2. Kĩ năng: </w:t>
            </w:r>
          </w:p>
          <w:p w:rsidR="009F5844" w:rsidRPr="00EA1835" w:rsidRDefault="009F5844" w:rsidP="009F5844">
            <w:r w:rsidRPr="004978A0">
              <w:rPr>
                <w:b/>
              </w:rPr>
              <w:t xml:space="preserve">- </w:t>
            </w:r>
            <w:r w:rsidRPr="00EA1835">
              <w:t>Viết được các phản ứng hóa học để minh họa cho tính chất của kim loại.</w:t>
            </w:r>
          </w:p>
          <w:p w:rsidR="009F5844" w:rsidRPr="00EA1835" w:rsidRDefault="009F5844" w:rsidP="009F5844">
            <w:pPr>
              <w:rPr>
                <w:lang w:val="fr-FR"/>
              </w:rPr>
            </w:pPr>
            <w:r w:rsidRPr="00EA1835">
              <w:rPr>
                <w:lang w:val="fr-FR"/>
              </w:rPr>
              <w:t>- So sánh tính oxi hóa của các ion kim loại và tính khử của các kim loại giữa các cặp oxi hóa khử.</w:t>
            </w:r>
          </w:p>
          <w:p w:rsidR="009669B3" w:rsidRPr="00407ECF" w:rsidRDefault="009669B3" w:rsidP="009669B3">
            <w:pPr>
              <w:spacing w:line="276" w:lineRule="auto"/>
              <w:rPr>
                <w:szCs w:val="22"/>
                <w:lang w:val="vi-VN"/>
              </w:rPr>
            </w:pPr>
            <w:r w:rsidRPr="00DF4A56">
              <w:rPr>
                <w:b/>
                <w:bCs/>
              </w:rPr>
              <w:t>3. Thái độ</w:t>
            </w:r>
          </w:p>
          <w:p w:rsidR="00910482"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910482"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 xml:space="preserve">nguyên, </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sử dụng hợp lí tài nguyên.</w:t>
            </w:r>
          </w:p>
          <w:p w:rsidR="009F5844" w:rsidRPr="009669B3" w:rsidRDefault="009F5844" w:rsidP="009F5844">
            <w:pPr>
              <w:rPr>
                <w:b/>
                <w:lang w:val="it-IT"/>
              </w:rPr>
            </w:pPr>
            <w:r w:rsidRPr="009669B3">
              <w:rPr>
                <w:b/>
                <w:lang w:val="it-IT"/>
              </w:rPr>
              <w:t xml:space="preserve">Đồ dùng và phương tiện dạy học: </w:t>
            </w:r>
          </w:p>
          <w:p w:rsidR="009F5844" w:rsidRPr="009669B3" w:rsidRDefault="009F5844" w:rsidP="009F5844">
            <w:pPr>
              <w:rPr>
                <w:lang w:val="it-IT"/>
              </w:rPr>
            </w:pPr>
            <w:r w:rsidRPr="009669B3">
              <w:rPr>
                <w:lang w:val="it-IT"/>
              </w:rPr>
              <w:t>Bảng, phấn, máy tính, máy chiếu, presenter.</w:t>
            </w:r>
          </w:p>
          <w:p w:rsidR="009F5844" w:rsidRPr="004978A0" w:rsidRDefault="009F5844" w:rsidP="009F5844">
            <w:pPr>
              <w:jc w:val="both"/>
              <w:rPr>
                <w:lang w:val="de-DE"/>
              </w:rPr>
            </w:pPr>
          </w:p>
          <w:p w:rsidR="009F5844" w:rsidRPr="004978A0" w:rsidRDefault="00447146" w:rsidP="009F5844">
            <w:pPr>
              <w:jc w:val="both"/>
              <w:rPr>
                <w:b/>
                <w:lang w:val="de-DE"/>
              </w:rPr>
            </w:pPr>
            <w:r w:rsidRPr="00182269">
              <w:rPr>
                <w:b/>
                <w:szCs w:val="22"/>
                <w:lang w:val="it-IT"/>
              </w:rPr>
              <w:t xml:space="preserve">I. Ổn định lớp học:                                                 </w:t>
            </w:r>
            <w:r w:rsidR="009F5844" w:rsidRPr="009669B3">
              <w:t>Thời gian 05 phút</w:t>
            </w:r>
          </w:p>
          <w:p w:rsidR="009F5844" w:rsidRPr="009669B3" w:rsidRDefault="009F5844" w:rsidP="009F5844">
            <w:pPr>
              <w:jc w:val="both"/>
              <w:rPr>
                <w:lang w:val="de-DE"/>
              </w:rPr>
            </w:pPr>
            <w:r w:rsidRPr="009669B3">
              <w:rPr>
                <w:lang w:val="de-DE"/>
              </w:rPr>
              <w:t>Số học sinh vắng:…………Tên:………………………….................................................................</w:t>
            </w:r>
          </w:p>
          <w:p w:rsidR="009F5844" w:rsidRPr="009669B3" w:rsidRDefault="009F5844" w:rsidP="009F5844">
            <w:pPr>
              <w:jc w:val="both"/>
              <w:rPr>
                <w:lang w:val="de-DE"/>
              </w:rPr>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059"/>
              <w:gridCol w:w="2246"/>
              <w:gridCol w:w="2241"/>
              <w:gridCol w:w="1157"/>
            </w:tblGrid>
            <w:tr w:rsidR="009F5844" w:rsidRPr="004978A0" w:rsidTr="00F81C9E">
              <w:trPr>
                <w:trHeight w:val="353"/>
              </w:trPr>
              <w:tc>
                <w:tcPr>
                  <w:tcW w:w="61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059" w:type="dxa"/>
                  <w:vMerge w:val="restart"/>
                </w:tcPr>
                <w:p w:rsidR="009F5844" w:rsidRPr="004978A0" w:rsidRDefault="009F5844" w:rsidP="009F5844"/>
                <w:p w:rsidR="009F5844" w:rsidRPr="004978A0" w:rsidRDefault="009F5844" w:rsidP="009F5844">
                  <w:r w:rsidRPr="004978A0">
                    <w:t>Nội dung giảng dạy</w:t>
                  </w:r>
                </w:p>
              </w:tc>
              <w:tc>
                <w:tcPr>
                  <w:tcW w:w="4487" w:type="dxa"/>
                  <w:gridSpan w:val="2"/>
                </w:tcPr>
                <w:p w:rsidR="009F5844" w:rsidRPr="004978A0" w:rsidRDefault="009F5844" w:rsidP="009F5844">
                  <w:pPr>
                    <w:jc w:val="center"/>
                  </w:pPr>
                  <w:r w:rsidRPr="004978A0">
                    <w:t>Hoạt động dạy học</w:t>
                  </w:r>
                </w:p>
              </w:tc>
              <w:tc>
                <w:tcPr>
                  <w:tcW w:w="1157" w:type="dxa"/>
                  <w:vMerge w:val="restart"/>
                </w:tcPr>
                <w:p w:rsidR="00F81C9E" w:rsidRDefault="00F81C9E" w:rsidP="009F5844">
                  <w:pPr>
                    <w:jc w:val="center"/>
                    <w:rPr>
                      <w:lang w:val="vi-VN"/>
                    </w:rPr>
                  </w:pPr>
                  <w:r>
                    <w:t>Thời gian</w:t>
                  </w:r>
                </w:p>
                <w:p w:rsidR="009F5844" w:rsidRPr="004978A0" w:rsidRDefault="009F5844" w:rsidP="009F5844">
                  <w:pPr>
                    <w:jc w:val="center"/>
                  </w:pPr>
                  <w:r w:rsidRPr="004978A0">
                    <w:t>(phút)</w:t>
                  </w:r>
                </w:p>
              </w:tc>
            </w:tr>
            <w:tr w:rsidR="009F5844" w:rsidRPr="004978A0" w:rsidTr="00F81C9E">
              <w:trPr>
                <w:trHeight w:val="386"/>
              </w:trPr>
              <w:tc>
                <w:tcPr>
                  <w:tcW w:w="611" w:type="dxa"/>
                  <w:vMerge/>
                </w:tcPr>
                <w:p w:rsidR="009F5844" w:rsidRPr="004978A0" w:rsidRDefault="009F5844" w:rsidP="009F5844">
                  <w:pPr>
                    <w:jc w:val="center"/>
                  </w:pPr>
                </w:p>
              </w:tc>
              <w:tc>
                <w:tcPr>
                  <w:tcW w:w="4059" w:type="dxa"/>
                  <w:vMerge/>
                </w:tcPr>
                <w:p w:rsidR="009F5844" w:rsidRPr="004978A0" w:rsidRDefault="009F5844" w:rsidP="009F5844"/>
              </w:tc>
              <w:tc>
                <w:tcPr>
                  <w:tcW w:w="2246"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241"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1157" w:type="dxa"/>
                  <w:vMerge/>
                </w:tcPr>
                <w:p w:rsidR="009F5844" w:rsidRPr="004978A0" w:rsidRDefault="009F5844" w:rsidP="009F5844">
                  <w:pPr>
                    <w:jc w:val="center"/>
                  </w:pPr>
                </w:p>
              </w:tc>
            </w:tr>
            <w:tr w:rsidR="009F5844" w:rsidRPr="004978A0" w:rsidTr="00F81C9E">
              <w:tc>
                <w:tcPr>
                  <w:tcW w:w="611" w:type="dxa"/>
                </w:tcPr>
                <w:p w:rsidR="009F5844" w:rsidRPr="009669B3" w:rsidRDefault="009F5844" w:rsidP="009F5844">
                  <w:pPr>
                    <w:jc w:val="center"/>
                  </w:pPr>
                  <w:r w:rsidRPr="009669B3">
                    <w:t>1</w:t>
                  </w:r>
                </w:p>
              </w:tc>
              <w:tc>
                <w:tcPr>
                  <w:tcW w:w="4059" w:type="dxa"/>
                </w:tcPr>
                <w:p w:rsidR="009F5844" w:rsidRPr="009669B3" w:rsidRDefault="009F5844" w:rsidP="009F5844">
                  <w:pPr>
                    <w:rPr>
                      <w:b/>
                      <w:lang w:val="de-DE"/>
                    </w:rPr>
                  </w:pPr>
                  <w:r w:rsidRPr="009669B3">
                    <w:rPr>
                      <w:b/>
                      <w:bCs/>
                      <w:u w:val="single"/>
                      <w:lang w:val="de-DE"/>
                    </w:rPr>
                    <w:t>Dẫn nhập</w:t>
                  </w:r>
                </w:p>
                <w:p w:rsidR="009F5844" w:rsidRPr="009669B3" w:rsidRDefault="009F5844" w:rsidP="009F5844">
                  <w:pPr>
                    <w:tabs>
                      <w:tab w:val="left" w:pos="8820"/>
                    </w:tabs>
                    <w:rPr>
                      <w:bCs/>
                      <w:u w:val="single"/>
                      <w:lang w:val="de-DE"/>
                    </w:rPr>
                  </w:pPr>
                  <w:r w:rsidRPr="009669B3">
                    <w:rPr>
                      <w:bCs/>
                      <w:lang w:val="de-DE"/>
                    </w:rPr>
                    <w:t>Để hiểu rõ về tính chất vật lí và hóa học của kim loại</w:t>
                  </w:r>
                  <w:r w:rsidRPr="009669B3">
                    <w:rPr>
                      <w:lang w:val="fr-FR"/>
                    </w:rPr>
                    <w:t xml:space="preserve">. </w:t>
                  </w:r>
                  <w:r w:rsidRPr="009669B3">
                    <w:rPr>
                      <w:bCs/>
                      <w:lang w:val="de-DE"/>
                    </w:rPr>
                    <w:t>Hôm nay, chúng ta sẽ tìm hiểu về  “</w:t>
                  </w:r>
                  <w:r w:rsidRPr="009669B3">
                    <w:rPr>
                      <w:bCs/>
                    </w:rPr>
                    <w:t>Tính chất của kim loại – Dãy điện hóa của kim loại</w:t>
                  </w:r>
                  <w:r w:rsidRPr="009669B3">
                    <w:rPr>
                      <w:bCs/>
                      <w:lang w:val="de-DE"/>
                    </w:rPr>
                    <w:t xml:space="preserve"> ”.</w:t>
                  </w:r>
                </w:p>
              </w:tc>
              <w:tc>
                <w:tcPr>
                  <w:tcW w:w="2246" w:type="dxa"/>
                </w:tcPr>
                <w:p w:rsidR="009F5844" w:rsidRPr="009669B3" w:rsidRDefault="009F5844" w:rsidP="009F5844">
                  <w:pPr>
                    <w:jc w:val="both"/>
                    <w:rPr>
                      <w:lang w:val="de-DE"/>
                    </w:rPr>
                  </w:pPr>
                </w:p>
                <w:p w:rsidR="009F5844" w:rsidRPr="009669B3" w:rsidRDefault="009F5844" w:rsidP="009F5844">
                  <w:pPr>
                    <w:rPr>
                      <w:lang w:val="de-DE"/>
                    </w:rPr>
                  </w:pPr>
                  <w:r w:rsidRPr="009669B3">
                    <w:rPr>
                      <w:lang w:val="de-DE"/>
                    </w:rPr>
                    <w:t>Giảng viên trình bày nội dung bằng lời.</w:t>
                  </w:r>
                </w:p>
              </w:tc>
              <w:tc>
                <w:tcPr>
                  <w:tcW w:w="2241" w:type="dxa"/>
                </w:tcPr>
                <w:p w:rsidR="009F5844" w:rsidRPr="009669B3" w:rsidRDefault="009F5844" w:rsidP="009F5844">
                  <w:pPr>
                    <w:jc w:val="both"/>
                    <w:rPr>
                      <w:lang w:val="de-DE"/>
                    </w:rPr>
                  </w:pPr>
                </w:p>
                <w:p w:rsidR="009F5844" w:rsidRPr="009669B3" w:rsidRDefault="009F5844" w:rsidP="009F5844">
                  <w:pPr>
                    <w:rPr>
                      <w:lang w:val="de-DE"/>
                    </w:rPr>
                  </w:pPr>
                  <w:r w:rsidRPr="009669B3">
                    <w:rPr>
                      <w:lang w:val="de-DE"/>
                    </w:rPr>
                    <w:t>Học sinh lắng nghe.</w:t>
                  </w:r>
                </w:p>
              </w:tc>
              <w:tc>
                <w:tcPr>
                  <w:tcW w:w="1157" w:type="dxa"/>
                </w:tcPr>
                <w:p w:rsidR="009F5844" w:rsidRPr="009669B3" w:rsidRDefault="009F5844" w:rsidP="009F5844">
                  <w:pPr>
                    <w:jc w:val="center"/>
                    <w:rPr>
                      <w:lang w:val="de-DE"/>
                    </w:rPr>
                  </w:pPr>
                </w:p>
                <w:p w:rsidR="009F5844" w:rsidRPr="009669B3" w:rsidRDefault="009F5844" w:rsidP="009F5844">
                  <w:pPr>
                    <w:jc w:val="center"/>
                    <w:rPr>
                      <w:lang w:val="de-DE"/>
                    </w:rPr>
                  </w:pPr>
                  <w:r w:rsidRPr="009669B3">
                    <w:rPr>
                      <w:lang w:val="de-DE"/>
                    </w:rPr>
                    <w:t>1</w:t>
                  </w:r>
                </w:p>
                <w:p w:rsidR="009F5844" w:rsidRPr="009669B3" w:rsidRDefault="009F5844" w:rsidP="009F5844">
                  <w:pPr>
                    <w:jc w:val="center"/>
                    <w:rPr>
                      <w:lang w:val="de-DE"/>
                    </w:rPr>
                  </w:pPr>
                  <w:r w:rsidRPr="009669B3">
                    <w:rPr>
                      <w:lang w:val="de-DE"/>
                    </w:rPr>
                    <w:t>phút</w:t>
                  </w:r>
                </w:p>
              </w:tc>
            </w:tr>
            <w:tr w:rsidR="009F5844" w:rsidRPr="004978A0" w:rsidTr="00F81C9E">
              <w:tc>
                <w:tcPr>
                  <w:tcW w:w="611" w:type="dxa"/>
                </w:tcPr>
                <w:p w:rsidR="009F5844" w:rsidRPr="009669B3" w:rsidRDefault="009F5844" w:rsidP="009F5844">
                  <w:pPr>
                    <w:jc w:val="center"/>
                  </w:pPr>
                  <w:r w:rsidRPr="009669B3">
                    <w:t>2</w:t>
                  </w:r>
                </w:p>
                <w:p w:rsidR="009F5844" w:rsidRPr="009669B3" w:rsidRDefault="009F5844" w:rsidP="009F5844"/>
                <w:p w:rsidR="009F5844" w:rsidRPr="009669B3" w:rsidRDefault="009F5844" w:rsidP="009F5844"/>
                <w:p w:rsidR="009F5844" w:rsidRPr="009669B3" w:rsidRDefault="009F5844" w:rsidP="009F5844"/>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p w:rsidR="009F5844" w:rsidRPr="009669B3" w:rsidRDefault="009F5844" w:rsidP="009F5844">
                  <w:pPr>
                    <w:jc w:val="center"/>
                  </w:pPr>
                </w:p>
              </w:tc>
              <w:tc>
                <w:tcPr>
                  <w:tcW w:w="4059" w:type="dxa"/>
                </w:tcPr>
                <w:p w:rsidR="009F5844" w:rsidRPr="009669B3" w:rsidRDefault="009F5844" w:rsidP="009F5844">
                  <w:pPr>
                    <w:rPr>
                      <w:b/>
                      <w:bCs/>
                      <w:u w:val="single"/>
                      <w:lang w:val="nb-NO"/>
                    </w:rPr>
                  </w:pPr>
                  <w:r w:rsidRPr="009669B3">
                    <w:rPr>
                      <w:b/>
                      <w:bCs/>
                      <w:u w:val="single"/>
                      <w:lang w:val="nb-NO"/>
                    </w:rPr>
                    <w:t>Giảng bài mới</w:t>
                  </w:r>
                </w:p>
                <w:p w:rsidR="009F5844" w:rsidRPr="009669B3" w:rsidRDefault="009F5844" w:rsidP="009F5844">
                  <w:pPr>
                    <w:rPr>
                      <w:bCs/>
                      <w:u w:val="single"/>
                      <w:lang w:val="nb-NO"/>
                    </w:rPr>
                  </w:pPr>
                </w:p>
                <w:p w:rsidR="009F5844" w:rsidRPr="009669B3" w:rsidRDefault="009F5844" w:rsidP="009F5844">
                  <w:pPr>
                    <w:outlineLvl w:val="0"/>
                  </w:pPr>
                  <w:r w:rsidRPr="009669B3">
                    <w:t>1. Tính chất vật lí</w:t>
                  </w:r>
                </w:p>
                <w:p w:rsidR="009F5844" w:rsidRPr="009669B3" w:rsidRDefault="009F5844" w:rsidP="009F5844">
                  <w:pPr>
                    <w:outlineLvl w:val="0"/>
                  </w:pPr>
                  <w:r w:rsidRPr="009669B3">
                    <w:t>Tính chất vật lí chung của kim loại gây nên bởi sự có mặt của các electron tự do trong mạng tinh thể kim loại. Kim loại có tính dẻo, tính dẫn nhiệt, tính dẫn điện và có ánh kim.</w:t>
                  </w:r>
                </w:p>
                <w:p w:rsidR="009F5844" w:rsidRPr="009669B3" w:rsidRDefault="009F5844" w:rsidP="009F5844">
                  <w:pPr>
                    <w:outlineLvl w:val="0"/>
                  </w:pPr>
                  <w:r w:rsidRPr="009669B3">
                    <w:t>2. Tính chất hóa học</w:t>
                  </w:r>
                </w:p>
                <w:p w:rsidR="009F5844" w:rsidRPr="009669B3" w:rsidRDefault="009F5844" w:rsidP="009F5844">
                  <w:pPr>
                    <w:outlineLvl w:val="0"/>
                  </w:pPr>
                  <w:r w:rsidRPr="009669B3">
                    <w:t>2.1. Tác dụng với phi kim</w:t>
                  </w:r>
                </w:p>
                <w:p w:rsidR="009F5844" w:rsidRPr="009669B3" w:rsidRDefault="009F5844" w:rsidP="009F5844">
                  <w:pPr>
                    <w:outlineLvl w:val="0"/>
                  </w:pPr>
                  <w:r w:rsidRPr="009669B3">
                    <w:t>2.2. Tác dụng với dung dịch axit</w:t>
                  </w:r>
                </w:p>
                <w:p w:rsidR="009F5844" w:rsidRPr="009669B3" w:rsidRDefault="009F5844" w:rsidP="009F5844">
                  <w:pPr>
                    <w:outlineLvl w:val="0"/>
                  </w:pPr>
                  <w:r w:rsidRPr="009669B3">
                    <w:t>2.3. Tác dụng với nước</w:t>
                  </w:r>
                </w:p>
                <w:p w:rsidR="009F5844" w:rsidRPr="009669B3" w:rsidRDefault="009F5844" w:rsidP="009F5844">
                  <w:pPr>
                    <w:outlineLvl w:val="0"/>
                  </w:pPr>
                  <w:r w:rsidRPr="009669B3">
                    <w:t>2.4. Tác dụng với dung dịch muối</w:t>
                  </w:r>
                </w:p>
                <w:p w:rsidR="009F5844" w:rsidRPr="009669B3" w:rsidRDefault="009F5844" w:rsidP="009F5844">
                  <w:pPr>
                    <w:outlineLvl w:val="0"/>
                  </w:pPr>
                  <w:r w:rsidRPr="009669B3">
                    <w:t>3. Dãy điện hóa của kim loại</w:t>
                  </w:r>
                </w:p>
                <w:p w:rsidR="009F5844" w:rsidRPr="009669B3" w:rsidRDefault="009F5844" w:rsidP="009F5844">
                  <w:pPr>
                    <w:outlineLvl w:val="0"/>
                  </w:pPr>
                  <w:r w:rsidRPr="009669B3">
                    <w:t>3.1. Cặp oxi hóa – khử của kim loại</w:t>
                  </w:r>
                </w:p>
                <w:p w:rsidR="009F5844" w:rsidRPr="009669B3" w:rsidRDefault="009F5844" w:rsidP="009F5844">
                  <w:r w:rsidRPr="009669B3">
                    <w:t>3.2. Dãy điện hóa của kim loại</w:t>
                  </w:r>
                </w:p>
                <w:p w:rsidR="009F5844" w:rsidRPr="009669B3" w:rsidRDefault="009F5844" w:rsidP="009F5844">
                  <w:pPr>
                    <w:outlineLvl w:val="0"/>
                  </w:pPr>
                  <w:r w:rsidRPr="009669B3">
                    <w:t>3.3. Ý nghĩa dãy điện hóa của kim loại</w:t>
                  </w:r>
                </w:p>
                <w:p w:rsidR="009F5844" w:rsidRPr="009669B3" w:rsidRDefault="009F5844" w:rsidP="009F5844">
                  <w:pPr>
                    <w:outlineLvl w:val="0"/>
                    <w:rPr>
                      <w:bCs/>
                    </w:rPr>
                  </w:pPr>
                </w:p>
              </w:tc>
              <w:tc>
                <w:tcPr>
                  <w:tcW w:w="2246" w:type="dxa"/>
                </w:tcPr>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r w:rsidRPr="009669B3">
                    <w:rPr>
                      <w:lang w:val="de-DE"/>
                    </w:rPr>
                    <w:t>Giảng viên trình bày, giải thích nội dung bằng lời và cho thí dụ minh họa</w:t>
                  </w:r>
                  <w:r w:rsidRPr="009669B3">
                    <w:t>.</w:t>
                  </w: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r w:rsidRPr="009669B3">
                    <w:rPr>
                      <w:lang w:val="de-DE"/>
                    </w:rPr>
                    <w:t xml:space="preserve">Giảng viên giải thích và cho PTHH minh họa đối với từng phản ứng. </w:t>
                  </w:r>
                </w:p>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r w:rsidRPr="009669B3">
                    <w:rPr>
                      <w:lang w:val="de-DE"/>
                    </w:rPr>
                    <w:t xml:space="preserve">Giảng viên cho thí </w:t>
                  </w:r>
                  <w:r w:rsidRPr="009669B3">
                    <w:rPr>
                      <w:lang w:val="de-DE"/>
                    </w:rPr>
                    <w:lastRenderedPageBreak/>
                    <w:t>dụ các cặp oxi hóa khử</w:t>
                  </w:r>
                </w:p>
                <w:p w:rsidR="009F5844" w:rsidRPr="009669B3" w:rsidRDefault="009F5844" w:rsidP="009F5844">
                  <w:pPr>
                    <w:spacing w:before="120"/>
                    <w:jc w:val="both"/>
                    <w:rPr>
                      <w:iCs/>
                    </w:rPr>
                  </w:pPr>
                  <w:r w:rsidRPr="009669B3">
                    <w:rPr>
                      <w:iCs/>
                    </w:rPr>
                    <w:t>Fe</w:t>
                  </w:r>
                  <w:r w:rsidRPr="009669B3">
                    <w:rPr>
                      <w:iCs/>
                      <w:vertAlign w:val="superscript"/>
                    </w:rPr>
                    <w:t>2+</w:t>
                  </w:r>
                  <w:r w:rsidRPr="009669B3">
                    <w:rPr>
                      <w:iCs/>
                    </w:rPr>
                    <w:t xml:space="preserve"> /Fe; Cu</w:t>
                  </w:r>
                  <w:r w:rsidRPr="009669B3">
                    <w:rPr>
                      <w:iCs/>
                      <w:vertAlign w:val="superscript"/>
                    </w:rPr>
                    <w:t>2+</w:t>
                  </w:r>
                  <w:r w:rsidRPr="009669B3">
                    <w:rPr>
                      <w:iCs/>
                    </w:rPr>
                    <w:t>/Cu; Ag</w:t>
                  </w:r>
                  <w:r w:rsidRPr="009669B3">
                    <w:rPr>
                      <w:iCs/>
                      <w:vertAlign w:val="superscript"/>
                    </w:rPr>
                    <w:t>+</w:t>
                  </w:r>
                  <w:r w:rsidRPr="009669B3">
                    <w:rPr>
                      <w:iCs/>
                    </w:rPr>
                    <w:t>/Ag</w:t>
                  </w:r>
                </w:p>
                <w:p w:rsidR="009F5844" w:rsidRPr="009669B3" w:rsidRDefault="009F5844" w:rsidP="009F5844">
                  <w:pPr>
                    <w:spacing w:before="120"/>
                    <w:jc w:val="both"/>
                    <w:rPr>
                      <w:noProof/>
                    </w:rPr>
                  </w:pPr>
                  <w:r w:rsidRPr="009669B3">
                    <w:rPr>
                      <w:iCs/>
                    </w:rPr>
                    <w:t>Fe</w:t>
                  </w:r>
                  <w:r w:rsidRPr="009669B3">
                    <w:rPr>
                      <w:iCs/>
                      <w:vertAlign w:val="superscript"/>
                    </w:rPr>
                    <w:t>2+</w:t>
                  </w:r>
                  <w:r w:rsidRPr="009669B3">
                    <w:rPr>
                      <w:iCs/>
                    </w:rPr>
                    <w:t xml:space="preserve"> + 2e </w:t>
                  </w:r>
                  <w:r w:rsidRPr="009669B3">
                    <w:rPr>
                      <w:noProof/>
                    </w:rPr>
                    <w:sym w:font="Symbol" w:char="F0AE"/>
                  </w:r>
                  <w:r w:rsidRPr="009669B3">
                    <w:rPr>
                      <w:noProof/>
                    </w:rPr>
                    <w:t xml:space="preserve"> Fe</w:t>
                  </w:r>
                </w:p>
                <w:p w:rsidR="009F5844" w:rsidRPr="009669B3" w:rsidRDefault="009F5844" w:rsidP="009F5844">
                  <w:pPr>
                    <w:spacing w:before="120"/>
                    <w:jc w:val="both"/>
                    <w:rPr>
                      <w:iCs/>
                    </w:rPr>
                  </w:pPr>
                  <w:r w:rsidRPr="009669B3">
                    <w:rPr>
                      <w:iCs/>
                    </w:rPr>
                    <w:t>Cu</w:t>
                  </w:r>
                  <w:r w:rsidRPr="009669B3">
                    <w:rPr>
                      <w:iCs/>
                      <w:vertAlign w:val="superscript"/>
                    </w:rPr>
                    <w:t>2+</w:t>
                  </w:r>
                  <w:r w:rsidRPr="009669B3">
                    <w:rPr>
                      <w:iCs/>
                    </w:rPr>
                    <w:t xml:space="preserve"> + 2e </w:t>
                  </w:r>
                  <w:r w:rsidRPr="009669B3">
                    <w:rPr>
                      <w:noProof/>
                    </w:rPr>
                    <w:sym w:font="Symbol" w:char="F0AE"/>
                  </w:r>
                  <w:r w:rsidRPr="009669B3">
                    <w:rPr>
                      <w:noProof/>
                    </w:rPr>
                    <w:t>Cu</w:t>
                  </w:r>
                </w:p>
                <w:p w:rsidR="009F5844" w:rsidRPr="009669B3" w:rsidRDefault="009F5844" w:rsidP="009F5844">
                  <w:pPr>
                    <w:spacing w:before="120"/>
                    <w:jc w:val="both"/>
                    <w:rPr>
                      <w:noProof/>
                    </w:rPr>
                  </w:pPr>
                  <w:r w:rsidRPr="009669B3">
                    <w:rPr>
                      <w:iCs/>
                    </w:rPr>
                    <w:t>Ag</w:t>
                  </w:r>
                  <w:r w:rsidRPr="009669B3">
                    <w:rPr>
                      <w:iCs/>
                      <w:vertAlign w:val="superscript"/>
                    </w:rPr>
                    <w:t>+</w:t>
                  </w:r>
                  <w:r w:rsidRPr="009669B3">
                    <w:rPr>
                      <w:iCs/>
                    </w:rPr>
                    <w:t xml:space="preserve"> + e </w:t>
                  </w:r>
                  <w:r w:rsidRPr="009669B3">
                    <w:rPr>
                      <w:noProof/>
                    </w:rPr>
                    <w:sym w:font="Symbol" w:char="F0AE"/>
                  </w:r>
                  <w:r w:rsidRPr="009669B3">
                    <w:rPr>
                      <w:noProof/>
                    </w:rPr>
                    <w:t>Ag</w:t>
                  </w:r>
                </w:p>
                <w:p w:rsidR="009F5844" w:rsidRPr="009669B3" w:rsidRDefault="009F5844" w:rsidP="009F5844">
                  <w:pPr>
                    <w:rPr>
                      <w:lang w:val="de-DE"/>
                    </w:rPr>
                  </w:pPr>
                </w:p>
                <w:p w:rsidR="009F5844" w:rsidRPr="009669B3" w:rsidRDefault="009F5844" w:rsidP="009F5844">
                  <w:pPr>
                    <w:rPr>
                      <w:lang w:val="nb-NO"/>
                    </w:rPr>
                  </w:pPr>
                  <w:r w:rsidRPr="009669B3">
                    <w:rPr>
                      <w:lang w:val="de-DE"/>
                    </w:rPr>
                    <w:t>Giảng viên giải thích và hướng dẫn giải b</w:t>
                  </w:r>
                  <w:r w:rsidRPr="009669B3">
                    <w:t xml:space="preserve">ài tập 46 – 49 trang 39 trong giáo trình. </w:t>
                  </w:r>
                </w:p>
              </w:tc>
              <w:tc>
                <w:tcPr>
                  <w:tcW w:w="2241" w:type="dxa"/>
                </w:tcPr>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de-DE"/>
                    </w:rPr>
                  </w:pPr>
                  <w:r w:rsidRPr="009669B3">
                    <w:rPr>
                      <w:lang w:val="de-DE"/>
                    </w:rPr>
                    <w:t>Học sinh lắng nghe và ghi chép những nội dung cần thiết.</w:t>
                  </w:r>
                </w:p>
                <w:p w:rsidR="009F5844" w:rsidRPr="009669B3" w:rsidRDefault="009F5844" w:rsidP="009F5844">
                  <w:pPr>
                    <w:rPr>
                      <w:lang w:val="de-DE"/>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de-DE"/>
                    </w:rPr>
                  </w:pPr>
                  <w:r w:rsidRPr="009669B3">
                    <w:rPr>
                      <w:lang w:val="de-DE"/>
                    </w:rPr>
                    <w:t xml:space="preserve">Học sinh lắng nghe và hoàn thành các PTHH trên bảng. </w:t>
                  </w: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p>
                <w:p w:rsidR="009F5844" w:rsidRPr="009669B3" w:rsidRDefault="009F5844" w:rsidP="009F5844">
                  <w:pPr>
                    <w:rPr>
                      <w:lang w:val="nb-NO"/>
                    </w:rPr>
                  </w:pPr>
                  <w:r w:rsidRPr="009669B3">
                    <w:rPr>
                      <w:lang w:val="nb-NO"/>
                    </w:rPr>
                    <w:t>Học sinh lắng nghe và làm các bài tập theo hướng dẫn.</w:t>
                  </w:r>
                </w:p>
              </w:tc>
              <w:tc>
                <w:tcPr>
                  <w:tcW w:w="1157" w:type="dxa"/>
                </w:tcPr>
                <w:p w:rsidR="009F5844" w:rsidRPr="009669B3" w:rsidRDefault="009F5844" w:rsidP="009F5844">
                  <w:pPr>
                    <w:rPr>
                      <w:i/>
                      <w:lang w:val="de-DE"/>
                    </w:rPr>
                  </w:pPr>
                </w:p>
                <w:p w:rsidR="009F5844" w:rsidRPr="009669B3" w:rsidRDefault="009F5844" w:rsidP="009F5844">
                  <w:pPr>
                    <w:rPr>
                      <w:i/>
                      <w:lang w:val="de-DE"/>
                    </w:rPr>
                  </w:pPr>
                </w:p>
                <w:p w:rsidR="009F5844" w:rsidRPr="009669B3" w:rsidRDefault="009F5844" w:rsidP="009F5844">
                  <w:pPr>
                    <w:rPr>
                      <w:lang w:val="de-DE"/>
                    </w:rPr>
                  </w:pPr>
                </w:p>
                <w:p w:rsidR="009F5844" w:rsidRPr="009669B3" w:rsidRDefault="009F5844" w:rsidP="009F5844">
                  <w:pPr>
                    <w:jc w:val="center"/>
                    <w:rPr>
                      <w:i/>
                      <w:lang w:val="de-DE"/>
                    </w:rPr>
                  </w:pPr>
                </w:p>
                <w:p w:rsidR="009F5844" w:rsidRPr="009669B3" w:rsidRDefault="009F5844" w:rsidP="009F5844">
                  <w:pPr>
                    <w:ind w:left="5"/>
                    <w:rPr>
                      <w:i/>
                      <w:lang w:val="de-DE"/>
                    </w:rPr>
                  </w:pPr>
                </w:p>
                <w:p w:rsidR="009F5844" w:rsidRPr="009669B3" w:rsidRDefault="009F5844" w:rsidP="009F5844">
                  <w:pPr>
                    <w:jc w:val="center"/>
                    <w:rPr>
                      <w:lang w:val="de-DE"/>
                    </w:rPr>
                  </w:pPr>
                  <w:r w:rsidRPr="009669B3">
                    <w:rPr>
                      <w:i/>
                      <w:lang w:val="de-DE"/>
                    </w:rPr>
                    <w:t xml:space="preserve"> </w:t>
                  </w:r>
                  <w:r w:rsidRPr="009669B3">
                    <w:rPr>
                      <w:lang w:val="de-DE"/>
                    </w:rPr>
                    <w:t>118 phút</w:t>
                  </w:r>
                </w:p>
              </w:tc>
            </w:tr>
            <w:tr w:rsidR="009F5844" w:rsidRPr="004978A0" w:rsidTr="00F81C9E">
              <w:tc>
                <w:tcPr>
                  <w:tcW w:w="611" w:type="dxa"/>
                </w:tcPr>
                <w:p w:rsidR="009F5844" w:rsidRPr="009669B3" w:rsidRDefault="009F5844" w:rsidP="009F5844">
                  <w:pPr>
                    <w:jc w:val="center"/>
                  </w:pPr>
                  <w:r w:rsidRPr="009669B3">
                    <w:lastRenderedPageBreak/>
                    <w:t>3</w:t>
                  </w:r>
                </w:p>
              </w:tc>
              <w:tc>
                <w:tcPr>
                  <w:tcW w:w="4059" w:type="dxa"/>
                </w:tcPr>
                <w:p w:rsidR="009F5844" w:rsidRPr="009669B3" w:rsidRDefault="009F5844" w:rsidP="009F5844">
                  <w:pPr>
                    <w:rPr>
                      <w:b/>
                      <w:lang w:val="nb-NO"/>
                    </w:rPr>
                  </w:pPr>
                  <w:r w:rsidRPr="009669B3">
                    <w:rPr>
                      <w:b/>
                      <w:bCs/>
                      <w:u w:val="single"/>
                      <w:lang w:val="nb-NO"/>
                    </w:rPr>
                    <w:t>Củng cố kiến thức và kết thúc bài</w:t>
                  </w:r>
                </w:p>
                <w:p w:rsidR="009F5844" w:rsidRPr="009669B3" w:rsidRDefault="009F5844" w:rsidP="009F5844">
                  <w:pPr>
                    <w:tabs>
                      <w:tab w:val="left" w:leader="dot" w:pos="9498"/>
                    </w:tabs>
                  </w:pPr>
                  <w:r w:rsidRPr="009669B3">
                    <w:t>1. Các tính chất vật lí và hóa học của kim loại.</w:t>
                  </w:r>
                </w:p>
                <w:p w:rsidR="009F5844" w:rsidRPr="009669B3" w:rsidRDefault="009F5844" w:rsidP="009F5844">
                  <w:pPr>
                    <w:tabs>
                      <w:tab w:val="left" w:leader="dot" w:pos="9498"/>
                    </w:tabs>
                    <w:rPr>
                      <w:bCs/>
                      <w:u w:val="single"/>
                      <w:lang w:val="nb-NO"/>
                    </w:rPr>
                  </w:pPr>
                  <w:r w:rsidRPr="009669B3">
                    <w:t>2. Dãy điện hóa của kim loại.</w:t>
                  </w:r>
                </w:p>
              </w:tc>
              <w:tc>
                <w:tcPr>
                  <w:tcW w:w="2246" w:type="dxa"/>
                </w:tcPr>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de-DE"/>
                    </w:rPr>
                  </w:pPr>
                  <w:r w:rsidRPr="009669B3">
                    <w:rPr>
                      <w:lang w:val="de-DE"/>
                    </w:rPr>
                    <w:t>Giảng viên trình bày tóm tắt nội dung bằng lời</w:t>
                  </w:r>
                </w:p>
                <w:p w:rsidR="009F5844" w:rsidRPr="009669B3" w:rsidRDefault="009F5844" w:rsidP="009F5844">
                  <w:pPr>
                    <w:jc w:val="center"/>
                    <w:rPr>
                      <w:i/>
                      <w:lang w:val="de-DE"/>
                    </w:rPr>
                  </w:pPr>
                </w:p>
              </w:tc>
              <w:tc>
                <w:tcPr>
                  <w:tcW w:w="2241" w:type="dxa"/>
                </w:tcPr>
                <w:p w:rsidR="009F5844" w:rsidRPr="009669B3" w:rsidRDefault="009F5844" w:rsidP="009F5844"/>
                <w:p w:rsidR="009F5844" w:rsidRPr="009669B3" w:rsidRDefault="009F5844" w:rsidP="009F5844"/>
                <w:p w:rsidR="009F5844" w:rsidRPr="009669B3" w:rsidRDefault="009F5844" w:rsidP="009F5844">
                  <w:r w:rsidRPr="009669B3">
                    <w:t>Học sinh lắng nghe</w:t>
                  </w:r>
                </w:p>
                <w:p w:rsidR="009F5844" w:rsidRPr="009669B3" w:rsidRDefault="009F5844" w:rsidP="009F5844">
                  <w:pPr>
                    <w:jc w:val="center"/>
                    <w:rPr>
                      <w:i/>
                      <w:lang w:val="de-DE"/>
                    </w:rPr>
                  </w:pPr>
                </w:p>
              </w:tc>
              <w:tc>
                <w:tcPr>
                  <w:tcW w:w="1157" w:type="dxa"/>
                </w:tcPr>
                <w:p w:rsidR="009F5844" w:rsidRPr="009669B3" w:rsidRDefault="009F5844" w:rsidP="009F5844">
                  <w:pPr>
                    <w:jc w:val="both"/>
                  </w:pPr>
                </w:p>
                <w:p w:rsidR="009F5844" w:rsidRPr="009669B3" w:rsidRDefault="009F5844" w:rsidP="009F5844">
                  <w:pPr>
                    <w:jc w:val="both"/>
                  </w:pPr>
                </w:p>
                <w:p w:rsidR="009F5844" w:rsidRPr="009669B3" w:rsidRDefault="009F5844" w:rsidP="009F5844">
                  <w:pPr>
                    <w:jc w:val="both"/>
                  </w:pPr>
                </w:p>
                <w:p w:rsidR="009F5844" w:rsidRPr="009669B3" w:rsidRDefault="009F5844" w:rsidP="009F5844">
                  <w:pPr>
                    <w:jc w:val="both"/>
                  </w:pPr>
                  <w:r w:rsidRPr="009669B3">
                    <w:t>10 phút</w:t>
                  </w:r>
                </w:p>
                <w:p w:rsidR="009F5844" w:rsidRPr="009669B3" w:rsidRDefault="009F5844" w:rsidP="009F5844">
                  <w:pPr>
                    <w:jc w:val="center"/>
                    <w:rPr>
                      <w:i/>
                      <w:lang w:val="de-DE"/>
                    </w:rPr>
                  </w:pPr>
                </w:p>
              </w:tc>
            </w:tr>
            <w:tr w:rsidR="009F5844" w:rsidRPr="004978A0" w:rsidTr="00F81C9E">
              <w:tc>
                <w:tcPr>
                  <w:tcW w:w="611" w:type="dxa"/>
                </w:tcPr>
                <w:p w:rsidR="009F5844" w:rsidRPr="009669B3" w:rsidRDefault="009F5844" w:rsidP="009F5844">
                  <w:pPr>
                    <w:jc w:val="center"/>
                  </w:pPr>
                  <w:r w:rsidRPr="009669B3">
                    <w:t>4</w:t>
                  </w:r>
                </w:p>
              </w:tc>
              <w:tc>
                <w:tcPr>
                  <w:tcW w:w="4059" w:type="dxa"/>
                </w:tcPr>
                <w:p w:rsidR="009F5844" w:rsidRPr="009669B3" w:rsidRDefault="009F5844" w:rsidP="009F5844">
                  <w:pPr>
                    <w:rPr>
                      <w:b/>
                      <w:bCs/>
                      <w:u w:val="single"/>
                      <w:lang w:val="pt-BR"/>
                    </w:rPr>
                  </w:pPr>
                  <w:r w:rsidRPr="009669B3">
                    <w:rPr>
                      <w:b/>
                      <w:bCs/>
                      <w:u w:val="single"/>
                      <w:lang w:val="pt-BR"/>
                    </w:rPr>
                    <w:t>Hướng dẫn tự học</w:t>
                  </w:r>
                </w:p>
                <w:p w:rsidR="009F5844" w:rsidRPr="009669B3" w:rsidRDefault="009F5844" w:rsidP="009F5844">
                  <w:pPr>
                    <w:rPr>
                      <w:b/>
                      <w:bCs/>
                      <w:u w:val="single"/>
                      <w:lang w:val="nb-NO"/>
                    </w:rPr>
                  </w:pPr>
                </w:p>
                <w:p w:rsidR="009F5844" w:rsidRPr="009669B3" w:rsidRDefault="009F5844" w:rsidP="009F5844">
                  <w:pPr>
                    <w:rPr>
                      <w:lang w:val="pt-BR"/>
                    </w:rPr>
                  </w:pPr>
                  <w:r w:rsidRPr="009669B3">
                    <w:rPr>
                      <w:lang w:val="pt-BR"/>
                    </w:rPr>
                    <w:t>- Bài tập 50 – 54 trang 40 trong giáo trình.</w:t>
                  </w:r>
                </w:p>
                <w:p w:rsidR="009F5844" w:rsidRPr="009669B3" w:rsidRDefault="009F5844" w:rsidP="009F5844">
                  <w:r w:rsidRPr="009669B3">
                    <w:rPr>
                      <w:lang w:val="pt-BR"/>
                    </w:rPr>
                    <w:t xml:space="preserve">- Chuẩn bị </w:t>
                  </w:r>
                  <w:r w:rsidRPr="009669B3">
                    <w:rPr>
                      <w:bCs/>
                    </w:rPr>
                    <w:t>Bài 72: Sự ăn mòn kim loại.</w:t>
                  </w:r>
                </w:p>
                <w:p w:rsidR="009F5844" w:rsidRPr="009669B3" w:rsidRDefault="009F5844" w:rsidP="009F5844">
                  <w:pPr>
                    <w:rPr>
                      <w:bCs/>
                      <w:u w:val="single"/>
                      <w:lang w:val="nb-NO"/>
                    </w:rPr>
                  </w:pPr>
                </w:p>
                <w:p w:rsidR="009F5844" w:rsidRPr="009669B3" w:rsidRDefault="009F5844" w:rsidP="009F5844">
                  <w:pPr>
                    <w:rPr>
                      <w:bCs/>
                      <w:u w:val="single"/>
                      <w:lang w:val="nb-NO"/>
                    </w:rPr>
                  </w:pPr>
                </w:p>
              </w:tc>
              <w:tc>
                <w:tcPr>
                  <w:tcW w:w="2246" w:type="dxa"/>
                </w:tcPr>
                <w:p w:rsidR="009F5844" w:rsidRPr="009669B3" w:rsidRDefault="009F5844" w:rsidP="009F5844">
                  <w:pPr>
                    <w:rPr>
                      <w:lang w:val="pt-BR"/>
                    </w:rPr>
                  </w:pPr>
                </w:p>
                <w:p w:rsidR="009F5844" w:rsidRPr="009669B3" w:rsidRDefault="009F5844" w:rsidP="009F5844">
                  <w:pPr>
                    <w:rPr>
                      <w:lang w:val="pt-BR"/>
                    </w:rPr>
                  </w:pPr>
                </w:p>
                <w:p w:rsidR="009F5844" w:rsidRPr="009669B3" w:rsidRDefault="009F5844" w:rsidP="009F5844">
                  <w:pPr>
                    <w:rPr>
                      <w:lang w:val="pt-BR"/>
                    </w:rPr>
                  </w:pPr>
                  <w:r w:rsidRPr="009669B3">
                    <w:rPr>
                      <w:lang w:val="pt-BR"/>
                    </w:rPr>
                    <w:t>Nhắc nhở học si</w:t>
                  </w:r>
                  <w:r w:rsidRPr="009669B3">
                    <w:rPr>
                      <w:lang w:val="pt-BR"/>
                    </w:rPr>
                    <w:cr/>
                    <w:t>h ôn tập, giải bài tập và chuẩn bị bài học tiếp theo.</w:t>
                  </w:r>
                </w:p>
              </w:tc>
              <w:tc>
                <w:tcPr>
                  <w:tcW w:w="2241" w:type="dxa"/>
                </w:tcPr>
                <w:p w:rsidR="009F5844" w:rsidRPr="009669B3" w:rsidRDefault="009F5844" w:rsidP="009F5844">
                  <w:pPr>
                    <w:rPr>
                      <w:lang w:val="de-DE"/>
                    </w:rPr>
                  </w:pPr>
                </w:p>
                <w:p w:rsidR="009F5844" w:rsidRPr="009669B3" w:rsidRDefault="009F5844" w:rsidP="009F5844">
                  <w:pPr>
                    <w:rPr>
                      <w:lang w:val="de-DE"/>
                    </w:rPr>
                  </w:pPr>
                </w:p>
                <w:p w:rsidR="009F5844" w:rsidRPr="009669B3" w:rsidRDefault="009F5844" w:rsidP="009F5844">
                  <w:pPr>
                    <w:rPr>
                      <w:lang w:val="pt-BR"/>
                    </w:rPr>
                  </w:pPr>
                  <w:r w:rsidRPr="009669B3">
                    <w:rPr>
                      <w:lang w:val="pt-BR"/>
                    </w:rPr>
                    <w:t>Học sinh giải bài tập, tự nghiên cứu nội dung mới trước khi l</w:t>
                  </w:r>
                  <w:r w:rsidRPr="009669B3">
                    <w:rPr>
                      <w:lang w:val="pt-BR"/>
                    </w:rPr>
                    <w:cr/>
                    <w:t>n lớp bằng giáo trình  môn học và thông qua</w:t>
                  </w:r>
                  <w:r w:rsidRPr="009669B3">
                    <w:rPr>
                      <w:lang w:val="pt-BR"/>
                    </w:rPr>
                    <w:cr/>
                    <w:t>các tài liệu tham khảo.</w:t>
                  </w:r>
                </w:p>
              </w:tc>
              <w:tc>
                <w:tcPr>
                  <w:tcW w:w="1157" w:type="dxa"/>
                </w:tcPr>
                <w:p w:rsidR="009F5844" w:rsidRPr="009669B3" w:rsidRDefault="009F5844" w:rsidP="009F5844">
                  <w:pPr>
                    <w:jc w:val="center"/>
                    <w:rPr>
                      <w:lang w:val="pt-BR"/>
                    </w:rPr>
                  </w:pPr>
                </w:p>
                <w:p w:rsidR="009F5844" w:rsidRPr="009669B3" w:rsidRDefault="009F5844" w:rsidP="009F5844">
                  <w:pPr>
                    <w:rPr>
                      <w:lang w:val="pt-BR"/>
                    </w:rPr>
                  </w:pPr>
                  <w:r w:rsidRPr="009669B3">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242273" w:rsidRPr="004978A0" w:rsidTr="009F5844">
              <w:trPr>
                <w:trHeight w:val="1943"/>
              </w:trPr>
              <w:tc>
                <w:tcPr>
                  <w:tcW w:w="3185"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922"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D46EB3"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D46EB3">
              <w:rPr>
                <w:lang w:val="pt-BR"/>
              </w:rPr>
              <w:t>Tp. Hồ Chí Minh,</w:t>
            </w:r>
            <w:r w:rsidRPr="00D46EB3">
              <w:t xml:space="preserve"> Ngày ….. tháng ….. năm ……</w:t>
            </w:r>
          </w:p>
          <w:p w:rsidR="009F5844" w:rsidRPr="00D46EB3" w:rsidRDefault="00375EBE" w:rsidP="009F5844">
            <w:pPr>
              <w:jc w:val="both"/>
              <w:rPr>
                <w:b/>
              </w:rPr>
            </w:pPr>
            <w:r>
              <w:rPr>
                <w:b/>
              </w:rPr>
              <w:t xml:space="preserve">     </w:t>
            </w:r>
            <w:r w:rsidR="009F5844" w:rsidRPr="00D46EB3">
              <w:rPr>
                <w:b/>
              </w:rPr>
              <w:t xml:space="preserve">Trưởng bộ môn                                                      </w:t>
            </w:r>
            <w:r w:rsidR="009F5844" w:rsidRPr="00D46EB3">
              <w:rPr>
                <w:b/>
              </w:rPr>
              <w:tab/>
            </w:r>
            <w:r w:rsidR="009F5844" w:rsidRPr="00D46EB3">
              <w:rPr>
                <w:b/>
              </w:rPr>
              <w:tab/>
            </w:r>
            <w:r w:rsidR="009F5844" w:rsidRPr="00D46EB3">
              <w:rPr>
                <w:b/>
              </w:rPr>
              <w:tab/>
              <w:t>Giảng viên</w:t>
            </w:r>
          </w:p>
          <w:p w:rsidR="00F73CE7" w:rsidRPr="00D46EB3" w:rsidRDefault="00F73CE7" w:rsidP="00F73CE7">
            <w:pPr>
              <w:spacing w:line="276" w:lineRule="auto"/>
              <w:rPr>
                <w:b/>
                <w:bCs/>
                <w:szCs w:val="22"/>
                <w:lang w:val="pt-BR"/>
              </w:rPr>
            </w:pPr>
            <w:r w:rsidRPr="00D46EB3">
              <w:rPr>
                <w:b/>
                <w:bCs/>
                <w:szCs w:val="22"/>
                <w:lang w:val="pt-BR"/>
              </w:rPr>
              <w:t>Nguyễn Thị Huyền Nga</w:t>
            </w:r>
          </w:p>
          <w:p w:rsidR="00A23F37" w:rsidRPr="00D46EB3"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vi-VN"/>
              </w:rPr>
            </w:pPr>
          </w:p>
          <w:p w:rsidR="009F5844" w:rsidRPr="004978A0" w:rsidRDefault="009F5844" w:rsidP="009F5844">
            <w:pPr>
              <w:jc w:val="both"/>
            </w:pPr>
          </w:p>
          <w:p w:rsidR="009F5844" w:rsidRPr="004978A0" w:rsidRDefault="009F5844" w:rsidP="009F5844">
            <w:pPr>
              <w:ind w:left="1440" w:hanging="1440"/>
              <w:jc w:val="center"/>
              <w:rPr>
                <w:b/>
              </w:rPr>
            </w:pPr>
            <w:r w:rsidRPr="004978A0">
              <w:br w:type="page"/>
            </w:r>
          </w:p>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EA1835" w:rsidRDefault="009F5844" w:rsidP="009F5844">
                  <w:pPr>
                    <w:rPr>
                      <w:lang w:val="pt-BR"/>
                    </w:rPr>
                  </w:pPr>
                  <w:r w:rsidRPr="00EA1835">
                    <w:rPr>
                      <w:lang w:val="pt-BR"/>
                    </w:rPr>
                    <w:t>Giáo án số: 13</w:t>
                  </w:r>
                </w:p>
              </w:tc>
              <w:tc>
                <w:tcPr>
                  <w:tcW w:w="7230" w:type="dxa"/>
                  <w:shd w:val="clear" w:color="auto" w:fill="auto"/>
                </w:tcPr>
                <w:p w:rsidR="009F5844" w:rsidRPr="00EA1835" w:rsidRDefault="009F5844" w:rsidP="009F5844">
                  <w:r w:rsidRPr="00EA1835">
                    <w:t>Thời gian thực hiện: 02 tiết</w:t>
                  </w:r>
                </w:p>
                <w:p w:rsidR="009F5844" w:rsidRPr="00EA1835" w:rsidRDefault="009F5844" w:rsidP="009F5844">
                  <w:pPr>
                    <w:rPr>
                      <w:b/>
                    </w:rPr>
                  </w:pPr>
                  <w:r w:rsidRPr="00EA1835">
                    <w:t xml:space="preserve">Tên chương: </w:t>
                  </w:r>
                  <w:r w:rsidRPr="00EA1835">
                    <w:rPr>
                      <w:b/>
                    </w:rPr>
                    <w:t>Chương XX:  Đại cương về kim loại</w:t>
                  </w:r>
                </w:p>
                <w:p w:rsidR="009F5844" w:rsidRPr="00EA1835" w:rsidRDefault="009F5844" w:rsidP="009F5844">
                  <w:r w:rsidRPr="00EA1835">
                    <w:t>Thực hiện ngày........ tháng ...... năm ……</w:t>
                  </w:r>
                </w:p>
              </w:tc>
            </w:tr>
          </w:tbl>
          <w:p w:rsidR="009F5844" w:rsidRPr="004978A0" w:rsidRDefault="009F5844" w:rsidP="009F5844">
            <w:pPr>
              <w:jc w:val="both"/>
            </w:pPr>
          </w:p>
          <w:p w:rsidR="009F5844" w:rsidRPr="00EA1835" w:rsidRDefault="009F5844" w:rsidP="009F5844">
            <w:pPr>
              <w:rPr>
                <w:b/>
              </w:rPr>
            </w:pPr>
            <w:r w:rsidRPr="004978A0">
              <w:t xml:space="preserve">Tên bài học:    </w:t>
            </w:r>
            <w:r w:rsidRPr="004978A0">
              <w:tab/>
            </w:r>
            <w:r w:rsidRPr="004978A0">
              <w:tab/>
            </w:r>
            <w:r w:rsidRPr="00EA1835">
              <w:rPr>
                <w:b/>
                <w:bCs/>
                <w:lang w:val="de-DE"/>
              </w:rPr>
              <w:t>Bài 72:</w:t>
            </w:r>
            <w:r w:rsidRPr="00EA1835">
              <w:rPr>
                <w:b/>
                <w:bCs/>
                <w:i/>
                <w:lang w:val="de-DE"/>
              </w:rPr>
              <w:t xml:space="preserve">   </w:t>
            </w:r>
            <w:r w:rsidRPr="00EA1835">
              <w:rPr>
                <w:b/>
              </w:rPr>
              <w:t>SỰ ĂN MÒN KIM LOẠI</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EA1835" w:rsidRDefault="009F5844" w:rsidP="009F5844">
            <w:pPr>
              <w:jc w:val="both"/>
              <w:outlineLvl w:val="0"/>
            </w:pPr>
            <w:r w:rsidRPr="004978A0">
              <w:rPr>
                <w:b/>
              </w:rPr>
              <w:t xml:space="preserve">- </w:t>
            </w:r>
            <w:r w:rsidR="00EA1835">
              <w:rPr>
                <w:szCs w:val="22"/>
                <w:lang w:val="vi-VN"/>
              </w:rPr>
              <w:t xml:space="preserve">Giải thích </w:t>
            </w:r>
            <w:r w:rsidRPr="00EA1835">
              <w:t>khái niệm và bản chất của quá trình ăn mòn kim loại.</w:t>
            </w:r>
          </w:p>
          <w:p w:rsidR="00EA1835" w:rsidRPr="00DF4A56" w:rsidRDefault="00EA1835" w:rsidP="00EA1835">
            <w:pPr>
              <w:jc w:val="both"/>
              <w:outlineLvl w:val="0"/>
            </w:pPr>
            <w:r w:rsidRPr="00DF4A56">
              <w:rPr>
                <w:b/>
                <w:bCs/>
              </w:rPr>
              <w:t xml:space="preserve">2. Kĩ năng: </w:t>
            </w:r>
          </w:p>
          <w:p w:rsidR="00EA1835" w:rsidRPr="00EA1835" w:rsidRDefault="009F5844" w:rsidP="00EA1835">
            <w:pPr>
              <w:jc w:val="both"/>
              <w:outlineLvl w:val="0"/>
              <w:rPr>
                <w:lang w:val="vi-VN"/>
              </w:rPr>
            </w:pPr>
            <w:r w:rsidRPr="004978A0">
              <w:rPr>
                <w:b/>
              </w:rPr>
              <w:t xml:space="preserve"> </w:t>
            </w:r>
            <w:r w:rsidRPr="00EA1835">
              <w:t>- Vận dụng những hiểu bi</w:t>
            </w:r>
            <w:r w:rsidR="00EA1835">
              <w:t>ết về pin điện hoá</w:t>
            </w:r>
            <w:r w:rsidR="00EA1835">
              <w:rPr>
                <w:lang w:val="vi-VN"/>
              </w:rPr>
              <w:t>,</w:t>
            </w:r>
            <w:r w:rsidRPr="00EA1835">
              <w:t xml:space="preserve"> hiện tượng ăn mòn điện hoá</w:t>
            </w:r>
            <w:r w:rsidR="00EA1835">
              <w:rPr>
                <w:lang w:val="vi-VN"/>
              </w:rPr>
              <w:t xml:space="preserve"> </w:t>
            </w:r>
            <w:r w:rsidR="00EA1835" w:rsidRPr="00EA1835">
              <w:t xml:space="preserve"> bảo vệ các đồ dùng bằng kim loại và máy móc khỏi bị ăn mòn</w:t>
            </w:r>
            <w:r w:rsidR="00EA1835" w:rsidRPr="004978A0">
              <w:rPr>
                <w:b/>
              </w:rPr>
              <w:t>.</w:t>
            </w:r>
          </w:p>
          <w:p w:rsidR="00EA1835" w:rsidRPr="00EA1835" w:rsidRDefault="00EA1835" w:rsidP="009F5844">
            <w:pPr>
              <w:jc w:val="both"/>
              <w:outlineLvl w:val="0"/>
              <w:rPr>
                <w:lang w:val="vi-VN"/>
              </w:rPr>
            </w:pPr>
          </w:p>
          <w:p w:rsidR="00EA1835" w:rsidRDefault="00EA1835" w:rsidP="00EA1835">
            <w:pPr>
              <w:rPr>
                <w:b/>
                <w:bCs/>
                <w:lang w:val="vi-VN"/>
              </w:rPr>
            </w:pPr>
            <w:r w:rsidRPr="00DF4A56">
              <w:rPr>
                <w:b/>
                <w:bCs/>
              </w:rPr>
              <w:t>3. Thái độ</w:t>
            </w:r>
          </w:p>
          <w:p w:rsidR="00910482"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 xml:space="preserve">tư duy </w:t>
            </w:r>
          </w:p>
          <w:p w:rsidR="00910482"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 xml:space="preserve">nguyên, </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sử dụng hợp lí tài nguyên.</w:t>
            </w:r>
          </w:p>
          <w:p w:rsidR="009F5844" w:rsidRPr="004978A0" w:rsidRDefault="009F5844" w:rsidP="009F5844">
            <w:pPr>
              <w:rPr>
                <w:lang w:val="it-IT"/>
              </w:rPr>
            </w:pPr>
          </w:p>
          <w:p w:rsidR="009F5844" w:rsidRPr="00EA1835" w:rsidRDefault="009F5844" w:rsidP="009F5844">
            <w:pPr>
              <w:rPr>
                <w:b/>
                <w:lang w:val="it-IT"/>
              </w:rPr>
            </w:pPr>
            <w:r w:rsidRPr="00EA1835">
              <w:rPr>
                <w:b/>
                <w:lang w:val="it-IT"/>
              </w:rPr>
              <w:t xml:space="preserve">Đồ dùng và phương tiện dạy học: </w:t>
            </w:r>
          </w:p>
          <w:p w:rsidR="009F5844" w:rsidRPr="00EA1835" w:rsidRDefault="009F5844" w:rsidP="009F5844">
            <w:pPr>
              <w:rPr>
                <w:lang w:val="it-IT"/>
              </w:rPr>
            </w:pPr>
            <w:r w:rsidRPr="00EA1835">
              <w:rPr>
                <w:lang w:val="it-IT"/>
              </w:rPr>
              <w:t>Bảng, phấn, máy tính, máy chiếu, presenter.</w:t>
            </w:r>
          </w:p>
          <w:p w:rsidR="009F5844" w:rsidRPr="004978A0" w:rsidRDefault="009F5844" w:rsidP="009F5844">
            <w:pPr>
              <w:jc w:val="both"/>
              <w:outlineLvl w:val="0"/>
            </w:pPr>
          </w:p>
          <w:p w:rsidR="009F5844" w:rsidRPr="00EA1835" w:rsidRDefault="00447146" w:rsidP="009F5844">
            <w:pPr>
              <w:tabs>
                <w:tab w:val="left" w:leader="dot" w:pos="9540"/>
              </w:tabs>
              <w:jc w:val="both"/>
              <w:rPr>
                <w:lang w:val="de-DE"/>
              </w:rPr>
            </w:pPr>
            <w:r w:rsidRPr="00182269">
              <w:rPr>
                <w:b/>
                <w:szCs w:val="22"/>
                <w:lang w:val="it-IT"/>
              </w:rPr>
              <w:t xml:space="preserve">I. Ổn định lớp học:                                                 </w:t>
            </w:r>
            <w:r w:rsidR="009F5844" w:rsidRPr="00EA1835">
              <w:t>Thời gian 05 phút</w:t>
            </w:r>
          </w:p>
          <w:p w:rsidR="009F5844" w:rsidRPr="00EA1835" w:rsidRDefault="009F5844" w:rsidP="009F5844">
            <w:pPr>
              <w:jc w:val="both"/>
              <w:rPr>
                <w:lang w:val="de-DE"/>
              </w:rPr>
            </w:pPr>
            <w:r w:rsidRPr="00EA1835">
              <w:rPr>
                <w:lang w:val="de-DE"/>
              </w:rPr>
              <w:t>Số học sinh vắng:…………Tên:………………………….................................................................</w:t>
            </w:r>
          </w:p>
          <w:p w:rsidR="009F5844" w:rsidRPr="00EA1835"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486"/>
              <w:gridCol w:w="2700"/>
              <w:gridCol w:w="2430"/>
              <w:gridCol w:w="1067"/>
            </w:tblGrid>
            <w:tr w:rsidR="009F5844" w:rsidRPr="004978A0" w:rsidTr="00F81C9E">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3486" w:type="dxa"/>
                  <w:vMerge w:val="restart"/>
                </w:tcPr>
                <w:p w:rsidR="009F5844" w:rsidRPr="004978A0" w:rsidRDefault="009F5844" w:rsidP="009F5844"/>
                <w:p w:rsidR="009F5844" w:rsidRPr="004978A0" w:rsidRDefault="009F5844" w:rsidP="009F5844">
                  <w:r w:rsidRPr="004978A0">
                    <w:t>Nội dung giảng dạy</w:t>
                  </w:r>
                </w:p>
              </w:tc>
              <w:tc>
                <w:tcPr>
                  <w:tcW w:w="5130" w:type="dxa"/>
                  <w:gridSpan w:val="2"/>
                </w:tcPr>
                <w:p w:rsidR="009F5844" w:rsidRPr="004978A0" w:rsidRDefault="009F5844" w:rsidP="009F5844">
                  <w:pPr>
                    <w:jc w:val="center"/>
                  </w:pPr>
                  <w:r w:rsidRPr="004978A0">
                    <w:t>Hoạt động dạy học</w:t>
                  </w:r>
                </w:p>
              </w:tc>
              <w:tc>
                <w:tcPr>
                  <w:tcW w:w="1067" w:type="dxa"/>
                  <w:vMerge w:val="restart"/>
                </w:tcPr>
                <w:p w:rsidR="009F5844" w:rsidRPr="004978A0" w:rsidRDefault="009F5844" w:rsidP="009F5844">
                  <w:pPr>
                    <w:jc w:val="center"/>
                  </w:pPr>
                  <w:r w:rsidRPr="004978A0">
                    <w:t>Thời gian (phút)</w:t>
                  </w:r>
                </w:p>
              </w:tc>
            </w:tr>
            <w:tr w:rsidR="009F5844" w:rsidRPr="004978A0" w:rsidTr="00F81C9E">
              <w:trPr>
                <w:trHeight w:val="386"/>
              </w:trPr>
              <w:tc>
                <w:tcPr>
                  <w:tcW w:w="631" w:type="dxa"/>
                  <w:vMerge/>
                </w:tcPr>
                <w:p w:rsidR="009F5844" w:rsidRPr="004978A0" w:rsidRDefault="009F5844" w:rsidP="009F5844">
                  <w:pPr>
                    <w:jc w:val="center"/>
                  </w:pPr>
                </w:p>
              </w:tc>
              <w:tc>
                <w:tcPr>
                  <w:tcW w:w="3486" w:type="dxa"/>
                  <w:vMerge/>
                </w:tcPr>
                <w:p w:rsidR="009F5844" w:rsidRPr="004978A0" w:rsidRDefault="009F5844" w:rsidP="009F5844"/>
              </w:tc>
              <w:tc>
                <w:tcPr>
                  <w:tcW w:w="270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43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1067" w:type="dxa"/>
                  <w:vMerge/>
                </w:tcPr>
                <w:p w:rsidR="009F5844" w:rsidRPr="004978A0" w:rsidRDefault="009F5844" w:rsidP="009F5844">
                  <w:pPr>
                    <w:jc w:val="center"/>
                  </w:pPr>
                </w:p>
              </w:tc>
            </w:tr>
            <w:tr w:rsidR="009F5844" w:rsidRPr="004978A0" w:rsidTr="00F81C9E">
              <w:tc>
                <w:tcPr>
                  <w:tcW w:w="631" w:type="dxa"/>
                </w:tcPr>
                <w:p w:rsidR="009F5844" w:rsidRPr="00EA1835" w:rsidRDefault="009F5844" w:rsidP="009F5844">
                  <w:pPr>
                    <w:jc w:val="center"/>
                  </w:pPr>
                  <w:r w:rsidRPr="00EA1835">
                    <w:t>1</w:t>
                  </w:r>
                </w:p>
              </w:tc>
              <w:tc>
                <w:tcPr>
                  <w:tcW w:w="3486" w:type="dxa"/>
                </w:tcPr>
                <w:p w:rsidR="009F5844" w:rsidRPr="00EA1835" w:rsidRDefault="009F5844" w:rsidP="009F5844">
                  <w:pPr>
                    <w:rPr>
                      <w:b/>
                      <w:lang w:val="de-DE"/>
                    </w:rPr>
                  </w:pPr>
                  <w:r w:rsidRPr="00EA1835">
                    <w:rPr>
                      <w:b/>
                      <w:bCs/>
                      <w:u w:val="single"/>
                      <w:lang w:val="de-DE"/>
                    </w:rPr>
                    <w:t>Dẫn nhập</w:t>
                  </w:r>
                </w:p>
                <w:p w:rsidR="009F5844" w:rsidRPr="00EA1835" w:rsidRDefault="009F5844" w:rsidP="009F5844">
                  <w:pPr>
                    <w:rPr>
                      <w:bCs/>
                      <w:u w:val="single"/>
                      <w:lang w:val="de-DE"/>
                    </w:rPr>
                  </w:pPr>
                  <w:r w:rsidRPr="00EA1835">
                    <w:rPr>
                      <w:bCs/>
                      <w:lang w:val="de-DE"/>
                    </w:rPr>
                    <w:t>Để hiểu rõ về tính chất ăn mòn kim loại và phương pháp chống ăn mòn hiệu quả.</w:t>
                  </w:r>
                  <w:r w:rsidRPr="00EA1835">
                    <w:rPr>
                      <w:lang w:val="fr-FR"/>
                    </w:rPr>
                    <w:t xml:space="preserve"> </w:t>
                  </w:r>
                  <w:r w:rsidRPr="00EA1835">
                    <w:rPr>
                      <w:bCs/>
                      <w:lang w:val="de-DE"/>
                    </w:rPr>
                    <w:t>Hôm nay, chúng ta sẽ tìm hiểu về  “</w:t>
                  </w:r>
                  <w:r w:rsidRPr="00EA1835">
                    <w:rPr>
                      <w:bCs/>
                    </w:rPr>
                    <w:t>Sự ăn mòn kim loại</w:t>
                  </w:r>
                  <w:r w:rsidRPr="00EA1835">
                    <w:rPr>
                      <w:bCs/>
                      <w:lang w:val="de-DE"/>
                    </w:rPr>
                    <w:t xml:space="preserve"> ”.</w:t>
                  </w:r>
                </w:p>
              </w:tc>
              <w:tc>
                <w:tcPr>
                  <w:tcW w:w="2700" w:type="dxa"/>
                </w:tcPr>
                <w:p w:rsidR="009F5844" w:rsidRPr="00EA1835" w:rsidRDefault="009F5844" w:rsidP="009F5844">
                  <w:pPr>
                    <w:jc w:val="both"/>
                    <w:rPr>
                      <w:lang w:val="de-DE"/>
                    </w:rPr>
                  </w:pPr>
                </w:p>
                <w:p w:rsidR="009F5844" w:rsidRPr="00EA1835" w:rsidRDefault="009F5844" w:rsidP="009F5844">
                  <w:pPr>
                    <w:rPr>
                      <w:lang w:val="de-DE"/>
                    </w:rPr>
                  </w:pPr>
                  <w:r w:rsidRPr="00EA1835">
                    <w:rPr>
                      <w:lang w:val="de-DE"/>
                    </w:rPr>
                    <w:t>Giảng viên trình bày nội dung</w:t>
                  </w:r>
                  <w:r w:rsidRPr="00EA1835">
                    <w:rPr>
                      <w:lang w:val="de-DE"/>
                    </w:rPr>
                    <w:cr/>
                    <w:t>bằng lời.</w:t>
                  </w:r>
                </w:p>
              </w:tc>
              <w:tc>
                <w:tcPr>
                  <w:tcW w:w="2430" w:type="dxa"/>
                </w:tcPr>
                <w:p w:rsidR="009F5844" w:rsidRPr="00EA1835" w:rsidRDefault="009F5844" w:rsidP="009F5844">
                  <w:pPr>
                    <w:jc w:val="both"/>
                    <w:rPr>
                      <w:lang w:val="de-DE"/>
                    </w:rPr>
                  </w:pPr>
                </w:p>
                <w:p w:rsidR="009F5844" w:rsidRPr="00EA1835" w:rsidRDefault="009F5844" w:rsidP="009F5844">
                  <w:pPr>
                    <w:rPr>
                      <w:lang w:val="de-DE"/>
                    </w:rPr>
                  </w:pPr>
                  <w:r w:rsidRPr="00EA1835">
                    <w:rPr>
                      <w:lang w:val="de-DE"/>
                    </w:rPr>
                    <w:t>Học sinh lắng nghe.</w:t>
                  </w:r>
                </w:p>
              </w:tc>
              <w:tc>
                <w:tcPr>
                  <w:tcW w:w="1067" w:type="dxa"/>
                </w:tcPr>
                <w:p w:rsidR="009F5844" w:rsidRPr="00EA1835" w:rsidRDefault="009F5844" w:rsidP="009F5844">
                  <w:pPr>
                    <w:jc w:val="center"/>
                    <w:rPr>
                      <w:lang w:val="de-DE"/>
                    </w:rPr>
                  </w:pPr>
                </w:p>
                <w:p w:rsidR="009F5844" w:rsidRPr="00EA1835" w:rsidRDefault="009F5844" w:rsidP="009F5844">
                  <w:pPr>
                    <w:jc w:val="center"/>
                    <w:rPr>
                      <w:lang w:val="de-DE"/>
                    </w:rPr>
                  </w:pPr>
                  <w:r w:rsidRPr="00EA1835">
                    <w:rPr>
                      <w:lang w:val="de-DE"/>
                    </w:rPr>
                    <w:t>1</w:t>
                  </w:r>
                </w:p>
                <w:p w:rsidR="009F5844" w:rsidRPr="00EA1835" w:rsidRDefault="009F5844" w:rsidP="009F5844">
                  <w:pPr>
                    <w:jc w:val="center"/>
                    <w:rPr>
                      <w:lang w:val="de-DE"/>
                    </w:rPr>
                  </w:pPr>
                  <w:r w:rsidRPr="00EA1835">
                    <w:rPr>
                      <w:lang w:val="de-DE"/>
                    </w:rPr>
                    <w:t>phút</w:t>
                  </w:r>
                </w:p>
              </w:tc>
            </w:tr>
            <w:tr w:rsidR="009F5844" w:rsidRPr="004978A0" w:rsidTr="00F81C9E">
              <w:tc>
                <w:tcPr>
                  <w:tcW w:w="631" w:type="dxa"/>
                </w:tcPr>
                <w:p w:rsidR="009F5844" w:rsidRPr="00EA1835" w:rsidRDefault="009F5844" w:rsidP="009F5844">
                  <w:pPr>
                    <w:jc w:val="center"/>
                  </w:pPr>
                  <w:r w:rsidRPr="00EA1835">
                    <w:t>2</w:t>
                  </w:r>
                </w:p>
                <w:p w:rsidR="009F5844" w:rsidRPr="00EA1835" w:rsidRDefault="009F5844" w:rsidP="009F5844"/>
                <w:p w:rsidR="009F5844" w:rsidRPr="00EA1835" w:rsidRDefault="009F5844" w:rsidP="009F5844"/>
                <w:p w:rsidR="009F5844" w:rsidRPr="00EA1835" w:rsidRDefault="009F5844" w:rsidP="009F5844"/>
                <w:p w:rsidR="009F5844" w:rsidRPr="00EA1835" w:rsidRDefault="009F5844" w:rsidP="009F5844">
                  <w:pPr>
                    <w:jc w:val="center"/>
                  </w:pPr>
                </w:p>
                <w:p w:rsidR="009F5844" w:rsidRPr="00EA1835" w:rsidRDefault="009F5844" w:rsidP="009F5844">
                  <w:pPr>
                    <w:jc w:val="center"/>
                  </w:pPr>
                </w:p>
                <w:p w:rsidR="009F5844" w:rsidRPr="00EA1835" w:rsidRDefault="009F5844" w:rsidP="009F5844">
                  <w:pPr>
                    <w:jc w:val="center"/>
                  </w:pPr>
                </w:p>
                <w:p w:rsidR="009F5844" w:rsidRPr="00EA1835" w:rsidRDefault="009F5844" w:rsidP="009F5844">
                  <w:pPr>
                    <w:jc w:val="center"/>
                  </w:pPr>
                </w:p>
                <w:p w:rsidR="009F5844" w:rsidRPr="00EA1835" w:rsidRDefault="009F5844" w:rsidP="009F5844">
                  <w:pPr>
                    <w:jc w:val="center"/>
                  </w:pPr>
                </w:p>
                <w:p w:rsidR="009F5844" w:rsidRPr="00EA1835" w:rsidRDefault="009F5844" w:rsidP="009F5844">
                  <w:pPr>
                    <w:jc w:val="center"/>
                  </w:pPr>
                </w:p>
                <w:p w:rsidR="009F5844" w:rsidRPr="00EA1835" w:rsidRDefault="009F5844" w:rsidP="009F5844">
                  <w:pPr>
                    <w:jc w:val="center"/>
                  </w:pPr>
                </w:p>
              </w:tc>
              <w:tc>
                <w:tcPr>
                  <w:tcW w:w="3486" w:type="dxa"/>
                </w:tcPr>
                <w:p w:rsidR="009F5844" w:rsidRPr="00EA1835" w:rsidRDefault="009F5844" w:rsidP="009F5844">
                  <w:pPr>
                    <w:rPr>
                      <w:b/>
                      <w:bCs/>
                      <w:u w:val="single"/>
                      <w:lang w:val="nb-NO"/>
                    </w:rPr>
                  </w:pPr>
                  <w:r w:rsidRPr="00EA1835">
                    <w:rPr>
                      <w:b/>
                      <w:bCs/>
                      <w:u w:val="single"/>
                      <w:lang w:val="nb-NO"/>
                    </w:rPr>
                    <w:t>Giảng bài mới</w:t>
                  </w:r>
                </w:p>
                <w:p w:rsidR="009F5844" w:rsidRPr="00EA1835" w:rsidRDefault="009F5844" w:rsidP="009F5844">
                  <w:pPr>
                    <w:rPr>
                      <w:lang w:val="de-DE"/>
                    </w:rPr>
                  </w:pPr>
                  <w:r w:rsidRPr="00EA1835">
                    <w:rPr>
                      <w:lang w:val="de-DE"/>
                    </w:rPr>
                    <w:t>1. Khái niệm</w:t>
                  </w:r>
                </w:p>
                <w:p w:rsidR="009F5844" w:rsidRPr="00EA1835" w:rsidRDefault="009F5844" w:rsidP="009F5844">
                  <w:pPr>
                    <w:rPr>
                      <w:lang w:val="de-DE"/>
                    </w:rPr>
                  </w:pPr>
                  <w:r w:rsidRPr="00EA1835">
                    <w:rPr>
                      <w:lang w:val="de-DE"/>
                    </w:rPr>
                    <w:t>2. Các kiểu ăn mòn kim loại</w:t>
                  </w:r>
                </w:p>
                <w:p w:rsidR="009F5844" w:rsidRPr="00EA1835" w:rsidRDefault="009F5844" w:rsidP="009F5844">
                  <w:r w:rsidRPr="00EA1835">
                    <w:rPr>
                      <w:lang w:val="de-DE"/>
                    </w:rPr>
                    <w:t>2.1. Ăn mòn hóa học</w:t>
                  </w:r>
                </w:p>
                <w:p w:rsidR="009F5844" w:rsidRPr="00EA1835" w:rsidRDefault="009F5844" w:rsidP="009F5844">
                  <w:pPr>
                    <w:rPr>
                      <w:lang w:val="de-DE"/>
                    </w:rPr>
                  </w:pPr>
                  <w:r w:rsidRPr="00EA1835">
                    <w:rPr>
                      <w:lang w:val="de-DE"/>
                    </w:rPr>
                    <w:t>2.2. Ăn mòn điện hóa học</w:t>
                  </w:r>
                </w:p>
                <w:p w:rsidR="009F5844" w:rsidRPr="00EA1835" w:rsidRDefault="009F5844" w:rsidP="009F5844">
                  <w:r w:rsidRPr="00EA1835">
                    <w:rPr>
                      <w:lang w:val="de-DE"/>
                    </w:rPr>
                    <w:t>3. Phương pháp chống ăn mòn kim loại</w:t>
                  </w:r>
                </w:p>
                <w:p w:rsidR="009F5844" w:rsidRPr="00EA1835" w:rsidRDefault="009F5844" w:rsidP="009F5844">
                  <w:pPr>
                    <w:rPr>
                      <w:lang w:val="de-DE"/>
                    </w:rPr>
                  </w:pPr>
                  <w:r w:rsidRPr="00EA1835">
                    <w:rPr>
                      <w:lang w:val="de-DE"/>
                    </w:rPr>
                    <w:t xml:space="preserve">3.1. Phương pháp bảo vệ bề mặt: </w:t>
                  </w:r>
                  <w:r w:rsidRPr="00EA1835">
                    <w:rPr>
                      <w:rFonts w:eastAsia="SimSun"/>
                      <w:lang w:val="it-IT"/>
                    </w:rPr>
                    <w:t>Dùng những chất bền với môi trường phủ lên bề mặt kim loại.</w:t>
                  </w:r>
                </w:p>
                <w:p w:rsidR="009F5844" w:rsidRPr="00EA1835" w:rsidRDefault="009F5844" w:rsidP="009F5844">
                  <w:pPr>
                    <w:rPr>
                      <w:lang w:val="de-DE"/>
                    </w:rPr>
                  </w:pPr>
                </w:p>
                <w:p w:rsidR="009F5844" w:rsidRPr="00EA1835" w:rsidRDefault="009F5844" w:rsidP="009F5844">
                  <w:pPr>
                    <w:rPr>
                      <w:lang w:val="de-DE"/>
                    </w:rPr>
                  </w:pPr>
                  <w:r w:rsidRPr="00EA1835">
                    <w:rPr>
                      <w:lang w:val="de-DE"/>
                    </w:rPr>
                    <w:t>3.2. Phương pháp bảo vệ điện hóa</w:t>
                  </w:r>
                </w:p>
                <w:p w:rsidR="009F5844" w:rsidRPr="00EA1835" w:rsidRDefault="009F5844" w:rsidP="009F5844">
                  <w:pPr>
                    <w:rPr>
                      <w:bCs/>
                    </w:rPr>
                  </w:pPr>
                  <w:r w:rsidRPr="00EA1835">
                    <w:rPr>
                      <w:bCs/>
                    </w:rPr>
                    <w:t>Nối kim loại này với kim loại khác có tính khử mạnh hơn.</w:t>
                  </w:r>
                </w:p>
              </w:tc>
              <w:tc>
                <w:tcPr>
                  <w:tcW w:w="2700" w:type="dxa"/>
                </w:tcPr>
                <w:p w:rsidR="009F5844" w:rsidRPr="00EA1835" w:rsidRDefault="009F5844" w:rsidP="009F5844">
                  <w:pPr>
                    <w:rPr>
                      <w:lang w:val="de-DE"/>
                    </w:rPr>
                  </w:pPr>
                </w:p>
                <w:p w:rsidR="009F5844" w:rsidRPr="00EA1835" w:rsidRDefault="009F5844" w:rsidP="009F5844">
                  <w:pPr>
                    <w:rPr>
                      <w:lang w:val="de-DE"/>
                    </w:rPr>
                  </w:pPr>
                  <w:r w:rsidRPr="00EA1835">
                    <w:rPr>
                      <w:lang w:val="de-DE"/>
                    </w:rPr>
                    <w:t>Giảng viên trình bày, giải thích nội dung bằng lời và cho thí dụ minh họa.</w:t>
                  </w:r>
                </w:p>
                <w:p w:rsidR="009F5844" w:rsidRPr="00EA1835" w:rsidRDefault="009F5844" w:rsidP="009F5844">
                  <w:pPr>
                    <w:pStyle w:val="NormalWeb"/>
                    <w:spacing w:before="0" w:beforeAutospacing="0" w:after="0" w:afterAutospacing="0"/>
                    <w:jc w:val="both"/>
                    <w:rPr>
                      <w:vertAlign w:val="subscript"/>
                    </w:rPr>
                  </w:pPr>
                  <w:r w:rsidRPr="00EA1835">
                    <w:t>3Fe + 4H</w:t>
                  </w:r>
                  <w:r w:rsidRPr="00EA1835">
                    <w:rPr>
                      <w:vertAlign w:val="subscript"/>
                    </w:rPr>
                    <w:t>2</w:t>
                  </w:r>
                  <w:r w:rsidRPr="00EA1835">
                    <w:t xml:space="preserve">O </w:t>
                  </w:r>
                  <w:r w:rsidRPr="00EA1835">
                    <w:rPr>
                      <w:position w:val="-6"/>
                    </w:rPr>
                    <w:object w:dxaOrig="680" w:dyaOrig="360">
                      <v:shape id="_x0000_i1026" type="#_x0000_t75" style="width:17.25pt;height:17.25pt" o:ole="">
                        <v:imagedata r:id="rId15" o:title=""/>
                      </v:shape>
                      <o:OLEObject Type="Embed" ProgID="Equation.DSMT4" ShapeID="_x0000_i1026" DrawAspect="Content" ObjectID="_1581850611" r:id="rId16"/>
                    </w:object>
                  </w:r>
                  <w:r w:rsidRPr="00EA1835">
                    <w:t>Fe</w:t>
                  </w:r>
                  <w:r w:rsidRPr="00EA1835">
                    <w:rPr>
                      <w:vertAlign w:val="subscript"/>
                    </w:rPr>
                    <w:t>2</w:t>
                  </w:r>
                  <w:r w:rsidRPr="00EA1835">
                    <w:t>O</w:t>
                  </w:r>
                  <w:r w:rsidRPr="00EA1835">
                    <w:rPr>
                      <w:vertAlign w:val="subscript"/>
                    </w:rPr>
                    <w:t>3</w:t>
                  </w:r>
                  <w:r w:rsidRPr="00EA1835">
                    <w:t xml:space="preserve"> + 4H</w:t>
                  </w:r>
                  <w:r w:rsidRPr="00EA1835">
                    <w:rPr>
                      <w:vertAlign w:val="subscript"/>
                    </w:rPr>
                    <w:t>2</w:t>
                  </w:r>
                </w:p>
                <w:p w:rsidR="009F5844" w:rsidRPr="00EA1835" w:rsidRDefault="009F5844" w:rsidP="009F5844">
                  <w:pPr>
                    <w:pStyle w:val="NormalWeb"/>
                    <w:spacing w:before="0" w:beforeAutospacing="0" w:after="0" w:afterAutospacing="0"/>
                    <w:jc w:val="both"/>
                  </w:pPr>
                  <w:r w:rsidRPr="00EA1835">
                    <w:t>2Fe  + 3Cl</w:t>
                  </w:r>
                  <w:r w:rsidRPr="00EA1835">
                    <w:rPr>
                      <w:vertAlign w:val="subscript"/>
                    </w:rPr>
                    <w:t>2</w:t>
                  </w:r>
                  <w:r w:rsidRPr="00EA1835">
                    <w:t xml:space="preserve"> </w:t>
                  </w:r>
                  <w:r w:rsidRPr="00EA1835">
                    <w:rPr>
                      <w:position w:val="-6"/>
                    </w:rPr>
                    <w:object w:dxaOrig="680" w:dyaOrig="360">
                      <v:shape id="_x0000_i1027" type="#_x0000_t75" style="width:34.5pt;height:18.75pt" o:ole="">
                        <v:imagedata r:id="rId15" o:title=""/>
                      </v:shape>
                      <o:OLEObject Type="Embed" ProgID="Equation.DSMT4" ShapeID="_x0000_i1027" DrawAspect="Content" ObjectID="_1581850612" r:id="rId17"/>
                    </w:object>
                  </w:r>
                  <w:r w:rsidRPr="00EA1835">
                    <w:t>2FeCl</w:t>
                  </w:r>
                  <w:r w:rsidRPr="00EA1835">
                    <w:rPr>
                      <w:vertAlign w:val="subscript"/>
                    </w:rPr>
                    <w:t>3</w:t>
                  </w:r>
                </w:p>
                <w:p w:rsidR="009F5844" w:rsidRPr="00EA1835" w:rsidRDefault="009F5844" w:rsidP="009F5844">
                  <w:r w:rsidRPr="00EA1835">
                    <w:t>3Fe  + 2O</w:t>
                  </w:r>
                  <w:r w:rsidRPr="00EA1835">
                    <w:rPr>
                      <w:vertAlign w:val="subscript"/>
                    </w:rPr>
                    <w:t>2</w:t>
                  </w:r>
                  <w:r w:rsidRPr="00EA1835">
                    <w:t xml:space="preserve"> </w:t>
                  </w:r>
                  <w:r w:rsidRPr="00EA1835">
                    <w:rPr>
                      <w:position w:val="-6"/>
                    </w:rPr>
                    <w:object w:dxaOrig="680" w:dyaOrig="360">
                      <v:shape id="_x0000_i1028" type="#_x0000_t75" style="width:34.5pt;height:18.75pt" o:ole="">
                        <v:imagedata r:id="rId15" o:title=""/>
                      </v:shape>
                      <o:OLEObject Type="Embed" ProgID="Equation.DSMT4" ShapeID="_x0000_i1028" DrawAspect="Content" ObjectID="_1581850613" r:id="rId18"/>
                    </w:object>
                  </w:r>
                  <w:r w:rsidRPr="00EA1835">
                    <w:t>Fe</w:t>
                  </w:r>
                  <w:r w:rsidRPr="00EA1835">
                    <w:rPr>
                      <w:vertAlign w:val="subscript"/>
                    </w:rPr>
                    <w:t>3</w:t>
                  </w:r>
                  <w:r w:rsidRPr="00EA1835">
                    <w:t>O</w:t>
                  </w:r>
                  <w:r w:rsidRPr="00EA1835">
                    <w:rPr>
                      <w:vertAlign w:val="subscript"/>
                    </w:rPr>
                    <w:t>4</w:t>
                  </w:r>
                </w:p>
                <w:p w:rsidR="009F5844" w:rsidRPr="00EA1835" w:rsidRDefault="009F5844" w:rsidP="009F5844">
                  <w:pPr>
                    <w:autoSpaceDE w:val="0"/>
                    <w:autoSpaceDN w:val="0"/>
                    <w:adjustRightInd w:val="0"/>
                    <w:spacing w:before="120"/>
                    <w:jc w:val="both"/>
                    <w:rPr>
                      <w:rFonts w:eastAsia="SimSun"/>
                      <w:lang w:val="it-IT"/>
                    </w:rPr>
                  </w:pPr>
                  <w:r w:rsidRPr="00EA1835">
                    <w:rPr>
                      <w:lang w:val="de-DE"/>
                    </w:rPr>
                    <w:t xml:space="preserve">Thí dụ: </w:t>
                  </w:r>
                  <w:r w:rsidRPr="00EA1835">
                    <w:rPr>
                      <w:rFonts w:eastAsia="SimSun"/>
                      <w:lang w:val="it-IT"/>
                    </w:rPr>
                    <w:t>Các loại sơn chống gỉ, vecni, dầu mỡ, tráng men, phủ hợp chất polime...</w:t>
                  </w:r>
                </w:p>
                <w:p w:rsidR="009F5844" w:rsidRPr="00EA1835" w:rsidRDefault="009F5844" w:rsidP="009F5844">
                  <w:pPr>
                    <w:autoSpaceDE w:val="0"/>
                    <w:autoSpaceDN w:val="0"/>
                    <w:adjustRightInd w:val="0"/>
                    <w:spacing w:before="120"/>
                    <w:jc w:val="both"/>
                    <w:rPr>
                      <w:rFonts w:eastAsia="SimSun"/>
                      <w:lang w:val="it-IT"/>
                    </w:rPr>
                  </w:pPr>
                </w:p>
                <w:p w:rsidR="009F5844" w:rsidRPr="00EA1835" w:rsidRDefault="009F5844" w:rsidP="009F5844">
                  <w:pPr>
                    <w:rPr>
                      <w:lang w:val="de-DE"/>
                    </w:rPr>
                  </w:pPr>
                </w:p>
                <w:p w:rsidR="009F5844" w:rsidRPr="00EA1835" w:rsidRDefault="009F5844" w:rsidP="009F5844">
                  <w:pPr>
                    <w:rPr>
                      <w:lang w:val="nb-NO"/>
                    </w:rPr>
                  </w:pPr>
                  <w:r w:rsidRPr="00EA1835">
                    <w:rPr>
                      <w:lang w:val="de-DE"/>
                    </w:rPr>
                    <w:lastRenderedPageBreak/>
                    <w:t>Giảng viên giải thích và hướng dẫn giải b</w:t>
                  </w:r>
                  <w:r w:rsidRPr="00EA1835">
                    <w:t xml:space="preserve">ài tập 55 – 58 trang 42 trong giáo trình. </w:t>
                  </w:r>
                </w:p>
              </w:tc>
              <w:tc>
                <w:tcPr>
                  <w:tcW w:w="2430" w:type="dxa"/>
                </w:tcPr>
                <w:p w:rsidR="009F5844" w:rsidRPr="00EA1835" w:rsidRDefault="009F5844" w:rsidP="009F5844">
                  <w:pPr>
                    <w:rPr>
                      <w:lang w:val="nb-NO"/>
                    </w:rPr>
                  </w:pPr>
                </w:p>
                <w:p w:rsidR="009F5844" w:rsidRPr="00EA1835" w:rsidRDefault="009F5844" w:rsidP="009F5844">
                  <w:pPr>
                    <w:rPr>
                      <w:lang w:val="de-DE"/>
                    </w:rPr>
                  </w:pPr>
                  <w:r w:rsidRPr="00EA1835">
                    <w:rPr>
                      <w:lang w:val="de-DE"/>
                    </w:rPr>
                    <w:t>Học sinh lắng nghe và ghi chép những nội dung cần thiết.</w:t>
                  </w:r>
                </w:p>
                <w:p w:rsidR="009F5844" w:rsidRPr="00EA1835" w:rsidRDefault="009F5844" w:rsidP="009F5844">
                  <w:pPr>
                    <w:rPr>
                      <w:lang w:val="de-DE"/>
                    </w:rPr>
                  </w:pPr>
                </w:p>
                <w:p w:rsidR="009F5844" w:rsidRPr="00EA1835" w:rsidRDefault="009F5844" w:rsidP="009F5844">
                  <w:pPr>
                    <w:rPr>
                      <w:lang w:val="nb-NO"/>
                    </w:rPr>
                  </w:pPr>
                </w:p>
                <w:p w:rsidR="009F5844" w:rsidRPr="00EA1835" w:rsidRDefault="009F5844" w:rsidP="009F5844">
                  <w:pPr>
                    <w:rPr>
                      <w:lang w:val="nb-NO"/>
                    </w:rPr>
                  </w:pPr>
                </w:p>
                <w:p w:rsidR="009F5844" w:rsidRPr="00EA1835" w:rsidRDefault="009F5844" w:rsidP="009F5844">
                  <w:pPr>
                    <w:rPr>
                      <w:lang w:val="nb-NO"/>
                    </w:rPr>
                  </w:pPr>
                </w:p>
                <w:p w:rsidR="009F5844" w:rsidRPr="00EA1835" w:rsidRDefault="009F5844" w:rsidP="009F5844">
                  <w:pPr>
                    <w:rPr>
                      <w:lang w:val="nb-NO"/>
                    </w:rPr>
                  </w:pPr>
                </w:p>
                <w:p w:rsidR="009F5844" w:rsidRPr="00EA1835" w:rsidRDefault="009F5844" w:rsidP="009F5844">
                  <w:pPr>
                    <w:rPr>
                      <w:lang w:val="nb-NO"/>
                    </w:rPr>
                  </w:pPr>
                </w:p>
                <w:p w:rsidR="009F5844" w:rsidRPr="00EA1835" w:rsidRDefault="009F5844" w:rsidP="009F5844">
                  <w:pPr>
                    <w:rPr>
                      <w:lang w:val="nb-NO"/>
                    </w:rPr>
                  </w:pPr>
                </w:p>
                <w:p w:rsidR="009F5844" w:rsidRPr="00EA1835" w:rsidRDefault="009F5844" w:rsidP="009F5844">
                  <w:pPr>
                    <w:rPr>
                      <w:lang w:val="nb-NO"/>
                    </w:rPr>
                  </w:pPr>
                  <w:r w:rsidRPr="00EA1835">
                    <w:rPr>
                      <w:lang w:val="nb-NO"/>
                    </w:rPr>
                    <w:t>Học s</w:t>
                  </w:r>
                  <w:r w:rsidRPr="00EA1835">
                    <w:rPr>
                      <w:lang w:val="nb-NO"/>
                    </w:rPr>
                    <w:cr/>
                    <w:t>nh lắng nghe và làm các bài tập theo hướng dẫn.</w:t>
                  </w:r>
                </w:p>
              </w:tc>
              <w:tc>
                <w:tcPr>
                  <w:tcW w:w="1067" w:type="dxa"/>
                </w:tcPr>
                <w:p w:rsidR="009F5844" w:rsidRPr="00EA1835" w:rsidRDefault="009F5844" w:rsidP="009F5844">
                  <w:pPr>
                    <w:rPr>
                      <w:i/>
                      <w:lang w:val="de-DE"/>
                    </w:rPr>
                  </w:pPr>
                </w:p>
                <w:p w:rsidR="009F5844" w:rsidRPr="00EA1835" w:rsidRDefault="009F5844" w:rsidP="009F5844">
                  <w:pPr>
                    <w:rPr>
                      <w:i/>
                      <w:lang w:val="de-DE"/>
                    </w:rPr>
                  </w:pPr>
                </w:p>
                <w:p w:rsidR="009F5844" w:rsidRPr="00EA1835" w:rsidRDefault="009F5844" w:rsidP="009F5844">
                  <w:pPr>
                    <w:rPr>
                      <w:lang w:val="de-DE"/>
                    </w:rPr>
                  </w:pPr>
                </w:p>
                <w:p w:rsidR="009F5844" w:rsidRPr="00EA1835" w:rsidRDefault="009F5844" w:rsidP="009F5844">
                  <w:pPr>
                    <w:jc w:val="center"/>
                    <w:rPr>
                      <w:i/>
                      <w:lang w:val="de-DE"/>
                    </w:rPr>
                  </w:pPr>
                </w:p>
                <w:p w:rsidR="009F5844" w:rsidRPr="00EA1835" w:rsidRDefault="009F5844" w:rsidP="009F5844">
                  <w:pPr>
                    <w:ind w:left="5"/>
                    <w:rPr>
                      <w:i/>
                      <w:lang w:val="de-DE"/>
                    </w:rPr>
                  </w:pPr>
                </w:p>
                <w:p w:rsidR="009F5844" w:rsidRPr="00EA1835" w:rsidRDefault="009F5844" w:rsidP="009F5844">
                  <w:pPr>
                    <w:jc w:val="center"/>
                    <w:rPr>
                      <w:lang w:val="de-DE"/>
                    </w:rPr>
                  </w:pPr>
                  <w:r w:rsidRPr="00EA1835">
                    <w:rPr>
                      <w:lang w:val="de-DE"/>
                    </w:rPr>
                    <w:t xml:space="preserve"> 73 phút</w:t>
                  </w:r>
                </w:p>
              </w:tc>
            </w:tr>
            <w:tr w:rsidR="009F5844" w:rsidRPr="004978A0" w:rsidTr="00F81C9E">
              <w:tc>
                <w:tcPr>
                  <w:tcW w:w="631" w:type="dxa"/>
                </w:tcPr>
                <w:p w:rsidR="009F5844" w:rsidRPr="00EA1835" w:rsidRDefault="009F5844" w:rsidP="009F5844">
                  <w:pPr>
                    <w:jc w:val="center"/>
                  </w:pPr>
                  <w:r w:rsidRPr="00EA1835">
                    <w:lastRenderedPageBreak/>
                    <w:t>3</w:t>
                  </w:r>
                </w:p>
              </w:tc>
              <w:tc>
                <w:tcPr>
                  <w:tcW w:w="3486" w:type="dxa"/>
                </w:tcPr>
                <w:p w:rsidR="009F5844" w:rsidRPr="00EA1835" w:rsidRDefault="009F5844" w:rsidP="009F5844">
                  <w:pPr>
                    <w:rPr>
                      <w:b/>
                      <w:lang w:val="nb-NO"/>
                    </w:rPr>
                  </w:pPr>
                  <w:r w:rsidRPr="00EA1835">
                    <w:rPr>
                      <w:b/>
                      <w:bCs/>
                      <w:u w:val="single"/>
                      <w:lang w:val="nb-NO"/>
                    </w:rPr>
                    <w:t>Củng cố kiến thức và kết thúc bài</w:t>
                  </w:r>
                </w:p>
                <w:p w:rsidR="009F5844" w:rsidRPr="00EA1835" w:rsidRDefault="009F5844" w:rsidP="009F5844">
                  <w:pPr>
                    <w:tabs>
                      <w:tab w:val="left" w:leader="dot" w:pos="9498"/>
                    </w:tabs>
                  </w:pPr>
                  <w:r w:rsidRPr="00EA1835">
                    <w:t>1. Các kiểu ăn mòn kim loại</w:t>
                  </w:r>
                </w:p>
                <w:p w:rsidR="009F5844" w:rsidRPr="00EA1835" w:rsidRDefault="009F5844" w:rsidP="009F5844">
                  <w:pPr>
                    <w:tabs>
                      <w:tab w:val="left" w:leader="dot" w:pos="9498"/>
                    </w:tabs>
                  </w:pPr>
                  <w:r w:rsidRPr="00EA1835">
                    <w:t>2. Các phương pháp chống ăn mòn kim loại</w:t>
                  </w:r>
                </w:p>
                <w:p w:rsidR="009F5844" w:rsidRPr="00EA1835" w:rsidRDefault="009F5844" w:rsidP="009F5844">
                  <w:pPr>
                    <w:rPr>
                      <w:bCs/>
                      <w:u w:val="single"/>
                      <w:lang w:val="nb-NO"/>
                    </w:rPr>
                  </w:pPr>
                </w:p>
              </w:tc>
              <w:tc>
                <w:tcPr>
                  <w:tcW w:w="2700" w:type="dxa"/>
                </w:tcPr>
                <w:p w:rsidR="009F5844" w:rsidRPr="00EA1835" w:rsidRDefault="009F5844" w:rsidP="009F5844">
                  <w:pPr>
                    <w:rPr>
                      <w:lang w:val="de-DE"/>
                    </w:rPr>
                  </w:pPr>
                </w:p>
                <w:p w:rsidR="009F5844" w:rsidRPr="00EA1835" w:rsidRDefault="009F5844" w:rsidP="009F5844">
                  <w:pPr>
                    <w:rPr>
                      <w:lang w:val="de-DE"/>
                    </w:rPr>
                  </w:pPr>
                  <w:r w:rsidRPr="00EA1835">
                    <w:rPr>
                      <w:lang w:val="de-DE"/>
                    </w:rPr>
                    <w:t>Giảng viên trình bày tóm tắt nội dung bằng lời</w:t>
                  </w:r>
                </w:p>
                <w:p w:rsidR="009F5844" w:rsidRPr="00EA1835" w:rsidRDefault="009F5844" w:rsidP="009F5844">
                  <w:pPr>
                    <w:jc w:val="center"/>
                    <w:rPr>
                      <w:i/>
                      <w:lang w:val="de-DE"/>
                    </w:rPr>
                  </w:pPr>
                </w:p>
              </w:tc>
              <w:tc>
                <w:tcPr>
                  <w:tcW w:w="2430" w:type="dxa"/>
                </w:tcPr>
                <w:p w:rsidR="009F5844" w:rsidRPr="00EA1835" w:rsidRDefault="009F5844" w:rsidP="009F5844"/>
                <w:p w:rsidR="009F5844" w:rsidRPr="00EA1835" w:rsidRDefault="009F5844" w:rsidP="009F5844">
                  <w:pPr>
                    <w:rPr>
                      <w:lang w:val="de-DE"/>
                    </w:rPr>
                  </w:pPr>
                  <w:r w:rsidRPr="00EA1835">
                    <w:rPr>
                      <w:lang w:val="de-DE"/>
                    </w:rPr>
                    <w:t>Học sinh lắng nghe và ghi chép những nội dung cần thiết.</w:t>
                  </w:r>
                </w:p>
                <w:p w:rsidR="009F5844" w:rsidRPr="00EA1835" w:rsidRDefault="009F5844" w:rsidP="009F5844">
                  <w:pPr>
                    <w:jc w:val="center"/>
                    <w:rPr>
                      <w:i/>
                      <w:lang w:val="de-DE"/>
                    </w:rPr>
                  </w:pPr>
                </w:p>
              </w:tc>
              <w:tc>
                <w:tcPr>
                  <w:tcW w:w="1067" w:type="dxa"/>
                </w:tcPr>
                <w:p w:rsidR="009F5844" w:rsidRPr="00EA1835" w:rsidRDefault="009F5844" w:rsidP="009F5844">
                  <w:pPr>
                    <w:jc w:val="both"/>
                  </w:pPr>
                </w:p>
                <w:p w:rsidR="009F5844" w:rsidRPr="00EA1835" w:rsidRDefault="009F5844" w:rsidP="009F5844">
                  <w:pPr>
                    <w:jc w:val="both"/>
                  </w:pPr>
                </w:p>
                <w:p w:rsidR="009F5844" w:rsidRPr="00EA1835" w:rsidRDefault="009F5844" w:rsidP="009F5844">
                  <w:pPr>
                    <w:jc w:val="both"/>
                  </w:pPr>
                  <w:r w:rsidRPr="00EA1835">
                    <w:t>10 phút</w:t>
                  </w:r>
                </w:p>
                <w:p w:rsidR="009F5844" w:rsidRPr="00EA1835" w:rsidRDefault="009F5844" w:rsidP="009F5844">
                  <w:pPr>
                    <w:jc w:val="center"/>
                    <w:rPr>
                      <w:i/>
                      <w:lang w:val="de-DE"/>
                    </w:rPr>
                  </w:pPr>
                </w:p>
              </w:tc>
            </w:tr>
            <w:tr w:rsidR="009F5844" w:rsidRPr="004978A0" w:rsidTr="00F81C9E">
              <w:tc>
                <w:tcPr>
                  <w:tcW w:w="631" w:type="dxa"/>
                </w:tcPr>
                <w:p w:rsidR="009F5844" w:rsidRPr="00EA1835" w:rsidRDefault="009F5844" w:rsidP="009F5844">
                  <w:pPr>
                    <w:jc w:val="center"/>
                  </w:pPr>
                  <w:r w:rsidRPr="00EA1835">
                    <w:t>4</w:t>
                  </w:r>
                </w:p>
              </w:tc>
              <w:tc>
                <w:tcPr>
                  <w:tcW w:w="3486" w:type="dxa"/>
                </w:tcPr>
                <w:p w:rsidR="009F5844" w:rsidRPr="00EA1835" w:rsidRDefault="009F5844" w:rsidP="009F5844">
                  <w:pPr>
                    <w:rPr>
                      <w:b/>
                      <w:bCs/>
                      <w:u w:val="single"/>
                      <w:lang w:val="pt-BR"/>
                    </w:rPr>
                  </w:pPr>
                  <w:r w:rsidRPr="00EA1835">
                    <w:rPr>
                      <w:b/>
                      <w:bCs/>
                      <w:u w:val="single"/>
                      <w:lang w:val="pt-BR"/>
                    </w:rPr>
                    <w:t>Hướng dẫn tự học</w:t>
                  </w:r>
                </w:p>
                <w:p w:rsidR="009F5844" w:rsidRPr="00EA1835" w:rsidRDefault="009F5844" w:rsidP="009F5844">
                  <w:pPr>
                    <w:rPr>
                      <w:lang w:val="pt-BR"/>
                    </w:rPr>
                  </w:pPr>
                  <w:r w:rsidRPr="00EA1835">
                    <w:rPr>
                      <w:lang w:val="pt-BR"/>
                    </w:rPr>
                    <w:t>- Bài tập 59, 60 trang 42 trong giáo trình.</w:t>
                  </w:r>
                </w:p>
                <w:p w:rsidR="009F5844" w:rsidRPr="00EA1835" w:rsidRDefault="009F5844" w:rsidP="009F5844">
                  <w:r w:rsidRPr="00EA1835">
                    <w:rPr>
                      <w:lang w:val="pt-BR"/>
                    </w:rPr>
                    <w:t xml:space="preserve">- Chuẩn bị </w:t>
                  </w:r>
                  <w:r w:rsidRPr="00EA1835">
                    <w:rPr>
                      <w:bCs/>
                    </w:rPr>
                    <w:t>Bài 73: Điều chế kim loại.</w:t>
                  </w:r>
                </w:p>
                <w:p w:rsidR="009F5844" w:rsidRPr="00EA1835" w:rsidRDefault="009F5844" w:rsidP="009F5844">
                  <w:pPr>
                    <w:rPr>
                      <w:bCs/>
                      <w:u w:val="single"/>
                      <w:lang w:val="nb-NO"/>
                    </w:rPr>
                  </w:pPr>
                </w:p>
                <w:p w:rsidR="009F5844" w:rsidRPr="00EA1835" w:rsidRDefault="009F5844" w:rsidP="009F5844">
                  <w:pPr>
                    <w:rPr>
                      <w:bCs/>
                      <w:u w:val="single"/>
                      <w:lang w:val="nb-NO"/>
                    </w:rPr>
                  </w:pPr>
                </w:p>
              </w:tc>
              <w:tc>
                <w:tcPr>
                  <w:tcW w:w="2700" w:type="dxa"/>
                </w:tcPr>
                <w:p w:rsidR="009F5844" w:rsidRPr="00EA1835" w:rsidRDefault="009F5844" w:rsidP="009F5844">
                  <w:pPr>
                    <w:rPr>
                      <w:lang w:val="pt-BR"/>
                    </w:rPr>
                  </w:pPr>
                </w:p>
                <w:p w:rsidR="009F5844" w:rsidRPr="00EA1835" w:rsidRDefault="009F5844" w:rsidP="009F5844">
                  <w:pPr>
                    <w:rPr>
                      <w:lang w:val="pt-BR"/>
                    </w:rPr>
                  </w:pPr>
                  <w:r w:rsidRPr="00EA1835">
                    <w:rPr>
                      <w:lang w:val="pt-BR"/>
                    </w:rPr>
                    <w:t>Nhắc nhở học sinh ôn tập, giải bài tập và chuẩn bị bài học tiếp theo.</w:t>
                  </w:r>
                </w:p>
              </w:tc>
              <w:tc>
                <w:tcPr>
                  <w:tcW w:w="2430" w:type="dxa"/>
                </w:tcPr>
                <w:p w:rsidR="009F5844" w:rsidRPr="00EA1835" w:rsidRDefault="009F5844" w:rsidP="009F5844">
                  <w:pPr>
                    <w:rPr>
                      <w:lang w:val="de-DE"/>
                    </w:rPr>
                  </w:pPr>
                </w:p>
                <w:p w:rsidR="009F5844" w:rsidRPr="00EA1835" w:rsidRDefault="009F5844" w:rsidP="009F5844">
                  <w:pPr>
                    <w:rPr>
                      <w:lang w:val="pt-BR"/>
                    </w:rPr>
                  </w:pPr>
                  <w:r w:rsidRPr="00EA1835">
                    <w:rPr>
                      <w:lang w:val="pt-BR"/>
                    </w:rPr>
                    <w:t>Học sinh giải bài tập, tự nghiên cứu nội dung mới trước khi lên lớp bằ</w:t>
                  </w:r>
                  <w:r w:rsidRPr="00EA1835">
                    <w:rPr>
                      <w:lang w:val="pt-BR"/>
                    </w:rPr>
                    <w:cr/>
                    <w:t>g giáo trình  môn học và thông</w:t>
                  </w:r>
                  <w:r w:rsidRPr="00EA1835">
                    <w:rPr>
                      <w:lang w:val="pt-BR"/>
                    </w:rPr>
                    <w:cr/>
                    <w:t>qua các tài liệu tham khảo.</w:t>
                  </w:r>
                </w:p>
              </w:tc>
              <w:tc>
                <w:tcPr>
                  <w:tcW w:w="1067" w:type="dxa"/>
                </w:tcPr>
                <w:p w:rsidR="009F5844" w:rsidRPr="00EA1835" w:rsidRDefault="009F5844" w:rsidP="009F5844">
                  <w:pPr>
                    <w:jc w:val="center"/>
                    <w:rPr>
                      <w:lang w:val="pt-BR"/>
                    </w:rPr>
                  </w:pPr>
                </w:p>
                <w:p w:rsidR="009F5844" w:rsidRPr="00EA1835" w:rsidRDefault="009F5844" w:rsidP="009F5844">
                  <w:pPr>
                    <w:rPr>
                      <w:lang w:val="pt-BR"/>
                    </w:rPr>
                  </w:pPr>
                  <w:r w:rsidRPr="00EA1835">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922"/>
              <w:gridCol w:w="6922"/>
            </w:tblGrid>
            <w:tr w:rsidR="009F5844" w:rsidRPr="004978A0" w:rsidTr="009F5844">
              <w:trPr>
                <w:trHeight w:val="1943"/>
              </w:trPr>
              <w:tc>
                <w:tcPr>
                  <w:tcW w:w="3185" w:type="dxa"/>
                </w:tcPr>
                <w:p w:rsidR="009F5844" w:rsidRPr="00242273" w:rsidRDefault="009F5844" w:rsidP="009F5844">
                  <w:pPr>
                    <w:rPr>
                      <w:b/>
                      <w:u w:val="single"/>
                      <w:lang w:val="pt-BR"/>
                    </w:rPr>
                  </w:pPr>
                </w:p>
                <w:p w:rsidR="009F5844" w:rsidRPr="00242273" w:rsidRDefault="009F5844" w:rsidP="009F5844">
                  <w:pPr>
                    <w:rPr>
                      <w:b/>
                      <w:u w:val="single"/>
                      <w:lang w:val="pt-BR"/>
                    </w:rPr>
                  </w:pPr>
                </w:p>
                <w:p w:rsidR="009F5844" w:rsidRPr="00242273" w:rsidRDefault="009F5844" w:rsidP="009F5844">
                  <w:pPr>
                    <w:rPr>
                      <w:b/>
                      <w:u w:val="single"/>
                      <w:lang w:val="pt-BR"/>
                    </w:rPr>
                  </w:pPr>
                  <w:r w:rsidRPr="00242273">
                    <w:rPr>
                      <w:b/>
                      <w:u w:val="single"/>
                      <w:lang w:val="pt-BR"/>
                    </w:rPr>
                    <w:t xml:space="preserve">Nguồn tài liệu tham khảo </w:t>
                  </w:r>
                </w:p>
              </w:tc>
              <w:tc>
                <w:tcPr>
                  <w:tcW w:w="6922" w:type="dxa"/>
                </w:tcPr>
                <w:p w:rsidR="009F5844" w:rsidRPr="00242273" w:rsidRDefault="009F5844" w:rsidP="009F5844">
                  <w:pPr>
                    <w:jc w:val="both"/>
                  </w:pPr>
                  <w:r w:rsidRPr="00242273">
                    <w:t xml:space="preserve">1. </w:t>
                  </w:r>
                  <w:r w:rsidRPr="00242273">
                    <w:rPr>
                      <w:i/>
                      <w:iCs/>
                    </w:rPr>
                    <w:t xml:space="preserve">Giáo trình hóa học 4, </w:t>
                  </w:r>
                  <w:r w:rsidRPr="00242273">
                    <w:t>Trường CĐ lý tự trọng Tp. HCM, năm 2018.</w:t>
                  </w:r>
                </w:p>
                <w:p w:rsidR="009F5844" w:rsidRPr="00242273" w:rsidRDefault="009F5844" w:rsidP="009F5844">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9F5844" w:rsidRPr="00242273" w:rsidRDefault="009F5844" w:rsidP="009F5844">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922" w:type="dxa"/>
                </w:tcPr>
                <w:p w:rsidR="009F5844" w:rsidRPr="004978A0" w:rsidRDefault="009F5844" w:rsidP="009F5844">
                  <w:pPr>
                    <w:rPr>
                      <w:bCs/>
                    </w:rPr>
                  </w:pPr>
                  <w:r w:rsidRPr="004978A0">
                    <w:rPr>
                      <w:bCs/>
                    </w:rPr>
                    <w:t xml:space="preserve"> </w:t>
                  </w:r>
                </w:p>
                <w:p w:rsidR="009F5844" w:rsidRPr="004978A0" w:rsidRDefault="009F5844" w:rsidP="009F5844">
                  <w:pPr>
                    <w:rPr>
                      <w:b/>
                      <w:lang w:val="pt-BR"/>
                    </w:rPr>
                  </w:pPr>
                  <w:r w:rsidRPr="004978A0">
                    <w:rPr>
                      <w:b/>
                    </w:rPr>
                    <w:t xml:space="preserve"> </w:t>
                  </w:r>
                </w:p>
              </w:tc>
            </w:tr>
          </w:tbl>
          <w:p w:rsidR="009F5844" w:rsidRPr="004978A0" w:rsidRDefault="009F5844" w:rsidP="009F5844">
            <w:pPr>
              <w:jc w:val="both"/>
            </w:pPr>
          </w:p>
          <w:p w:rsidR="009F5844" w:rsidRPr="00D46EB3"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4978A0">
              <w:rPr>
                <w:b/>
              </w:rPr>
              <w:tab/>
            </w:r>
            <w:r w:rsidRPr="00D46EB3">
              <w:rPr>
                <w:lang w:val="pt-BR"/>
              </w:rPr>
              <w:t>Tp. Hồ Chí Minh,</w:t>
            </w:r>
            <w:r w:rsidRPr="00D46EB3">
              <w:t xml:space="preserve"> Ngày ….. tháng ….. năm ….. </w:t>
            </w:r>
          </w:p>
          <w:p w:rsidR="009F5844" w:rsidRPr="00D46EB3" w:rsidRDefault="00D46EB3" w:rsidP="009F5844">
            <w:pPr>
              <w:jc w:val="both"/>
              <w:rPr>
                <w:b/>
              </w:rPr>
            </w:pPr>
            <w:r>
              <w:rPr>
                <w:b/>
              </w:rPr>
              <w:t xml:space="preserve">          </w:t>
            </w:r>
            <w:r w:rsidR="009F5844" w:rsidRPr="00D46EB3">
              <w:rPr>
                <w:b/>
              </w:rPr>
              <w:t xml:space="preserve">Trưởng bộ môn                                                      </w:t>
            </w:r>
            <w:r w:rsidR="009F5844" w:rsidRPr="00D46EB3">
              <w:rPr>
                <w:b/>
              </w:rPr>
              <w:tab/>
            </w:r>
            <w:r w:rsidR="009F5844" w:rsidRPr="00D46EB3">
              <w:rPr>
                <w:b/>
              </w:rPr>
              <w:tab/>
            </w:r>
            <w:r w:rsidR="009F5844" w:rsidRPr="00D46EB3">
              <w:rPr>
                <w:b/>
              </w:rPr>
              <w:tab/>
              <w:t>Giảng viên</w:t>
            </w:r>
          </w:p>
          <w:p w:rsidR="00F73CE7" w:rsidRDefault="00D46EB3" w:rsidP="00F73CE7">
            <w:pPr>
              <w:spacing w:line="276" w:lineRule="auto"/>
              <w:rPr>
                <w:b/>
                <w:bCs/>
                <w:szCs w:val="22"/>
                <w:lang w:val="pt-BR"/>
              </w:rPr>
            </w:pPr>
            <w:r>
              <w:rPr>
                <w:b/>
                <w:bCs/>
                <w:szCs w:val="22"/>
                <w:lang w:val="pt-BR"/>
              </w:rPr>
              <w:t xml:space="preserve">    </w:t>
            </w:r>
            <w:r w:rsidR="00F73CE7" w:rsidRPr="00C40EAD">
              <w:rPr>
                <w:b/>
                <w:bCs/>
                <w:szCs w:val="22"/>
                <w:lang w:val="pt-BR"/>
              </w:rPr>
              <w:t xml:space="preserve">Nguyễn Thị </w:t>
            </w:r>
            <w:r w:rsidR="00F73CE7">
              <w:rPr>
                <w:b/>
                <w:bCs/>
                <w:szCs w:val="22"/>
                <w:lang w:val="pt-BR"/>
              </w:rPr>
              <w:t>Huyền Nga</w:t>
            </w: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9F5844" w:rsidRPr="002C60A8" w:rsidRDefault="009F5844" w:rsidP="002C60A8">
            <w:pPr>
              <w:tabs>
                <w:tab w:val="left" w:pos="2820"/>
                <w:tab w:val="center" w:pos="8519"/>
              </w:tabs>
              <w:rPr>
                <w:b/>
              </w:rPr>
            </w:pPr>
          </w:p>
          <w:p w:rsidR="009F5844" w:rsidRPr="004978A0" w:rsidRDefault="009F5844" w:rsidP="009F5844">
            <w:pPr>
              <w:jc w:val="both"/>
            </w:pPr>
          </w:p>
          <w:tbl>
            <w:tblPr>
              <w:tblW w:w="0" w:type="auto"/>
              <w:tblLook w:val="01E0" w:firstRow="1" w:lastRow="1" w:firstColumn="1" w:lastColumn="1" w:noHBand="0" w:noVBand="0"/>
            </w:tblPr>
            <w:tblGrid>
              <w:gridCol w:w="2943"/>
              <w:gridCol w:w="7230"/>
            </w:tblGrid>
            <w:tr w:rsidR="009F5844" w:rsidRPr="00EA1835" w:rsidTr="009F5844">
              <w:tc>
                <w:tcPr>
                  <w:tcW w:w="2943" w:type="dxa"/>
                  <w:shd w:val="clear" w:color="auto" w:fill="auto"/>
                </w:tcPr>
                <w:p w:rsidR="009F5844" w:rsidRPr="00EA1835" w:rsidRDefault="009F5844" w:rsidP="009F5844">
                  <w:pPr>
                    <w:rPr>
                      <w:lang w:val="pt-BR"/>
                    </w:rPr>
                  </w:pPr>
                  <w:r w:rsidRPr="00EA1835">
                    <w:rPr>
                      <w:lang w:val="pt-BR"/>
                    </w:rPr>
                    <w:t>Giáo án số: 14</w:t>
                  </w:r>
                </w:p>
              </w:tc>
              <w:tc>
                <w:tcPr>
                  <w:tcW w:w="7230" w:type="dxa"/>
                  <w:shd w:val="clear" w:color="auto" w:fill="auto"/>
                </w:tcPr>
                <w:p w:rsidR="009F5844" w:rsidRPr="00EA1835" w:rsidRDefault="009F5844" w:rsidP="009F5844">
                  <w:r w:rsidRPr="00EA1835">
                    <w:t>Thời gian thực hiện: 03 tiết</w:t>
                  </w:r>
                </w:p>
                <w:p w:rsidR="009F5844" w:rsidRPr="00EA1835" w:rsidRDefault="009F5844" w:rsidP="009F5844">
                  <w:r w:rsidRPr="00EA1835">
                    <w:t xml:space="preserve">Tên chương: </w:t>
                  </w:r>
                  <w:r w:rsidRPr="00EA1835">
                    <w:rPr>
                      <w:b/>
                    </w:rPr>
                    <w:t>Chương XX:  Đại cương về kim loại</w:t>
                  </w:r>
                </w:p>
                <w:p w:rsidR="009F5844" w:rsidRPr="00EA1835" w:rsidRDefault="009F5844" w:rsidP="009F5844">
                  <w:r w:rsidRPr="00EA1835">
                    <w:t>Thực hiện ngày.</w:t>
                  </w:r>
                  <w:r w:rsidRPr="00EA1835">
                    <w:cr/>
                    <w:t>...... tháng ...... năm ……</w:t>
                  </w:r>
                </w:p>
              </w:tc>
            </w:tr>
          </w:tbl>
          <w:p w:rsidR="009F5844" w:rsidRPr="004978A0" w:rsidRDefault="009F5844" w:rsidP="009F5844">
            <w:pPr>
              <w:ind w:left="1440" w:hanging="1440"/>
              <w:jc w:val="center"/>
              <w:rPr>
                <w:b/>
              </w:rPr>
            </w:pPr>
          </w:p>
          <w:p w:rsidR="009F5844" w:rsidRPr="00EA1835" w:rsidRDefault="009F5844" w:rsidP="009F5844">
            <w:pPr>
              <w:rPr>
                <w:b/>
              </w:rPr>
            </w:pPr>
            <w:r w:rsidRPr="004978A0">
              <w:t xml:space="preserve">Tên bài học:        </w:t>
            </w:r>
            <w:r w:rsidRPr="004978A0">
              <w:tab/>
            </w:r>
            <w:r w:rsidRPr="004978A0">
              <w:tab/>
            </w:r>
            <w:r w:rsidRPr="00EA1835">
              <w:rPr>
                <w:b/>
                <w:bCs/>
                <w:lang w:val="de-DE"/>
              </w:rPr>
              <w:t>Bài 73:</w:t>
            </w:r>
            <w:r w:rsidRPr="00EA1835">
              <w:rPr>
                <w:b/>
                <w:bCs/>
                <w:i/>
                <w:lang w:val="de-DE"/>
              </w:rPr>
              <w:t xml:space="preserve">     </w:t>
            </w:r>
            <w:r w:rsidRPr="00EA1835">
              <w:rPr>
                <w:b/>
              </w:rPr>
              <w:t>ĐIỀU CHẾ KIM LOẠI</w:t>
            </w:r>
          </w:p>
          <w:p w:rsidR="00E71642" w:rsidRPr="00CF6B9C" w:rsidRDefault="00E71642" w:rsidP="00E71642">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9F5844" w:rsidRPr="008355E4" w:rsidRDefault="009F5844" w:rsidP="009F5844">
            <w:pPr>
              <w:jc w:val="both"/>
            </w:pPr>
            <w:r w:rsidRPr="004978A0">
              <w:rPr>
                <w:b/>
              </w:rPr>
              <w:t xml:space="preserve">- </w:t>
            </w:r>
            <w:r w:rsidR="008355E4" w:rsidRPr="008355E4">
              <w:rPr>
                <w:szCs w:val="22"/>
                <w:lang w:val="vi-VN"/>
              </w:rPr>
              <w:t>Nêu</w:t>
            </w:r>
            <w:r w:rsidR="008355E4" w:rsidRPr="008355E4">
              <w:rPr>
                <w:szCs w:val="22"/>
                <w:lang w:val="it-IT"/>
              </w:rPr>
              <w:t xml:space="preserve"> được</w:t>
            </w:r>
            <w:r w:rsidRPr="008355E4">
              <w:t xml:space="preserve"> nguyên tắc chung về điều chế kim loại.</w:t>
            </w:r>
          </w:p>
          <w:p w:rsidR="009F5844" w:rsidRPr="008355E4" w:rsidRDefault="009F5844" w:rsidP="009F5844">
            <w:pPr>
              <w:jc w:val="both"/>
            </w:pPr>
            <w:r w:rsidRPr="008355E4">
              <w:t xml:space="preserve">- </w:t>
            </w:r>
            <w:r w:rsidR="008355E4" w:rsidRPr="008355E4">
              <w:rPr>
                <w:szCs w:val="22"/>
                <w:lang w:val="vi-VN"/>
              </w:rPr>
              <w:t>Nêu</w:t>
            </w:r>
            <w:r w:rsidR="008355E4" w:rsidRPr="008355E4">
              <w:rPr>
                <w:szCs w:val="22"/>
                <w:lang w:val="it-IT"/>
              </w:rPr>
              <w:t xml:space="preserve"> được</w:t>
            </w:r>
            <w:r w:rsidR="008355E4" w:rsidRPr="008355E4">
              <w:t xml:space="preserve"> </w:t>
            </w:r>
            <w:r w:rsidRPr="008355E4">
              <w:t xml:space="preserve">các phương pháp để điều chế kim loại. </w:t>
            </w:r>
          </w:p>
          <w:p w:rsidR="008355E4" w:rsidRPr="00DF4A56" w:rsidRDefault="008355E4" w:rsidP="008355E4">
            <w:pPr>
              <w:jc w:val="both"/>
              <w:outlineLvl w:val="0"/>
            </w:pPr>
            <w:r w:rsidRPr="00DF4A56">
              <w:rPr>
                <w:b/>
                <w:bCs/>
              </w:rPr>
              <w:t xml:space="preserve">2. Kĩ năng: </w:t>
            </w:r>
          </w:p>
          <w:p w:rsidR="009F5844" w:rsidRPr="008355E4" w:rsidRDefault="009F5844" w:rsidP="009F5844">
            <w:r w:rsidRPr="008355E4">
              <w:t>- Giải được các bài toán điều chế kim loại bằng phương pháp điện phân.</w:t>
            </w:r>
          </w:p>
          <w:p w:rsidR="008355E4" w:rsidRDefault="008355E4" w:rsidP="008355E4">
            <w:pPr>
              <w:rPr>
                <w:b/>
                <w:bCs/>
                <w:lang w:val="vi-VN"/>
              </w:rPr>
            </w:pPr>
            <w:r w:rsidRPr="00DF4A56">
              <w:rPr>
                <w:b/>
                <w:bCs/>
              </w:rPr>
              <w:t>3. Thái độ</w:t>
            </w:r>
          </w:p>
          <w:p w:rsidR="00375EBE" w:rsidRDefault="00407ECF" w:rsidP="008355E4">
            <w:pPr>
              <w:spacing w:line="276" w:lineRule="auto"/>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375EBE" w:rsidRDefault="00407ECF" w:rsidP="008355E4">
            <w:pPr>
              <w:spacing w:line="276" w:lineRule="auto"/>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w:t>
            </w:r>
          </w:p>
          <w:p w:rsidR="00407ECF" w:rsidRPr="008355E4" w:rsidRDefault="00407ECF" w:rsidP="008355E4">
            <w:pPr>
              <w:spacing w:line="276" w:lineRule="auto"/>
              <w:rPr>
                <w:szCs w:val="22"/>
                <w:lang w:val="vi-VN"/>
              </w:rPr>
            </w:pPr>
            <w:r w:rsidRPr="00C167C8">
              <w:rPr>
                <w:bCs/>
                <w:sz w:val="26"/>
                <w:szCs w:val="26"/>
              </w:rPr>
              <w:t xml:space="preserve"> sử dụng hợp lí tài nguyên.</w:t>
            </w:r>
          </w:p>
          <w:p w:rsidR="009F5844" w:rsidRPr="008355E4" w:rsidRDefault="009F5844" w:rsidP="009F5844">
            <w:pPr>
              <w:rPr>
                <w:b/>
                <w:lang w:val="it-IT"/>
              </w:rPr>
            </w:pPr>
            <w:r w:rsidRPr="008355E4">
              <w:rPr>
                <w:b/>
                <w:lang w:val="it-IT"/>
              </w:rPr>
              <w:t xml:space="preserve">Đồ dùng và phương tiện dạy học: </w:t>
            </w:r>
          </w:p>
          <w:p w:rsidR="009F5844" w:rsidRPr="008355E4" w:rsidRDefault="009F5844" w:rsidP="009F5844">
            <w:pPr>
              <w:rPr>
                <w:lang w:val="it-IT"/>
              </w:rPr>
            </w:pPr>
            <w:r w:rsidRPr="008355E4">
              <w:rPr>
                <w:lang w:val="it-IT"/>
              </w:rPr>
              <w:t>Bảng, phấn, máy tính, máy chiếu, presenter.</w:t>
            </w:r>
          </w:p>
          <w:p w:rsidR="009F5844" w:rsidRPr="008355E4" w:rsidRDefault="009F5844" w:rsidP="009F5844"/>
          <w:p w:rsidR="009F5844" w:rsidRPr="008355E4" w:rsidRDefault="00447146" w:rsidP="009F5844">
            <w:pPr>
              <w:jc w:val="both"/>
              <w:rPr>
                <w:lang w:val="de-DE"/>
              </w:rPr>
            </w:pPr>
            <w:r w:rsidRPr="00182269">
              <w:rPr>
                <w:b/>
                <w:szCs w:val="22"/>
                <w:lang w:val="it-IT"/>
              </w:rPr>
              <w:t xml:space="preserve">I. Ổn định lớp học:                                                 </w:t>
            </w:r>
            <w:r w:rsidR="009F5844" w:rsidRPr="008355E4">
              <w:t>Thời gian 05 phút</w:t>
            </w:r>
          </w:p>
          <w:p w:rsidR="009F5844" w:rsidRPr="008355E4" w:rsidRDefault="009F5844" w:rsidP="009F5844">
            <w:pPr>
              <w:jc w:val="both"/>
              <w:rPr>
                <w:lang w:val="de-DE"/>
              </w:rPr>
            </w:pPr>
            <w:r w:rsidRPr="008355E4">
              <w:rPr>
                <w:lang w:val="de-DE"/>
              </w:rPr>
              <w:t>Số học sinh vắng:…………Tên:…………………………..................................................................</w:t>
            </w:r>
          </w:p>
          <w:p w:rsidR="009F5844" w:rsidRPr="008355E4"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113"/>
              <w:gridCol w:w="2983"/>
              <w:gridCol w:w="2520"/>
              <w:gridCol w:w="1067"/>
            </w:tblGrid>
            <w:tr w:rsidR="009F5844" w:rsidRPr="004978A0" w:rsidTr="00F22D37">
              <w:trPr>
                <w:trHeight w:val="353"/>
              </w:trPr>
              <w:tc>
                <w:tcPr>
                  <w:tcW w:w="631"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3113" w:type="dxa"/>
                  <w:vMerge w:val="restart"/>
                </w:tcPr>
                <w:p w:rsidR="009F5844" w:rsidRPr="004978A0" w:rsidRDefault="009F5844" w:rsidP="009F5844"/>
                <w:p w:rsidR="009F5844" w:rsidRPr="004978A0" w:rsidRDefault="009F5844" w:rsidP="009F5844">
                  <w:r w:rsidRPr="004978A0">
                    <w:t>Nội dung giảng dạy</w:t>
                  </w:r>
                </w:p>
              </w:tc>
              <w:tc>
                <w:tcPr>
                  <w:tcW w:w="5503" w:type="dxa"/>
                  <w:gridSpan w:val="2"/>
                </w:tcPr>
                <w:p w:rsidR="009F5844" w:rsidRPr="004978A0" w:rsidRDefault="009F5844" w:rsidP="009F5844">
                  <w:pPr>
                    <w:jc w:val="center"/>
                  </w:pPr>
                  <w:r w:rsidRPr="004978A0">
                    <w:t>Hoạt động dạy học</w:t>
                  </w:r>
                </w:p>
              </w:tc>
              <w:tc>
                <w:tcPr>
                  <w:tcW w:w="1067" w:type="dxa"/>
                  <w:vMerge w:val="restart"/>
                </w:tcPr>
                <w:p w:rsidR="009F5844" w:rsidRPr="004978A0" w:rsidRDefault="009F5844" w:rsidP="009F5844">
                  <w:pPr>
                    <w:jc w:val="center"/>
                  </w:pPr>
                  <w:r w:rsidRPr="004978A0">
                    <w:t>Thời gian (phút)</w:t>
                  </w:r>
                </w:p>
              </w:tc>
            </w:tr>
            <w:tr w:rsidR="009F5844" w:rsidRPr="004978A0" w:rsidTr="00F22D37">
              <w:trPr>
                <w:trHeight w:val="386"/>
              </w:trPr>
              <w:tc>
                <w:tcPr>
                  <w:tcW w:w="631" w:type="dxa"/>
                  <w:vMerge/>
                </w:tcPr>
                <w:p w:rsidR="009F5844" w:rsidRPr="004978A0" w:rsidRDefault="009F5844" w:rsidP="009F5844">
                  <w:pPr>
                    <w:jc w:val="center"/>
                  </w:pPr>
                </w:p>
              </w:tc>
              <w:tc>
                <w:tcPr>
                  <w:tcW w:w="3113" w:type="dxa"/>
                  <w:vMerge/>
                </w:tcPr>
                <w:p w:rsidR="009F5844" w:rsidRPr="004978A0" w:rsidRDefault="009F5844" w:rsidP="009F5844"/>
              </w:tc>
              <w:tc>
                <w:tcPr>
                  <w:tcW w:w="2983"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52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1067" w:type="dxa"/>
                  <w:vMerge/>
                </w:tcPr>
                <w:p w:rsidR="009F5844" w:rsidRPr="004978A0" w:rsidRDefault="009F5844" w:rsidP="009F5844">
                  <w:pPr>
                    <w:jc w:val="center"/>
                  </w:pPr>
                </w:p>
              </w:tc>
            </w:tr>
            <w:tr w:rsidR="009F5844" w:rsidRPr="004978A0" w:rsidTr="00F22D37">
              <w:tc>
                <w:tcPr>
                  <w:tcW w:w="631" w:type="dxa"/>
                </w:tcPr>
                <w:p w:rsidR="009F5844" w:rsidRPr="008355E4" w:rsidRDefault="009F5844" w:rsidP="009F5844">
                  <w:pPr>
                    <w:jc w:val="center"/>
                  </w:pPr>
                  <w:r w:rsidRPr="008355E4">
                    <w:t>1</w:t>
                  </w:r>
                </w:p>
              </w:tc>
              <w:tc>
                <w:tcPr>
                  <w:tcW w:w="3113" w:type="dxa"/>
                </w:tcPr>
                <w:p w:rsidR="009F5844" w:rsidRPr="008355E4" w:rsidRDefault="009F5844" w:rsidP="009F5844">
                  <w:pPr>
                    <w:rPr>
                      <w:b/>
                      <w:lang w:val="de-DE"/>
                    </w:rPr>
                  </w:pPr>
                  <w:r w:rsidRPr="008355E4">
                    <w:rPr>
                      <w:b/>
                      <w:bCs/>
                      <w:u w:val="single"/>
                      <w:lang w:val="de-DE"/>
                    </w:rPr>
                    <w:t>Dẫn nhập</w:t>
                  </w:r>
                </w:p>
                <w:p w:rsidR="009F5844" w:rsidRPr="008355E4" w:rsidRDefault="009F5844" w:rsidP="009F5844">
                  <w:pPr>
                    <w:rPr>
                      <w:bCs/>
                      <w:u w:val="single"/>
                      <w:lang w:val="de-DE"/>
                    </w:rPr>
                  </w:pPr>
                </w:p>
                <w:p w:rsidR="009F5844" w:rsidRPr="008355E4" w:rsidRDefault="009F5844" w:rsidP="009F5844">
                  <w:pPr>
                    <w:rPr>
                      <w:bCs/>
                      <w:u w:val="single"/>
                      <w:lang w:val="de-DE"/>
                    </w:rPr>
                  </w:pPr>
                  <w:r w:rsidRPr="008355E4">
                    <w:rPr>
                      <w:bCs/>
                      <w:lang w:val="de-DE"/>
                    </w:rPr>
                    <w:t>Để hiểu rõ nguyên tắc và phương pháp điều chế kim loại</w:t>
                  </w:r>
                  <w:r w:rsidRPr="008355E4">
                    <w:rPr>
                      <w:lang w:val="fr-FR"/>
                    </w:rPr>
                    <w:t xml:space="preserve">. </w:t>
                  </w:r>
                  <w:r w:rsidRPr="008355E4">
                    <w:rPr>
                      <w:bCs/>
                      <w:lang w:val="de-DE"/>
                    </w:rPr>
                    <w:t>Hôm nay, chúng ta sẽ tìm hiểu về  “</w:t>
                  </w:r>
                  <w:r w:rsidRPr="008355E4">
                    <w:rPr>
                      <w:bCs/>
                    </w:rPr>
                    <w:t>Điều chế kim loại</w:t>
                  </w:r>
                  <w:r w:rsidRPr="008355E4">
                    <w:rPr>
                      <w:bCs/>
                      <w:lang w:val="de-DE"/>
                    </w:rPr>
                    <w:t>”.</w:t>
                  </w:r>
                </w:p>
              </w:tc>
              <w:tc>
                <w:tcPr>
                  <w:tcW w:w="2983" w:type="dxa"/>
                </w:tcPr>
                <w:p w:rsidR="009F5844" w:rsidRPr="008355E4" w:rsidRDefault="009F5844" w:rsidP="009F5844">
                  <w:pPr>
                    <w:jc w:val="both"/>
                    <w:rPr>
                      <w:lang w:val="de-DE"/>
                    </w:rPr>
                  </w:pPr>
                </w:p>
                <w:p w:rsidR="009F5844" w:rsidRPr="008355E4" w:rsidRDefault="009F5844" w:rsidP="009F5844">
                  <w:pPr>
                    <w:rPr>
                      <w:lang w:val="de-DE"/>
                    </w:rPr>
                  </w:pPr>
                  <w:r w:rsidRPr="008355E4">
                    <w:rPr>
                      <w:lang w:val="de-DE"/>
                    </w:rPr>
                    <w:t>Giảng viên trình bày nội dung bằng lời.</w:t>
                  </w:r>
                </w:p>
              </w:tc>
              <w:tc>
                <w:tcPr>
                  <w:tcW w:w="2520" w:type="dxa"/>
                </w:tcPr>
                <w:p w:rsidR="009F5844" w:rsidRPr="008355E4" w:rsidRDefault="009F5844" w:rsidP="009F5844">
                  <w:pPr>
                    <w:jc w:val="both"/>
                    <w:rPr>
                      <w:lang w:val="de-DE"/>
                    </w:rPr>
                  </w:pPr>
                </w:p>
                <w:p w:rsidR="009F5844" w:rsidRPr="008355E4" w:rsidRDefault="009F5844" w:rsidP="009F5844">
                  <w:pPr>
                    <w:rPr>
                      <w:lang w:val="de-DE"/>
                    </w:rPr>
                  </w:pPr>
                  <w:r w:rsidRPr="008355E4">
                    <w:rPr>
                      <w:lang w:val="de-DE"/>
                    </w:rPr>
                    <w:t>Học sinh lắng nghe.</w:t>
                  </w:r>
                </w:p>
              </w:tc>
              <w:tc>
                <w:tcPr>
                  <w:tcW w:w="1067" w:type="dxa"/>
                </w:tcPr>
                <w:p w:rsidR="009F5844" w:rsidRPr="008355E4" w:rsidRDefault="009F5844" w:rsidP="009F5844">
                  <w:pPr>
                    <w:jc w:val="center"/>
                    <w:rPr>
                      <w:lang w:val="de-DE"/>
                    </w:rPr>
                  </w:pPr>
                </w:p>
                <w:p w:rsidR="009F5844" w:rsidRPr="008355E4" w:rsidRDefault="009F5844" w:rsidP="009F5844">
                  <w:pPr>
                    <w:jc w:val="center"/>
                    <w:rPr>
                      <w:lang w:val="de-DE"/>
                    </w:rPr>
                  </w:pPr>
                  <w:r w:rsidRPr="008355E4">
                    <w:rPr>
                      <w:lang w:val="de-DE"/>
                    </w:rPr>
                    <w:t>1</w:t>
                  </w:r>
                </w:p>
                <w:p w:rsidR="009F5844" w:rsidRPr="008355E4" w:rsidRDefault="009F5844" w:rsidP="009F5844">
                  <w:pPr>
                    <w:jc w:val="center"/>
                    <w:rPr>
                      <w:lang w:val="de-DE"/>
                    </w:rPr>
                  </w:pPr>
                  <w:r w:rsidRPr="008355E4">
                    <w:rPr>
                      <w:lang w:val="de-DE"/>
                    </w:rPr>
                    <w:t>phút</w:t>
                  </w:r>
                </w:p>
              </w:tc>
            </w:tr>
            <w:tr w:rsidR="009F5844" w:rsidRPr="004978A0" w:rsidTr="00F22D37">
              <w:tc>
                <w:tcPr>
                  <w:tcW w:w="631" w:type="dxa"/>
                </w:tcPr>
                <w:p w:rsidR="009F5844" w:rsidRPr="008355E4" w:rsidRDefault="009F5844" w:rsidP="009F5844">
                  <w:pPr>
                    <w:jc w:val="center"/>
                  </w:pPr>
                  <w:r w:rsidRPr="008355E4">
                    <w:t>2</w:t>
                  </w:r>
                </w:p>
                <w:p w:rsidR="009F5844" w:rsidRPr="008355E4" w:rsidRDefault="009F5844" w:rsidP="009F5844"/>
                <w:p w:rsidR="009F5844" w:rsidRPr="008355E4" w:rsidRDefault="009F5844" w:rsidP="009F5844"/>
                <w:p w:rsidR="009F5844" w:rsidRPr="008355E4" w:rsidRDefault="009F5844" w:rsidP="009F5844"/>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tc>
              <w:tc>
                <w:tcPr>
                  <w:tcW w:w="3113" w:type="dxa"/>
                </w:tcPr>
                <w:p w:rsidR="009F5844" w:rsidRPr="008355E4" w:rsidRDefault="009F5844" w:rsidP="009F5844">
                  <w:pPr>
                    <w:rPr>
                      <w:b/>
                      <w:bCs/>
                      <w:u w:val="single"/>
                      <w:lang w:val="nb-NO"/>
                    </w:rPr>
                  </w:pPr>
                  <w:r w:rsidRPr="008355E4">
                    <w:rPr>
                      <w:b/>
                      <w:bCs/>
                      <w:u w:val="single"/>
                      <w:lang w:val="nb-NO"/>
                    </w:rPr>
                    <w:t>Giảng bài mới</w:t>
                  </w:r>
                </w:p>
                <w:p w:rsidR="009F5844" w:rsidRPr="008355E4" w:rsidRDefault="009F5844" w:rsidP="009F5844">
                  <w:pPr>
                    <w:jc w:val="both"/>
                    <w:rPr>
                      <w:bCs/>
                    </w:rPr>
                  </w:pPr>
                  <w:r w:rsidRPr="008355E4">
                    <w:rPr>
                      <w:bCs/>
                    </w:rPr>
                    <w:t>1. Nguyên tắc điều chế kim loại</w:t>
                  </w:r>
                </w:p>
                <w:p w:rsidR="009F5844" w:rsidRPr="008355E4" w:rsidRDefault="009F5844" w:rsidP="009F5844">
                  <w:pPr>
                    <w:pStyle w:val="NormalWeb"/>
                    <w:spacing w:before="120" w:beforeAutospacing="0" w:after="0" w:afterAutospacing="0"/>
                    <w:ind w:firstLine="720"/>
                    <w:jc w:val="both"/>
                    <w:rPr>
                      <w:lang w:val="pt-BR"/>
                    </w:rPr>
                  </w:pPr>
                  <w:r w:rsidRPr="008355E4">
                    <w:rPr>
                      <w:lang w:val="pt-BR"/>
                    </w:rPr>
                    <w:t>M</w:t>
                  </w:r>
                  <w:r w:rsidRPr="008355E4">
                    <w:rPr>
                      <w:vertAlign w:val="superscript"/>
                      <w:lang w:val="pt-BR"/>
                    </w:rPr>
                    <w:t>n+</w:t>
                  </w:r>
                  <w:r w:rsidRPr="008355E4">
                    <w:rPr>
                      <w:lang w:val="pt-BR"/>
                    </w:rPr>
                    <w:t xml:space="preserve"> + ne</w:t>
                  </w:r>
                  <w:r w:rsidRPr="008355E4">
                    <w:sym w:font="Symbol" w:char="F0AE"/>
                  </w:r>
                  <w:r w:rsidRPr="008355E4">
                    <w:rPr>
                      <w:lang w:val="pt-BR"/>
                    </w:rPr>
                    <w:t xml:space="preserve"> M</w:t>
                  </w:r>
                </w:p>
                <w:p w:rsidR="009F5844" w:rsidRPr="008355E4" w:rsidRDefault="009F5844" w:rsidP="009F5844">
                  <w:pPr>
                    <w:jc w:val="both"/>
                    <w:rPr>
                      <w:bCs/>
                    </w:rPr>
                  </w:pPr>
                </w:p>
                <w:p w:rsidR="009F5844" w:rsidRPr="008355E4" w:rsidRDefault="009F5844" w:rsidP="009F5844">
                  <w:pPr>
                    <w:jc w:val="both"/>
                    <w:rPr>
                      <w:bCs/>
                    </w:rPr>
                  </w:pPr>
                  <w:r w:rsidRPr="008355E4">
                    <w:rPr>
                      <w:bCs/>
                    </w:rPr>
                    <w:t>2. Các phương pháp điều chế kim loại</w:t>
                  </w:r>
                </w:p>
                <w:p w:rsidR="009F5844" w:rsidRPr="008355E4" w:rsidRDefault="009F5844" w:rsidP="009F5844">
                  <w:pPr>
                    <w:jc w:val="both"/>
                    <w:rPr>
                      <w:bCs/>
                      <w:iCs/>
                    </w:rPr>
                  </w:pPr>
                  <w:r w:rsidRPr="008355E4">
                    <w:rPr>
                      <w:bCs/>
                      <w:iCs/>
                    </w:rPr>
                    <w:t>2.1. Phương pháp nhiệt luyện: Dùng chất khử như CO, H2, C hoặc kim loại Al để khử ion kim loại trong oxit ở nhiệt độ cao.</w:t>
                  </w:r>
                </w:p>
                <w:p w:rsidR="009F5844" w:rsidRPr="008355E4" w:rsidRDefault="009F5844" w:rsidP="009F5844">
                  <w:pPr>
                    <w:pStyle w:val="bulet"/>
                    <w:tabs>
                      <w:tab w:val="clear" w:pos="0"/>
                    </w:tabs>
                    <w:spacing w:before="0" w:after="0" w:line="240" w:lineRule="auto"/>
                    <w:ind w:left="0" w:firstLine="0"/>
                    <w:rPr>
                      <w:b w:val="0"/>
                      <w:i w:val="0"/>
                    </w:rPr>
                  </w:pPr>
                </w:p>
                <w:p w:rsidR="009F5844" w:rsidRPr="008355E4" w:rsidRDefault="009F5844" w:rsidP="009F5844">
                  <w:pPr>
                    <w:pStyle w:val="bulet"/>
                    <w:tabs>
                      <w:tab w:val="clear" w:pos="0"/>
                    </w:tabs>
                    <w:spacing w:before="0" w:after="0" w:line="240" w:lineRule="auto"/>
                    <w:ind w:left="0" w:firstLine="0"/>
                    <w:rPr>
                      <w:b w:val="0"/>
                      <w:i w:val="0"/>
                    </w:rPr>
                  </w:pPr>
                  <w:r w:rsidRPr="008355E4">
                    <w:rPr>
                      <w:b w:val="0"/>
                      <w:i w:val="0"/>
                    </w:rPr>
                    <w:t>2.2</w:t>
                  </w:r>
                  <w:r w:rsidRPr="008355E4">
                    <w:rPr>
                      <w:rFonts w:ascii="Times New Roman" w:hAnsi="Times New Roman"/>
                      <w:b w:val="0"/>
                      <w:bCs/>
                      <w:i w:val="0"/>
                      <w:iCs/>
                    </w:rPr>
                    <w:t>. Phương pháp thủy luyện: Dùng kim loại có tính khử mạnh hơn để khử ion kim loại khác trong dung dịch muối.</w:t>
                  </w:r>
                </w:p>
                <w:p w:rsidR="009F5844" w:rsidRPr="008355E4" w:rsidRDefault="009F5844" w:rsidP="009F5844">
                  <w:pPr>
                    <w:rPr>
                      <w:bCs/>
                      <w:iCs/>
                    </w:rPr>
                  </w:pPr>
                </w:p>
                <w:p w:rsidR="009F5844" w:rsidRPr="008355E4" w:rsidRDefault="009F5844" w:rsidP="009F5844">
                  <w:pPr>
                    <w:rPr>
                      <w:bCs/>
                      <w:iCs/>
                    </w:rPr>
                  </w:pPr>
                  <w:r w:rsidRPr="008355E4">
                    <w:rPr>
                      <w:bCs/>
                      <w:iCs/>
                    </w:rPr>
                    <w:t>2.3. Phương pháp điện phân.</w:t>
                  </w:r>
                </w:p>
                <w:p w:rsidR="009F5844" w:rsidRPr="008355E4" w:rsidRDefault="009F5844" w:rsidP="009F5844">
                  <w:r w:rsidRPr="008355E4">
                    <w:t>2.3.1. Điện phân hợp chất nóng chảy.</w:t>
                  </w:r>
                </w:p>
                <w:p w:rsidR="009F5844" w:rsidRPr="008355E4" w:rsidRDefault="009F5844" w:rsidP="009F5844">
                  <w:pPr>
                    <w:rPr>
                      <w:bCs/>
                    </w:rPr>
                  </w:pPr>
                  <w:r w:rsidRPr="008355E4">
                    <w:rPr>
                      <w:bCs/>
                    </w:rPr>
                    <w:t>2.3.2. Điện phân dung dịch.</w:t>
                  </w:r>
                </w:p>
              </w:tc>
              <w:tc>
                <w:tcPr>
                  <w:tcW w:w="2983" w:type="dxa"/>
                </w:tcPr>
                <w:p w:rsidR="009F5844" w:rsidRPr="008355E4" w:rsidRDefault="009F5844" w:rsidP="009F5844">
                  <w:pPr>
                    <w:rPr>
                      <w:lang w:val="nb-NO"/>
                    </w:rPr>
                  </w:pPr>
                </w:p>
                <w:p w:rsidR="009F5844" w:rsidRPr="008355E4" w:rsidRDefault="009F5844" w:rsidP="009F5844">
                  <w:pPr>
                    <w:rPr>
                      <w:lang w:val="de-DE"/>
                    </w:rPr>
                  </w:pPr>
                  <w:r w:rsidRPr="008355E4">
                    <w:rPr>
                      <w:lang w:val="de-DE"/>
                    </w:rPr>
                    <w:t>Giảng viên trình bày, giải thích nội dung bằng lời và cho thí dụ minh họa.</w:t>
                  </w:r>
                </w:p>
                <w:p w:rsidR="009F5844" w:rsidRPr="008355E4" w:rsidRDefault="009F5844" w:rsidP="009F5844"/>
                <w:p w:rsidR="009F5844" w:rsidRPr="008355E4" w:rsidRDefault="009F5844" w:rsidP="009F5844">
                  <w:pPr>
                    <w:rPr>
                      <w:lang w:val="de-DE"/>
                    </w:rPr>
                  </w:pPr>
                </w:p>
                <w:p w:rsidR="009F5844" w:rsidRPr="008355E4" w:rsidRDefault="009F5844" w:rsidP="009F5844">
                  <w:pPr>
                    <w:rPr>
                      <w:lang w:val="de-DE"/>
                    </w:rPr>
                  </w:pPr>
                  <w:r w:rsidRPr="008355E4">
                    <w:rPr>
                      <w:lang w:val="de-DE"/>
                    </w:rPr>
                    <w:t xml:space="preserve">Thí dụ: </w:t>
                  </w:r>
                </w:p>
                <w:p w:rsidR="009F5844" w:rsidRPr="008355E4" w:rsidRDefault="009F5844" w:rsidP="009F5844">
                  <w:pPr>
                    <w:pStyle w:val="NormalWeb"/>
                    <w:spacing w:before="0" w:beforeAutospacing="0" w:after="0" w:afterAutospacing="0"/>
                    <w:jc w:val="both"/>
                  </w:pPr>
                  <w:r w:rsidRPr="008355E4">
                    <w:t>CuO + H</w:t>
                  </w:r>
                  <w:r w:rsidRPr="008355E4">
                    <w:rPr>
                      <w:vertAlign w:val="subscript"/>
                    </w:rPr>
                    <w:t>2</w:t>
                  </w:r>
                  <w:r w:rsidRPr="008355E4">
                    <w:t xml:space="preserve"> </w:t>
                  </w:r>
                  <w:r w:rsidRPr="008355E4">
                    <w:rPr>
                      <w:position w:val="-6"/>
                    </w:rPr>
                    <w:object w:dxaOrig="680" w:dyaOrig="360">
                      <v:shape id="_x0000_i1029" type="#_x0000_t75" style="width:34.5pt;height:18.75pt" o:ole="">
                        <v:imagedata r:id="rId19" o:title=""/>
                      </v:shape>
                      <o:OLEObject Type="Embed" ProgID="Equation.DSMT4" ShapeID="_x0000_i1029" DrawAspect="Content" ObjectID="_1581850614" r:id="rId20"/>
                    </w:object>
                  </w:r>
                  <w:r w:rsidRPr="008355E4">
                    <w:t xml:space="preserve"> Cu + H</w:t>
                  </w:r>
                  <w:r w:rsidRPr="008355E4">
                    <w:rPr>
                      <w:vertAlign w:val="subscript"/>
                    </w:rPr>
                    <w:t>2</w:t>
                  </w:r>
                  <w:r w:rsidRPr="008355E4">
                    <w:t>O</w:t>
                  </w:r>
                </w:p>
                <w:p w:rsidR="009F5844" w:rsidRPr="008355E4" w:rsidRDefault="009F5844" w:rsidP="009F5844">
                  <w:pPr>
                    <w:pStyle w:val="NormalWeb"/>
                    <w:spacing w:before="0" w:beforeAutospacing="0" w:after="0" w:afterAutospacing="0"/>
                    <w:jc w:val="both"/>
                  </w:pPr>
                  <w:r w:rsidRPr="008355E4">
                    <w:t>Fe</w:t>
                  </w:r>
                  <w:r w:rsidRPr="008355E4">
                    <w:rPr>
                      <w:vertAlign w:val="subscript"/>
                    </w:rPr>
                    <w:t>2</w:t>
                  </w:r>
                  <w:r w:rsidRPr="008355E4">
                    <w:t>O</w:t>
                  </w:r>
                  <w:r w:rsidRPr="008355E4">
                    <w:rPr>
                      <w:vertAlign w:val="subscript"/>
                    </w:rPr>
                    <w:t>3</w:t>
                  </w:r>
                  <w:r w:rsidRPr="008355E4">
                    <w:t xml:space="preserve"> + 3CO </w:t>
                  </w:r>
                  <w:r w:rsidRPr="008355E4">
                    <w:rPr>
                      <w:position w:val="-6"/>
                    </w:rPr>
                    <w:object w:dxaOrig="680" w:dyaOrig="360">
                      <v:shape id="_x0000_i1030" type="#_x0000_t75" style="width:34.5pt;height:18.75pt" o:ole="">
                        <v:imagedata r:id="rId19" o:title=""/>
                      </v:shape>
                      <o:OLEObject Type="Embed" ProgID="Equation.DSMT4" ShapeID="_x0000_i1030" DrawAspect="Content" ObjectID="_1581850615" r:id="rId21"/>
                    </w:object>
                  </w:r>
                  <w:r w:rsidRPr="008355E4">
                    <w:t xml:space="preserve"> 2Fe + 3CO</w:t>
                  </w:r>
                  <w:r w:rsidRPr="008355E4">
                    <w:rPr>
                      <w:vertAlign w:val="subscript"/>
                    </w:rPr>
                    <w:t>2</w:t>
                  </w:r>
                </w:p>
                <w:p w:rsidR="009F5844" w:rsidRPr="008355E4" w:rsidRDefault="009F5844" w:rsidP="009F5844">
                  <w:pPr>
                    <w:rPr>
                      <w:lang w:val="de-DE"/>
                    </w:rPr>
                  </w:pPr>
                  <w:r w:rsidRPr="008355E4">
                    <w:rPr>
                      <w:lang w:val="de-DE"/>
                    </w:rPr>
                    <w:t xml:space="preserve"> </w:t>
                  </w:r>
                </w:p>
                <w:p w:rsidR="009F5844" w:rsidRPr="008355E4" w:rsidRDefault="009F5844" w:rsidP="009F5844">
                  <w:pPr>
                    <w:rPr>
                      <w:lang w:val="de-DE"/>
                    </w:rPr>
                  </w:pPr>
                  <w:r w:rsidRPr="008355E4">
                    <w:rPr>
                      <w:lang w:val="de-DE"/>
                    </w:rPr>
                    <w:t>Thí dụ:</w:t>
                  </w:r>
                </w:p>
                <w:p w:rsidR="009F5844" w:rsidRPr="008355E4" w:rsidRDefault="009F5844" w:rsidP="009F5844">
                  <w:pPr>
                    <w:pStyle w:val="NormalWeb"/>
                    <w:spacing w:before="0" w:beforeAutospacing="0" w:after="0" w:afterAutospacing="0"/>
                    <w:jc w:val="both"/>
                  </w:pPr>
                  <w:r w:rsidRPr="008355E4">
                    <w:t>Zn khử Cu</w:t>
                  </w:r>
                  <w:r w:rsidRPr="008355E4">
                    <w:rPr>
                      <w:vertAlign w:val="superscript"/>
                    </w:rPr>
                    <w:t>2+</w:t>
                  </w:r>
                  <w:r w:rsidRPr="008355E4">
                    <w:t xml:space="preserve"> thành Cu : </w:t>
                  </w:r>
                </w:p>
                <w:p w:rsidR="009F5844" w:rsidRPr="008355E4" w:rsidRDefault="009F5844" w:rsidP="009F5844">
                  <w:pPr>
                    <w:pStyle w:val="NormalWeb"/>
                    <w:spacing w:before="0" w:beforeAutospacing="0" w:after="0" w:afterAutospacing="0"/>
                    <w:jc w:val="both"/>
                  </w:pPr>
                  <w:r w:rsidRPr="008355E4">
                    <w:t>Zn + CuSO</w:t>
                  </w:r>
                  <w:r w:rsidRPr="008355E4">
                    <w:rPr>
                      <w:vertAlign w:val="subscript"/>
                    </w:rPr>
                    <w:t>4</w:t>
                  </w:r>
                  <w:r w:rsidRPr="008355E4">
                    <w:t xml:space="preserve"> </w:t>
                  </w:r>
                  <w:r w:rsidRPr="008355E4">
                    <w:sym w:font="Symbol" w:char="F0AE"/>
                  </w:r>
                  <w:r w:rsidRPr="008355E4">
                    <w:t xml:space="preserve"> ZnSO</w:t>
                  </w:r>
                  <w:r w:rsidRPr="008355E4">
                    <w:rPr>
                      <w:vertAlign w:val="subscript"/>
                    </w:rPr>
                    <w:t>4</w:t>
                  </w:r>
                  <w:r w:rsidRPr="008355E4">
                    <w:t xml:space="preserve"> + Cu</w:t>
                  </w:r>
                </w:p>
                <w:p w:rsidR="009F5844" w:rsidRPr="008355E4" w:rsidRDefault="009F5844" w:rsidP="009F5844">
                  <w:pPr>
                    <w:pStyle w:val="NormalWeb"/>
                    <w:spacing w:before="0" w:beforeAutospacing="0" w:after="0" w:afterAutospacing="0"/>
                    <w:jc w:val="both"/>
                  </w:pPr>
                  <w:r w:rsidRPr="008355E4">
                    <w:t>Cu khử Ag</w:t>
                  </w:r>
                  <w:r w:rsidRPr="008355E4">
                    <w:rPr>
                      <w:vertAlign w:val="superscript"/>
                    </w:rPr>
                    <w:t>+</w:t>
                  </w:r>
                  <w:r w:rsidRPr="008355E4">
                    <w:t xml:space="preserve"> thành Ag: </w:t>
                  </w:r>
                </w:p>
                <w:p w:rsidR="009F5844" w:rsidRPr="008355E4" w:rsidRDefault="009F5844" w:rsidP="009F5844">
                  <w:pPr>
                    <w:pStyle w:val="NormalWeb"/>
                    <w:spacing w:before="0" w:beforeAutospacing="0" w:after="0" w:afterAutospacing="0"/>
                    <w:jc w:val="both"/>
                  </w:pPr>
                  <w:r w:rsidRPr="008355E4">
                    <w:t>Cu + 2AgNO</w:t>
                  </w:r>
                  <w:r w:rsidRPr="008355E4">
                    <w:rPr>
                      <w:vertAlign w:val="subscript"/>
                    </w:rPr>
                    <w:t>3</w:t>
                  </w:r>
                  <w:r w:rsidRPr="008355E4">
                    <w:t xml:space="preserve"> </w:t>
                  </w:r>
                  <w:r w:rsidRPr="008355E4">
                    <w:sym w:font="Symbol" w:char="F0AE"/>
                  </w:r>
                  <w:r w:rsidRPr="008355E4">
                    <w:t xml:space="preserve"> Cu(NO</w:t>
                  </w:r>
                  <w:r w:rsidRPr="008355E4">
                    <w:rPr>
                      <w:vertAlign w:val="subscript"/>
                    </w:rPr>
                    <w:t>3</w:t>
                  </w:r>
                  <w:r w:rsidRPr="008355E4">
                    <w:t>)</w:t>
                  </w:r>
                  <w:r w:rsidRPr="008355E4">
                    <w:rPr>
                      <w:vertAlign w:val="subscript"/>
                    </w:rPr>
                    <w:t>2</w:t>
                  </w:r>
                  <w:r w:rsidRPr="008355E4">
                    <w:t xml:space="preserve"> + 2Ag</w:t>
                  </w:r>
                </w:p>
                <w:p w:rsidR="009F5844" w:rsidRPr="008355E4" w:rsidRDefault="009F5844" w:rsidP="009F5844">
                  <w:pPr>
                    <w:pStyle w:val="NormalWeb"/>
                    <w:spacing w:before="0" w:beforeAutospacing="0" w:after="0" w:afterAutospacing="0"/>
                    <w:jc w:val="both"/>
                  </w:pPr>
                </w:p>
                <w:p w:rsidR="009F5844" w:rsidRPr="008355E4" w:rsidRDefault="009F5844" w:rsidP="009F5844">
                  <w:pPr>
                    <w:pStyle w:val="NormalWeb"/>
                    <w:spacing w:before="0" w:beforeAutospacing="0" w:after="0" w:afterAutospacing="0"/>
                    <w:jc w:val="both"/>
                  </w:pPr>
                  <w:r w:rsidRPr="008355E4">
                    <w:t>Thí dụ:</w:t>
                  </w:r>
                </w:p>
                <w:p w:rsidR="009F5844" w:rsidRPr="008355E4" w:rsidRDefault="009F5844" w:rsidP="009F5844">
                  <w:pPr>
                    <w:pStyle w:val="NormalWeb"/>
                    <w:spacing w:before="0" w:beforeAutospacing="0" w:after="0" w:afterAutospacing="0"/>
                    <w:jc w:val="both"/>
                  </w:pPr>
                  <w:r w:rsidRPr="008355E4">
                    <w:t xml:space="preserve">NaCl </w:t>
                  </w:r>
                  <w:r w:rsidRPr="008355E4">
                    <w:object w:dxaOrig="1080" w:dyaOrig="320">
                      <v:shape id="_x0000_i1031" type="#_x0000_t75" style="width:54.75pt;height:16.5pt" o:ole="">
                        <v:imagedata r:id="rId22" o:title=""/>
                      </v:shape>
                      <o:OLEObject Type="Embed" ProgID="Equation.DSMT4" ShapeID="_x0000_i1031" DrawAspect="Content" ObjectID="_1581850616" r:id="rId23"/>
                    </w:object>
                  </w:r>
                  <w:r w:rsidRPr="008355E4">
                    <w:t xml:space="preserve"> Na + 1/2Cl</w:t>
                  </w:r>
                  <w:r w:rsidRPr="008355E4">
                    <w:rPr>
                      <w:vertAlign w:val="subscript"/>
                    </w:rPr>
                    <w:t>2</w:t>
                  </w:r>
                </w:p>
                <w:p w:rsidR="009F5844" w:rsidRPr="008355E4" w:rsidRDefault="009F5844" w:rsidP="009F5844">
                  <w:pPr>
                    <w:pStyle w:val="NormalWeb"/>
                    <w:spacing w:before="120" w:beforeAutospacing="0" w:after="0" w:afterAutospacing="0"/>
                    <w:jc w:val="both"/>
                    <w:rPr>
                      <w:vertAlign w:val="subscript"/>
                    </w:rPr>
                  </w:pPr>
                  <w:r w:rsidRPr="008355E4">
                    <w:t>CuCl</w:t>
                  </w:r>
                  <w:r w:rsidRPr="008355E4">
                    <w:rPr>
                      <w:vertAlign w:val="subscript"/>
                    </w:rPr>
                    <w:t xml:space="preserve">2 </w:t>
                  </w:r>
                  <w:r w:rsidRPr="008355E4">
                    <w:rPr>
                      <w:position w:val="-6"/>
                    </w:rPr>
                    <w:object w:dxaOrig="1080" w:dyaOrig="320">
                      <v:shape id="_x0000_i1032" type="#_x0000_t75" style="width:54.75pt;height:16.5pt" o:ole="">
                        <v:imagedata r:id="rId22" o:title=""/>
                      </v:shape>
                      <o:OLEObject Type="Embed" ProgID="Equation.DSMT4" ShapeID="_x0000_i1032" DrawAspect="Content" ObjectID="_1581850617" r:id="rId24"/>
                    </w:object>
                  </w:r>
                  <w:r w:rsidRPr="008355E4">
                    <w:t xml:space="preserve"> Cu + Cl</w:t>
                  </w:r>
                  <w:r w:rsidRPr="008355E4">
                    <w:rPr>
                      <w:vertAlign w:val="subscript"/>
                    </w:rPr>
                    <w:t>2</w:t>
                  </w:r>
                </w:p>
                <w:p w:rsidR="009F5844" w:rsidRPr="008355E4" w:rsidRDefault="009F5844" w:rsidP="009F5844">
                  <w:pPr>
                    <w:rPr>
                      <w:lang w:val="de-DE"/>
                    </w:rPr>
                  </w:pPr>
                </w:p>
                <w:p w:rsidR="009F5844" w:rsidRPr="008355E4" w:rsidRDefault="009F5844" w:rsidP="009F5844">
                  <w:pPr>
                    <w:rPr>
                      <w:lang w:val="nb-NO"/>
                    </w:rPr>
                  </w:pPr>
                  <w:r w:rsidRPr="008355E4">
                    <w:rPr>
                      <w:lang w:val="de-DE"/>
                    </w:rPr>
                    <w:t>Giảng viên giải thích và hướng dẫn giải b</w:t>
                  </w:r>
                  <w:r w:rsidRPr="008355E4">
                    <w:t xml:space="preserve">ài tập bài tập: 61 – 64 trang 44 trong giáo trình. </w:t>
                  </w:r>
                </w:p>
              </w:tc>
              <w:tc>
                <w:tcPr>
                  <w:tcW w:w="2520" w:type="dxa"/>
                </w:tcPr>
                <w:p w:rsidR="009F5844" w:rsidRPr="008355E4" w:rsidRDefault="009F5844" w:rsidP="009F5844">
                  <w:pPr>
                    <w:rPr>
                      <w:lang w:val="nb-NO"/>
                    </w:rPr>
                  </w:pPr>
                </w:p>
                <w:p w:rsidR="009F5844" w:rsidRPr="008355E4" w:rsidRDefault="009F5844" w:rsidP="009F5844">
                  <w:pPr>
                    <w:rPr>
                      <w:lang w:val="de-DE"/>
                    </w:rPr>
                  </w:pPr>
                  <w:r w:rsidRPr="008355E4">
                    <w:rPr>
                      <w:lang w:val="de-DE"/>
                    </w:rPr>
                    <w:t>Học sinh lắng nghe và ghi chép những nội dung cần thiết.</w:t>
                  </w:r>
                </w:p>
                <w:p w:rsidR="009F5844" w:rsidRPr="008355E4" w:rsidRDefault="009F5844" w:rsidP="009F5844">
                  <w:pPr>
                    <w:rPr>
                      <w:lang w:val="de-DE"/>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r w:rsidRPr="008355E4">
                    <w:rPr>
                      <w:lang w:val="de-DE"/>
                    </w:rPr>
                    <w:t>Học sinh lắng nghe và hoàn thành các PT điện phân trên bảng.</w:t>
                  </w:r>
                </w:p>
                <w:p w:rsidR="009F5844" w:rsidRPr="008355E4" w:rsidRDefault="009F5844" w:rsidP="009F5844">
                  <w:pPr>
                    <w:rPr>
                      <w:lang w:val="de-DE"/>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r w:rsidRPr="008355E4">
                    <w:rPr>
                      <w:lang w:val="nb-NO"/>
                    </w:rPr>
                    <w:t>Học sinh lắng nghe và làm các bài tập theo hướng dẫn.</w:t>
                  </w:r>
                </w:p>
              </w:tc>
              <w:tc>
                <w:tcPr>
                  <w:tcW w:w="1067" w:type="dxa"/>
                </w:tcPr>
                <w:p w:rsidR="009F5844" w:rsidRPr="008355E4" w:rsidRDefault="009F5844" w:rsidP="009F5844">
                  <w:pPr>
                    <w:rPr>
                      <w:i/>
                      <w:lang w:val="de-DE"/>
                    </w:rPr>
                  </w:pPr>
                </w:p>
                <w:p w:rsidR="009F5844" w:rsidRPr="008355E4" w:rsidRDefault="009F5844" w:rsidP="009F5844">
                  <w:pPr>
                    <w:rPr>
                      <w:i/>
                      <w:lang w:val="de-DE"/>
                    </w:rPr>
                  </w:pPr>
                </w:p>
                <w:p w:rsidR="009F5844" w:rsidRPr="008355E4" w:rsidRDefault="009F5844" w:rsidP="009F5844">
                  <w:pPr>
                    <w:rPr>
                      <w:lang w:val="de-DE"/>
                    </w:rPr>
                  </w:pPr>
                </w:p>
                <w:p w:rsidR="009F5844" w:rsidRPr="008355E4" w:rsidRDefault="009F5844" w:rsidP="009F5844">
                  <w:pPr>
                    <w:jc w:val="center"/>
                    <w:rPr>
                      <w:i/>
                      <w:lang w:val="de-DE"/>
                    </w:rPr>
                  </w:pPr>
                </w:p>
                <w:p w:rsidR="009F5844" w:rsidRPr="008355E4" w:rsidRDefault="009F5844" w:rsidP="009F5844">
                  <w:pPr>
                    <w:ind w:left="5"/>
                    <w:rPr>
                      <w:i/>
                      <w:lang w:val="de-DE"/>
                    </w:rPr>
                  </w:pPr>
                </w:p>
                <w:p w:rsidR="009F5844" w:rsidRPr="008355E4" w:rsidRDefault="009F5844" w:rsidP="009F5844">
                  <w:pPr>
                    <w:jc w:val="center"/>
                    <w:rPr>
                      <w:lang w:val="de-DE"/>
                    </w:rPr>
                  </w:pPr>
                  <w:r w:rsidRPr="008355E4">
                    <w:rPr>
                      <w:lang w:val="de-DE"/>
                    </w:rPr>
                    <w:t xml:space="preserve"> 118 phút</w:t>
                  </w:r>
                </w:p>
              </w:tc>
            </w:tr>
            <w:tr w:rsidR="009F5844" w:rsidRPr="004978A0" w:rsidTr="00F22D37">
              <w:tc>
                <w:tcPr>
                  <w:tcW w:w="631" w:type="dxa"/>
                </w:tcPr>
                <w:p w:rsidR="009F5844" w:rsidRPr="008355E4" w:rsidRDefault="009F5844" w:rsidP="009F5844">
                  <w:pPr>
                    <w:jc w:val="center"/>
                  </w:pPr>
                  <w:r w:rsidRPr="008355E4">
                    <w:lastRenderedPageBreak/>
                    <w:t>3</w:t>
                  </w:r>
                </w:p>
              </w:tc>
              <w:tc>
                <w:tcPr>
                  <w:tcW w:w="3113" w:type="dxa"/>
                </w:tcPr>
                <w:p w:rsidR="009F5844" w:rsidRPr="008355E4" w:rsidRDefault="009F5844" w:rsidP="009F5844">
                  <w:pPr>
                    <w:rPr>
                      <w:b/>
                      <w:bCs/>
                      <w:u w:val="single"/>
                      <w:lang w:val="nb-NO"/>
                    </w:rPr>
                  </w:pPr>
                  <w:r w:rsidRPr="008355E4">
                    <w:rPr>
                      <w:b/>
                      <w:bCs/>
                      <w:u w:val="single"/>
                      <w:lang w:val="nb-NO"/>
                    </w:rPr>
                    <w:t>Củng cố kiến thức và kết thúc bài</w:t>
                  </w:r>
                </w:p>
                <w:p w:rsidR="009F5844" w:rsidRPr="008355E4" w:rsidRDefault="009F5844" w:rsidP="009F5844">
                  <w:pPr>
                    <w:jc w:val="both"/>
                    <w:rPr>
                      <w:bCs/>
                    </w:rPr>
                  </w:pPr>
                  <w:r w:rsidRPr="008355E4">
                    <w:rPr>
                      <w:bCs/>
                    </w:rPr>
                    <w:t>1. Nguyên tắc điều chế kim loại</w:t>
                  </w:r>
                </w:p>
                <w:p w:rsidR="009F5844" w:rsidRPr="008355E4" w:rsidRDefault="009F5844" w:rsidP="009F5844">
                  <w:pPr>
                    <w:jc w:val="both"/>
                    <w:rPr>
                      <w:bCs/>
                      <w:u w:val="single"/>
                      <w:lang w:val="nb-NO"/>
                    </w:rPr>
                  </w:pPr>
                  <w:r w:rsidRPr="008355E4">
                    <w:rPr>
                      <w:bCs/>
                    </w:rPr>
                    <w:t>2. Các phương pháp điều chế kim loại</w:t>
                  </w:r>
                </w:p>
              </w:tc>
              <w:tc>
                <w:tcPr>
                  <w:tcW w:w="2983" w:type="dxa"/>
                </w:tcPr>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i/>
                      <w:lang w:val="de-DE"/>
                    </w:rPr>
                  </w:pPr>
                  <w:r w:rsidRPr="008355E4">
                    <w:rPr>
                      <w:lang w:val="de-DE"/>
                    </w:rPr>
                    <w:t>Giảng viên trình bày tóm tắt nội dung bằng lời.</w:t>
                  </w:r>
                </w:p>
              </w:tc>
              <w:tc>
                <w:tcPr>
                  <w:tcW w:w="2520" w:type="dxa"/>
                </w:tcPr>
                <w:p w:rsidR="009F5844" w:rsidRPr="008355E4" w:rsidRDefault="009F5844" w:rsidP="009F5844"/>
                <w:p w:rsidR="009F5844" w:rsidRPr="008355E4" w:rsidRDefault="009F5844" w:rsidP="009F5844"/>
                <w:p w:rsidR="009F5844" w:rsidRPr="008355E4" w:rsidRDefault="009F5844" w:rsidP="009F5844">
                  <w:pPr>
                    <w:rPr>
                      <w:i/>
                      <w:lang w:val="de-DE"/>
                    </w:rPr>
                  </w:pPr>
                  <w:r w:rsidRPr="008355E4">
                    <w:rPr>
                      <w:lang w:val="de-DE"/>
                    </w:rPr>
                    <w:t>Học sinh lắng nghe và ghi chép những nội dung cần thiết.</w:t>
                  </w:r>
                </w:p>
              </w:tc>
              <w:tc>
                <w:tcPr>
                  <w:tcW w:w="1067" w:type="dxa"/>
                </w:tcPr>
                <w:p w:rsidR="009F5844" w:rsidRPr="008355E4" w:rsidRDefault="009F5844" w:rsidP="009F5844">
                  <w:pPr>
                    <w:jc w:val="both"/>
                  </w:pPr>
                </w:p>
                <w:p w:rsidR="009F5844" w:rsidRPr="008355E4" w:rsidRDefault="009F5844" w:rsidP="009F5844">
                  <w:pPr>
                    <w:jc w:val="both"/>
                  </w:pPr>
                </w:p>
                <w:p w:rsidR="009F5844" w:rsidRPr="008355E4" w:rsidRDefault="009F5844" w:rsidP="009F5844">
                  <w:pPr>
                    <w:jc w:val="both"/>
                  </w:pPr>
                </w:p>
                <w:p w:rsidR="009F5844" w:rsidRPr="008355E4" w:rsidRDefault="009F5844" w:rsidP="009F5844">
                  <w:pPr>
                    <w:jc w:val="both"/>
                  </w:pPr>
                  <w:r w:rsidRPr="008355E4">
                    <w:t>10 phút</w:t>
                  </w:r>
                </w:p>
                <w:p w:rsidR="009F5844" w:rsidRPr="008355E4" w:rsidRDefault="009F5844" w:rsidP="009F5844">
                  <w:pPr>
                    <w:jc w:val="center"/>
                    <w:rPr>
                      <w:i/>
                      <w:lang w:val="de-DE"/>
                    </w:rPr>
                  </w:pPr>
                </w:p>
              </w:tc>
            </w:tr>
            <w:tr w:rsidR="009F5844" w:rsidRPr="004978A0" w:rsidTr="00F22D37">
              <w:tc>
                <w:tcPr>
                  <w:tcW w:w="631" w:type="dxa"/>
                </w:tcPr>
                <w:p w:rsidR="009F5844" w:rsidRPr="008355E4" w:rsidRDefault="009F5844" w:rsidP="009F5844">
                  <w:pPr>
                    <w:jc w:val="center"/>
                  </w:pPr>
                  <w:r w:rsidRPr="008355E4">
                    <w:t>4</w:t>
                  </w:r>
                </w:p>
              </w:tc>
              <w:tc>
                <w:tcPr>
                  <w:tcW w:w="3113" w:type="dxa"/>
                </w:tcPr>
                <w:p w:rsidR="009F5844" w:rsidRPr="008355E4" w:rsidRDefault="009F5844" w:rsidP="009F5844">
                  <w:pPr>
                    <w:rPr>
                      <w:b/>
                      <w:bCs/>
                      <w:u w:val="single"/>
                      <w:lang w:val="pt-BR"/>
                    </w:rPr>
                  </w:pPr>
                  <w:r w:rsidRPr="008355E4">
                    <w:rPr>
                      <w:b/>
                      <w:bCs/>
                      <w:u w:val="single"/>
                      <w:lang w:val="pt-BR"/>
                    </w:rPr>
                    <w:t>Hướng dẫn tự học</w:t>
                  </w:r>
                </w:p>
                <w:p w:rsidR="009F5844" w:rsidRPr="008355E4" w:rsidRDefault="009F5844" w:rsidP="009F5844">
                  <w:pPr>
                    <w:rPr>
                      <w:bCs/>
                      <w:u w:val="single"/>
                      <w:lang w:val="nb-NO"/>
                    </w:rPr>
                  </w:pPr>
                  <w:r w:rsidRPr="008355E4">
                    <w:t>- Bài tập: 65 – 67 trang 45 trong giáo trình.</w:t>
                  </w:r>
                </w:p>
                <w:p w:rsidR="009F5844" w:rsidRPr="008355E4" w:rsidRDefault="009F5844" w:rsidP="009F5844">
                  <w:r w:rsidRPr="008355E4">
                    <w:rPr>
                      <w:lang w:val="pt-BR"/>
                    </w:rPr>
                    <w:t xml:space="preserve">Chuẩn bị </w:t>
                  </w:r>
                  <w:r w:rsidRPr="008355E4">
                    <w:rPr>
                      <w:bCs/>
                    </w:rPr>
                    <w:t>Bài 74: Ôn tập chương XX</w:t>
                  </w:r>
                </w:p>
                <w:p w:rsidR="009F5844" w:rsidRPr="008355E4" w:rsidRDefault="009F5844" w:rsidP="009F5844">
                  <w:pPr>
                    <w:rPr>
                      <w:bCs/>
                      <w:u w:val="single"/>
                      <w:lang w:val="nb-NO"/>
                    </w:rPr>
                  </w:pPr>
                </w:p>
                <w:p w:rsidR="009F5844" w:rsidRPr="008355E4" w:rsidRDefault="009F5844" w:rsidP="009F5844">
                  <w:pPr>
                    <w:rPr>
                      <w:bCs/>
                      <w:u w:val="single"/>
                      <w:lang w:val="nb-NO"/>
                    </w:rPr>
                  </w:pPr>
                </w:p>
              </w:tc>
              <w:tc>
                <w:tcPr>
                  <w:tcW w:w="2983" w:type="dxa"/>
                </w:tcPr>
                <w:p w:rsidR="009F5844" w:rsidRPr="008355E4" w:rsidRDefault="009F5844" w:rsidP="009F5844">
                  <w:pPr>
                    <w:rPr>
                      <w:lang w:val="pt-BR"/>
                    </w:rPr>
                  </w:pPr>
                </w:p>
                <w:p w:rsidR="009F5844" w:rsidRPr="008355E4" w:rsidRDefault="009F5844" w:rsidP="009F5844">
                  <w:pPr>
                    <w:rPr>
                      <w:lang w:val="pt-BR"/>
                    </w:rPr>
                  </w:pPr>
                  <w:r w:rsidRPr="008355E4">
                    <w:rPr>
                      <w:lang w:val="pt-BR"/>
                    </w:rPr>
                    <w:t>Nhắc nhở học sinh ôn tập, giải bài tập và chuẩn b</w:t>
                  </w:r>
                  <w:r w:rsidRPr="008355E4">
                    <w:rPr>
                      <w:lang w:val="pt-BR"/>
                    </w:rPr>
                    <w:cr/>
                    <w:t xml:space="preserve"> bài học tiếp theo.</w:t>
                  </w:r>
                </w:p>
              </w:tc>
              <w:tc>
                <w:tcPr>
                  <w:tcW w:w="2520" w:type="dxa"/>
                </w:tcPr>
                <w:p w:rsidR="009F5844" w:rsidRPr="008355E4" w:rsidRDefault="009F5844" w:rsidP="009F5844">
                  <w:pPr>
                    <w:rPr>
                      <w:lang w:val="de-DE"/>
                    </w:rPr>
                  </w:pPr>
                </w:p>
                <w:p w:rsidR="009F5844" w:rsidRPr="008355E4" w:rsidRDefault="009F5844" w:rsidP="009F5844">
                  <w:pPr>
                    <w:rPr>
                      <w:lang w:val="pt-BR"/>
                    </w:rPr>
                  </w:pPr>
                  <w:r w:rsidRPr="008355E4">
                    <w:rPr>
                      <w:lang w:val="pt-BR"/>
                    </w:rPr>
                    <w:t>Học sinh giải bài tập, tự nghiên cứu nội dung mới trước khi lên lớp bằng giáo trình  môn học và thông qua các tài liệu tham khảo.</w:t>
                  </w:r>
                </w:p>
              </w:tc>
              <w:tc>
                <w:tcPr>
                  <w:tcW w:w="1067" w:type="dxa"/>
                </w:tcPr>
                <w:p w:rsidR="009F5844" w:rsidRPr="008355E4" w:rsidRDefault="009F5844" w:rsidP="009F5844">
                  <w:pPr>
                    <w:jc w:val="center"/>
                    <w:rPr>
                      <w:lang w:val="pt-BR"/>
                    </w:rPr>
                  </w:pPr>
                </w:p>
                <w:p w:rsidR="009F5844" w:rsidRPr="008355E4" w:rsidRDefault="009F5844" w:rsidP="009F5844">
                  <w:pPr>
                    <w:rPr>
                      <w:lang w:val="pt-BR"/>
                    </w:rPr>
                  </w:pPr>
                  <w:r w:rsidRPr="008355E4">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6930"/>
              <w:gridCol w:w="6432"/>
            </w:tblGrid>
            <w:tr w:rsidR="009F5844" w:rsidRPr="004978A0" w:rsidTr="00F22D37">
              <w:trPr>
                <w:trHeight w:val="1943"/>
              </w:trPr>
              <w:tc>
                <w:tcPr>
                  <w:tcW w:w="3667" w:type="dxa"/>
                </w:tcPr>
                <w:p w:rsidR="009F5844" w:rsidRPr="004978A0" w:rsidRDefault="009F5844" w:rsidP="009F5844">
                  <w:pPr>
                    <w:rPr>
                      <w:u w:val="single"/>
                      <w:lang w:val="pt-BR"/>
                    </w:rPr>
                  </w:pPr>
                </w:p>
                <w:p w:rsidR="009F5844" w:rsidRPr="004978A0" w:rsidRDefault="009F5844" w:rsidP="009F5844">
                  <w:pPr>
                    <w:rPr>
                      <w:u w:val="single"/>
                      <w:lang w:val="pt-BR"/>
                    </w:rPr>
                  </w:pPr>
                </w:p>
                <w:p w:rsidR="009F5844" w:rsidRPr="008355E4" w:rsidRDefault="009F5844" w:rsidP="009F5844">
                  <w:pPr>
                    <w:rPr>
                      <w:b/>
                      <w:u w:val="single"/>
                      <w:lang w:val="pt-BR"/>
                    </w:rPr>
                  </w:pPr>
                  <w:r w:rsidRPr="008355E4">
                    <w:rPr>
                      <w:b/>
                      <w:u w:val="single"/>
                      <w:lang w:val="pt-BR"/>
                    </w:rPr>
                    <w:t xml:space="preserve">Nguồn tài liệu tham khảo </w:t>
                  </w:r>
                </w:p>
              </w:tc>
              <w:tc>
                <w:tcPr>
                  <w:tcW w:w="6930" w:type="dxa"/>
                </w:tcPr>
                <w:p w:rsidR="009F5844" w:rsidRPr="008355E4" w:rsidRDefault="009F5844" w:rsidP="009F5844">
                  <w:pPr>
                    <w:jc w:val="both"/>
                  </w:pPr>
                  <w:r w:rsidRPr="004978A0">
                    <w:rPr>
                      <w:b/>
                    </w:rPr>
                    <w:t>1</w:t>
                  </w:r>
                  <w:r w:rsidRPr="008355E4">
                    <w:t xml:space="preserve">. </w:t>
                  </w:r>
                  <w:r w:rsidRPr="008355E4">
                    <w:rPr>
                      <w:i/>
                      <w:iCs/>
                    </w:rPr>
                    <w:t xml:space="preserve">Giáo trình hóa học 4, </w:t>
                  </w:r>
                  <w:r w:rsidRPr="008355E4">
                    <w:t>Trường CĐ lý tự trọng Tp. HCM, năm 2018.</w:t>
                  </w:r>
                </w:p>
                <w:p w:rsidR="009F5844" w:rsidRPr="008355E4" w:rsidRDefault="009F5844" w:rsidP="009F5844">
                  <w:pPr>
                    <w:jc w:val="both"/>
                  </w:pPr>
                  <w:r w:rsidRPr="008355E4">
                    <w:t xml:space="preserve">2. </w:t>
                  </w:r>
                  <w:r w:rsidRPr="008355E4">
                    <w:rPr>
                      <w:lang w:val="vi-VN"/>
                    </w:rPr>
                    <w:t>Nguyễn Xuân Trường</w:t>
                  </w:r>
                  <w:r w:rsidRPr="008355E4">
                    <w:t xml:space="preserve">, </w:t>
                  </w:r>
                  <w:r w:rsidRPr="008355E4">
                    <w:rPr>
                      <w:i/>
                      <w:iCs/>
                    </w:rPr>
                    <w:t xml:space="preserve">Hóa học 12, </w:t>
                  </w:r>
                  <w:r w:rsidRPr="008355E4">
                    <w:rPr>
                      <w:lang w:val="vi-VN"/>
                    </w:rPr>
                    <w:t>NXB Giáo dục Việt Nam</w:t>
                  </w:r>
                  <w:r w:rsidRPr="008355E4">
                    <w:t>, năm 2015.</w:t>
                  </w:r>
                </w:p>
                <w:p w:rsidR="009F5844" w:rsidRPr="004978A0" w:rsidRDefault="009F5844" w:rsidP="009F5844">
                  <w:pPr>
                    <w:jc w:val="both"/>
                    <w:rPr>
                      <w:lang w:val="pt-BR"/>
                    </w:rPr>
                  </w:pPr>
                  <w:r w:rsidRPr="008355E4">
                    <w:t xml:space="preserve">3. </w:t>
                  </w:r>
                  <w:r w:rsidRPr="008355E4">
                    <w:rPr>
                      <w:lang w:val="vi-VN"/>
                    </w:rPr>
                    <w:t xml:space="preserve">Nguyễn Xuân Trường, </w:t>
                  </w:r>
                  <w:r w:rsidRPr="008355E4">
                    <w:rPr>
                      <w:i/>
                      <w:iCs/>
                      <w:lang w:val="vi-VN"/>
                    </w:rPr>
                    <w:t xml:space="preserve">Bài tập Hóa học </w:t>
                  </w:r>
                  <w:r w:rsidRPr="008355E4">
                    <w:t xml:space="preserve">12, </w:t>
                  </w:r>
                  <w:r w:rsidRPr="008355E4">
                    <w:rPr>
                      <w:lang w:val="vi-VN"/>
                    </w:rPr>
                    <w:t>NXB Giáo dục Việt Nam</w:t>
                  </w:r>
                  <w:r w:rsidRPr="008355E4">
                    <w:t>, năm 2015.</w:t>
                  </w:r>
                </w:p>
              </w:tc>
              <w:tc>
                <w:tcPr>
                  <w:tcW w:w="6432" w:type="dxa"/>
                </w:tcPr>
                <w:p w:rsidR="009F5844" w:rsidRPr="004978A0" w:rsidRDefault="009F5844" w:rsidP="009F5844">
                  <w:pPr>
                    <w:rPr>
                      <w:bCs/>
                    </w:rPr>
                  </w:pPr>
                  <w:r w:rsidRPr="004978A0">
                    <w:rPr>
                      <w:bCs/>
                    </w:rPr>
                    <w:t xml:space="preserve"> </w:t>
                  </w:r>
                </w:p>
                <w:p w:rsidR="009F5844" w:rsidRPr="004978A0" w:rsidRDefault="009F5844" w:rsidP="009F5844">
                  <w:pPr>
                    <w:rPr>
                      <w:b/>
                      <w:lang w:val="pt-BR"/>
                    </w:rPr>
                  </w:pPr>
                  <w:r w:rsidRPr="004978A0">
                    <w:rPr>
                      <w:b/>
                    </w:rPr>
                    <w:t xml:space="preserve"> </w:t>
                  </w:r>
                </w:p>
              </w:tc>
            </w:tr>
          </w:tbl>
          <w:p w:rsidR="009F5844" w:rsidRPr="004978A0" w:rsidRDefault="009F5844" w:rsidP="009F5844">
            <w:pPr>
              <w:jc w:val="both"/>
            </w:pPr>
          </w:p>
          <w:p w:rsidR="009F5844" w:rsidRPr="008355E4" w:rsidRDefault="009F5844" w:rsidP="009F5844">
            <w:pPr>
              <w:jc w:val="both"/>
            </w:pPr>
            <w:r w:rsidRPr="004978A0">
              <w:rPr>
                <w:b/>
              </w:rPr>
              <w:tab/>
            </w:r>
            <w:r w:rsidRPr="004978A0">
              <w:rPr>
                <w:b/>
              </w:rPr>
              <w:tab/>
            </w:r>
            <w:r w:rsidRPr="004978A0">
              <w:rPr>
                <w:b/>
              </w:rPr>
              <w:tab/>
            </w:r>
            <w:r w:rsidRPr="004978A0">
              <w:rPr>
                <w:b/>
              </w:rPr>
              <w:tab/>
            </w:r>
            <w:r w:rsidRPr="004978A0">
              <w:rPr>
                <w:b/>
              </w:rPr>
              <w:tab/>
            </w:r>
            <w:r w:rsidRPr="004978A0">
              <w:rPr>
                <w:b/>
              </w:rPr>
              <w:tab/>
            </w:r>
            <w:r w:rsidRPr="008355E4">
              <w:rPr>
                <w:lang w:val="pt-BR"/>
              </w:rPr>
              <w:t>Tp. Hồ Chí Minh,</w:t>
            </w:r>
            <w:r w:rsidRPr="008355E4">
              <w:t xml:space="preserve"> Ngày ….. tháng ….. năm …..</w:t>
            </w:r>
          </w:p>
          <w:p w:rsidR="009F5844" w:rsidRPr="008355E4" w:rsidRDefault="00D46EB3" w:rsidP="009F5844">
            <w:pPr>
              <w:jc w:val="both"/>
              <w:rPr>
                <w:b/>
              </w:rPr>
            </w:pPr>
            <w:r>
              <w:rPr>
                <w:b/>
              </w:rPr>
              <w:t xml:space="preserve">     </w:t>
            </w:r>
            <w:r w:rsidR="009F5844" w:rsidRPr="008355E4">
              <w:rPr>
                <w:b/>
              </w:rPr>
              <w:t xml:space="preserve">Trưởng bộ môn                                                      </w:t>
            </w:r>
            <w:r w:rsidR="009F5844" w:rsidRPr="008355E4">
              <w:rPr>
                <w:b/>
              </w:rPr>
              <w:tab/>
            </w:r>
            <w:r w:rsidR="009F5844" w:rsidRPr="008355E4">
              <w:rPr>
                <w:b/>
              </w:rPr>
              <w:tab/>
            </w:r>
            <w:r w:rsidR="009F5844" w:rsidRPr="008355E4">
              <w:rPr>
                <w:b/>
              </w:rPr>
              <w:tab/>
              <w:t>Giảng viên</w:t>
            </w:r>
          </w:p>
          <w:p w:rsidR="00F73CE7" w:rsidRDefault="00D46EB3" w:rsidP="00F73CE7">
            <w:pPr>
              <w:spacing w:line="276" w:lineRule="auto"/>
              <w:rPr>
                <w:b/>
                <w:bCs/>
                <w:szCs w:val="22"/>
                <w:lang w:val="pt-BR"/>
              </w:rPr>
            </w:pPr>
            <w:r>
              <w:rPr>
                <w:b/>
                <w:bCs/>
                <w:szCs w:val="22"/>
                <w:lang w:val="pt-BR"/>
              </w:rPr>
              <w:t xml:space="preserve">   </w:t>
            </w:r>
            <w:r w:rsidR="00F73CE7" w:rsidRPr="00C40EAD">
              <w:rPr>
                <w:b/>
                <w:bCs/>
                <w:szCs w:val="22"/>
                <w:lang w:val="pt-BR"/>
              </w:rPr>
              <w:t xml:space="preserve">Nguyễn Thị </w:t>
            </w:r>
            <w:r w:rsidR="00F73CE7">
              <w:rPr>
                <w:b/>
                <w:bCs/>
                <w:szCs w:val="22"/>
                <w:lang w:val="pt-BR"/>
              </w:rPr>
              <w:t>Huyền Nga</w:t>
            </w: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A23F37" w:rsidRDefault="00A23F37" w:rsidP="00F73CE7">
            <w:pPr>
              <w:spacing w:line="276" w:lineRule="auto"/>
              <w:rPr>
                <w:b/>
                <w:bCs/>
                <w:szCs w:val="22"/>
                <w:lang w:val="pt-BR"/>
              </w:rPr>
            </w:pPr>
          </w:p>
          <w:p w:rsidR="009F5844" w:rsidRDefault="009F5844" w:rsidP="009F5844">
            <w:pPr>
              <w:jc w:val="both"/>
            </w:pPr>
          </w:p>
          <w:p w:rsidR="002C60A8" w:rsidRDefault="002C60A8" w:rsidP="009F5844">
            <w:pPr>
              <w:jc w:val="both"/>
            </w:pPr>
          </w:p>
          <w:p w:rsidR="002C60A8" w:rsidRDefault="002C60A8" w:rsidP="009F5844">
            <w:pPr>
              <w:jc w:val="both"/>
            </w:pPr>
          </w:p>
          <w:p w:rsidR="002C60A8" w:rsidRDefault="002C60A8" w:rsidP="009F5844">
            <w:pPr>
              <w:jc w:val="both"/>
            </w:pPr>
          </w:p>
          <w:p w:rsidR="002C60A8" w:rsidRPr="00881060" w:rsidRDefault="002C60A8" w:rsidP="009F5844">
            <w:pPr>
              <w:jc w:val="both"/>
            </w:pPr>
          </w:p>
          <w:p w:rsidR="009F5844" w:rsidRPr="004978A0" w:rsidRDefault="009F5844" w:rsidP="009F5844">
            <w:pPr>
              <w:ind w:left="1440" w:hanging="1440"/>
              <w:jc w:val="center"/>
              <w:rPr>
                <w:b/>
              </w:rPr>
            </w:pPr>
            <w:r w:rsidRPr="004978A0">
              <w:br w:type="page"/>
            </w:r>
          </w:p>
          <w:tbl>
            <w:tblPr>
              <w:tblW w:w="0" w:type="auto"/>
              <w:tblLook w:val="01E0" w:firstRow="1" w:lastRow="1" w:firstColumn="1" w:lastColumn="1" w:noHBand="0" w:noVBand="0"/>
            </w:tblPr>
            <w:tblGrid>
              <w:gridCol w:w="2943"/>
              <w:gridCol w:w="7230"/>
            </w:tblGrid>
            <w:tr w:rsidR="009F5844" w:rsidRPr="004978A0" w:rsidTr="009F5844">
              <w:tc>
                <w:tcPr>
                  <w:tcW w:w="2943" w:type="dxa"/>
                  <w:shd w:val="clear" w:color="auto" w:fill="auto"/>
                </w:tcPr>
                <w:p w:rsidR="009F5844" w:rsidRPr="008355E4" w:rsidRDefault="009F5844" w:rsidP="009F5844">
                  <w:pPr>
                    <w:rPr>
                      <w:lang w:val="pt-BR"/>
                    </w:rPr>
                  </w:pPr>
                  <w:r w:rsidRPr="008355E4">
                    <w:rPr>
                      <w:lang w:val="pt-BR"/>
                    </w:rPr>
                    <w:lastRenderedPageBreak/>
                    <w:t>Giáo án số: 15</w:t>
                  </w:r>
                </w:p>
              </w:tc>
              <w:tc>
                <w:tcPr>
                  <w:tcW w:w="7230" w:type="dxa"/>
                  <w:shd w:val="clear" w:color="auto" w:fill="auto"/>
                </w:tcPr>
                <w:p w:rsidR="009F5844" w:rsidRPr="008355E4" w:rsidRDefault="009F5844" w:rsidP="009F5844">
                  <w:r w:rsidRPr="008355E4">
                    <w:t>Thời gian thực hiện: 02 tiết</w:t>
                  </w:r>
                </w:p>
                <w:p w:rsidR="009F5844" w:rsidRPr="008355E4" w:rsidRDefault="009F5844" w:rsidP="009F5844">
                  <w:r w:rsidRPr="008355E4">
                    <w:t xml:space="preserve">Tên chương: </w:t>
                  </w:r>
                  <w:r w:rsidRPr="008355E4">
                    <w:rPr>
                      <w:b/>
                    </w:rPr>
                    <w:t>Chương XX:  Đại cương về kim loại</w:t>
                  </w:r>
                </w:p>
                <w:p w:rsidR="009F5844" w:rsidRPr="008355E4" w:rsidRDefault="009F5844" w:rsidP="009F5844">
                  <w:r w:rsidRPr="008355E4">
                    <w:t>Thực hiện ngày........ tháng ...... năm ……</w:t>
                  </w:r>
                </w:p>
              </w:tc>
            </w:tr>
          </w:tbl>
          <w:p w:rsidR="009F5844" w:rsidRPr="004978A0" w:rsidRDefault="009F5844" w:rsidP="009F5844">
            <w:pPr>
              <w:jc w:val="both"/>
            </w:pPr>
          </w:p>
          <w:p w:rsidR="009F5844" w:rsidRPr="004978A0" w:rsidRDefault="009F5844" w:rsidP="009F5844">
            <w:pPr>
              <w:jc w:val="both"/>
            </w:pPr>
          </w:p>
          <w:p w:rsidR="009F5844" w:rsidRPr="002C60A8" w:rsidRDefault="009F5844" w:rsidP="009F5844">
            <w:pPr>
              <w:jc w:val="both"/>
              <w:rPr>
                <w:b/>
                <w:bCs/>
                <w:i/>
                <w:lang w:val="de-DE"/>
              </w:rPr>
            </w:pPr>
            <w:r w:rsidRPr="004978A0">
              <w:t xml:space="preserve">Tên bài học:        </w:t>
            </w:r>
            <w:r w:rsidRPr="002C60A8">
              <w:rPr>
                <w:b/>
                <w:bCs/>
                <w:lang w:val="de-DE"/>
              </w:rPr>
              <w:t>Bài 74:</w:t>
            </w:r>
            <w:r w:rsidRPr="002C60A8">
              <w:rPr>
                <w:b/>
                <w:bCs/>
                <w:i/>
                <w:lang w:val="de-DE"/>
              </w:rPr>
              <w:t xml:space="preserve">  </w:t>
            </w:r>
            <w:r w:rsidRPr="002C60A8">
              <w:rPr>
                <w:b/>
              </w:rPr>
              <w:t>ÔN TẬP CHƯƠNG XX</w:t>
            </w:r>
          </w:p>
          <w:p w:rsidR="00DF4A56" w:rsidRPr="00CF6B9C" w:rsidRDefault="00DF4A56" w:rsidP="00DF4A56">
            <w:pPr>
              <w:rPr>
                <w:b/>
                <w:u w:val="single"/>
                <w:lang w:val="it-IT"/>
              </w:rPr>
            </w:pPr>
            <w:r w:rsidRPr="00CF6B9C">
              <w:rPr>
                <w:b/>
                <w:u w:val="single"/>
                <w:lang w:val="it-IT"/>
              </w:rPr>
              <w:t xml:space="preserve">Mục tiêu của bài: </w:t>
            </w:r>
          </w:p>
          <w:p w:rsidR="009F5844" w:rsidRPr="004978A0" w:rsidRDefault="009F5844" w:rsidP="009F5844">
            <w:pPr>
              <w:rPr>
                <w:lang w:val="it-IT"/>
              </w:rPr>
            </w:pPr>
            <w:r w:rsidRPr="004978A0">
              <w:rPr>
                <w:lang w:val="it-IT"/>
              </w:rPr>
              <w:t xml:space="preserve">Sau khi học xong bài này, học sinh có khả năng: </w:t>
            </w:r>
          </w:p>
          <w:p w:rsidR="00DF4A56" w:rsidRPr="00DF4A56" w:rsidRDefault="00DF4A56" w:rsidP="00DF4A56">
            <w:pPr>
              <w:rPr>
                <w:b/>
              </w:rPr>
            </w:pPr>
            <w:r w:rsidRPr="00DF4A56">
              <w:rPr>
                <w:b/>
              </w:rPr>
              <w:t>1. Kiến thức:</w:t>
            </w:r>
          </w:p>
          <w:p w:rsidR="00784A71" w:rsidRDefault="009F5844" w:rsidP="009F5844">
            <w:r w:rsidRPr="004978A0">
              <w:rPr>
                <w:b/>
              </w:rPr>
              <w:t xml:space="preserve">- </w:t>
            </w:r>
            <w:r w:rsidR="008355E4" w:rsidRPr="008355E4">
              <w:rPr>
                <w:lang w:val="vi-VN"/>
              </w:rPr>
              <w:t xml:space="preserve">Sắp xếp, hệ thống </w:t>
            </w:r>
            <w:r w:rsidRPr="008355E4">
              <w:t>được những kiến thức về tính chất của kim loại, điều chế kim loại, sự ăn mòn kim loại và</w:t>
            </w:r>
          </w:p>
          <w:p w:rsidR="009F5844" w:rsidRPr="004978A0" w:rsidRDefault="009F5844" w:rsidP="009F5844">
            <w:pPr>
              <w:rPr>
                <w:b/>
              </w:rPr>
            </w:pPr>
            <w:r w:rsidRPr="008355E4">
              <w:t xml:space="preserve"> các biện</w:t>
            </w:r>
            <w:r w:rsidRPr="004978A0">
              <w:rPr>
                <w:b/>
              </w:rPr>
              <w:t xml:space="preserve"> </w:t>
            </w:r>
            <w:r w:rsidRPr="00784A71">
              <w:t>pháp chống ăn mòn kim loại.</w:t>
            </w:r>
          </w:p>
          <w:p w:rsidR="00DF4A56" w:rsidRPr="00DF4A56" w:rsidRDefault="00DF4A56" w:rsidP="00DF4A56">
            <w:pPr>
              <w:jc w:val="both"/>
              <w:outlineLvl w:val="0"/>
            </w:pPr>
            <w:r w:rsidRPr="00DF4A56">
              <w:rPr>
                <w:b/>
                <w:bCs/>
              </w:rPr>
              <w:t xml:space="preserve">2. Kĩ năng: </w:t>
            </w:r>
          </w:p>
          <w:p w:rsidR="009F5844" w:rsidRPr="008355E4" w:rsidRDefault="008355E4" w:rsidP="009F5844">
            <w:pPr>
              <w:rPr>
                <w:lang w:val="vi-VN"/>
              </w:rPr>
            </w:pPr>
            <w:r w:rsidRPr="008355E4">
              <w:t xml:space="preserve">-  </w:t>
            </w:r>
            <w:r w:rsidRPr="008355E4">
              <w:rPr>
                <w:lang w:val="vi-VN"/>
              </w:rPr>
              <w:t>X</w:t>
            </w:r>
            <w:r w:rsidR="009F5844" w:rsidRPr="008355E4">
              <w:t>ác định tên và dấu của các điện cực trong thiết bị điện phân.</w:t>
            </w:r>
          </w:p>
          <w:p w:rsidR="008355E4" w:rsidRPr="008355E4" w:rsidRDefault="008355E4" w:rsidP="009F5844">
            <w:pPr>
              <w:rPr>
                <w:lang w:val="vi-VN"/>
              </w:rPr>
            </w:pPr>
            <w:r w:rsidRPr="008355E4">
              <w:rPr>
                <w:lang w:val="vi-VN"/>
              </w:rPr>
              <w:t>- X</w:t>
            </w:r>
            <w:r w:rsidRPr="008355E4">
              <w:t xml:space="preserve">ác định </w:t>
            </w:r>
            <w:r w:rsidRPr="008355E4">
              <w:rPr>
                <w:lang w:val="vi-VN"/>
              </w:rPr>
              <w:t>và viết được</w:t>
            </w:r>
            <w:r w:rsidRPr="008355E4">
              <w:t xml:space="preserve"> các</w:t>
            </w:r>
            <w:r w:rsidRPr="008355E4">
              <w:rPr>
                <w:lang w:val="vi-VN"/>
              </w:rPr>
              <w:t xml:space="preserve"> quá trình xảy ra ở các</w:t>
            </w:r>
            <w:r w:rsidRPr="008355E4">
              <w:t xml:space="preserve"> điện cực trong thiết bị điện phân.</w:t>
            </w:r>
          </w:p>
          <w:p w:rsidR="009F5844" w:rsidRPr="008355E4" w:rsidRDefault="008355E4" w:rsidP="009F5844">
            <w:r w:rsidRPr="008355E4">
              <w:t xml:space="preserve">-  </w:t>
            </w:r>
            <w:r w:rsidRPr="008355E4">
              <w:rPr>
                <w:lang w:val="vi-VN"/>
              </w:rPr>
              <w:t>G</w:t>
            </w:r>
            <w:r w:rsidR="009F5844" w:rsidRPr="008355E4">
              <w:t>iải các bài tập liên quan đến kim loại.</w:t>
            </w:r>
          </w:p>
          <w:p w:rsidR="00DF4A56" w:rsidRPr="00407ECF" w:rsidRDefault="00DF4A56" w:rsidP="00DF4A56">
            <w:pPr>
              <w:spacing w:line="276" w:lineRule="auto"/>
              <w:rPr>
                <w:szCs w:val="22"/>
                <w:lang w:val="vi-VN"/>
              </w:rPr>
            </w:pPr>
            <w:r w:rsidRPr="00DF4A56">
              <w:rPr>
                <w:b/>
                <w:bCs/>
              </w:rPr>
              <w:t>3. Thái độ</w:t>
            </w:r>
          </w:p>
          <w:p w:rsidR="00910482"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w:t>
            </w:r>
          </w:p>
          <w:p w:rsidR="00910482" w:rsidRDefault="00407ECF" w:rsidP="00407ECF">
            <w:pPr>
              <w:pStyle w:val="NormalWeb"/>
              <w:shd w:val="clear" w:color="auto" w:fill="FFFFFF"/>
              <w:spacing w:before="0" w:beforeAutospacing="0" w:after="0" w:afterAutospacing="0"/>
              <w:textAlignment w:val="baseline"/>
              <w:rPr>
                <w:bCs/>
                <w:sz w:val="26"/>
                <w:szCs w:val="26"/>
              </w:rPr>
            </w:pPr>
            <w:r w:rsidRPr="00C167C8">
              <w:rPr>
                <w:color w:val="000000"/>
              </w:rPr>
              <w:t xml:space="preserve">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 xml:space="preserve">nguyên, </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bCs/>
                <w:sz w:val="26"/>
                <w:szCs w:val="26"/>
              </w:rPr>
              <w:t>sử dụng hợp lí tài nguyên.</w:t>
            </w:r>
          </w:p>
          <w:p w:rsidR="009F5844" w:rsidRPr="004978A0" w:rsidRDefault="009F5844" w:rsidP="009F5844">
            <w:pPr>
              <w:rPr>
                <w:lang w:val="it-IT"/>
              </w:rPr>
            </w:pPr>
          </w:p>
          <w:p w:rsidR="009F5844" w:rsidRPr="008355E4" w:rsidRDefault="009F5844" w:rsidP="009F5844">
            <w:pPr>
              <w:rPr>
                <w:b/>
                <w:lang w:val="it-IT"/>
              </w:rPr>
            </w:pPr>
            <w:r w:rsidRPr="008355E4">
              <w:rPr>
                <w:b/>
                <w:lang w:val="it-IT"/>
              </w:rPr>
              <w:t xml:space="preserve">Đồ dùng và phương tiện dạy học: </w:t>
            </w:r>
          </w:p>
          <w:p w:rsidR="009F5844" w:rsidRPr="004978A0" w:rsidRDefault="009F5844" w:rsidP="009F5844">
            <w:pPr>
              <w:rPr>
                <w:b/>
                <w:lang w:val="it-IT"/>
              </w:rPr>
            </w:pPr>
            <w:r w:rsidRPr="008355E4">
              <w:rPr>
                <w:lang w:val="it-IT"/>
              </w:rPr>
              <w:t>Bảng, phấn, máy tính, máy chiếu, presenter</w:t>
            </w:r>
            <w:r w:rsidRPr="004978A0">
              <w:rPr>
                <w:b/>
                <w:lang w:val="it-IT"/>
              </w:rPr>
              <w:t>.</w:t>
            </w:r>
          </w:p>
          <w:p w:rsidR="009F5844" w:rsidRPr="004978A0" w:rsidRDefault="009F5844" w:rsidP="009F5844">
            <w:pPr>
              <w:rPr>
                <w:b/>
              </w:rPr>
            </w:pPr>
          </w:p>
          <w:p w:rsidR="009F5844" w:rsidRPr="008355E4" w:rsidRDefault="00447146" w:rsidP="009F5844">
            <w:pPr>
              <w:tabs>
                <w:tab w:val="left" w:leader="dot" w:pos="9540"/>
              </w:tabs>
              <w:jc w:val="both"/>
              <w:rPr>
                <w:lang w:val="de-DE"/>
              </w:rPr>
            </w:pPr>
            <w:r w:rsidRPr="00182269">
              <w:rPr>
                <w:b/>
                <w:szCs w:val="22"/>
                <w:lang w:val="it-IT"/>
              </w:rPr>
              <w:t xml:space="preserve">I. Ổn định lớp học:                                                 </w:t>
            </w:r>
            <w:r w:rsidR="009F5844" w:rsidRPr="008355E4">
              <w:t>Thời gian 05 phút</w:t>
            </w:r>
          </w:p>
          <w:p w:rsidR="009F5844" w:rsidRPr="008355E4" w:rsidRDefault="009F5844" w:rsidP="009F5844">
            <w:pPr>
              <w:jc w:val="both"/>
              <w:rPr>
                <w:lang w:val="de-DE"/>
              </w:rPr>
            </w:pPr>
            <w:r w:rsidRPr="008355E4">
              <w:rPr>
                <w:lang w:val="de-DE"/>
              </w:rPr>
              <w:t>Số học sinh vắng:…………Tên:………………………….................................................................</w:t>
            </w:r>
          </w:p>
          <w:p w:rsidR="009F5844" w:rsidRPr="004978A0" w:rsidRDefault="009F5844" w:rsidP="009F5844">
            <w:pPr>
              <w:jc w:val="both"/>
            </w:pPr>
          </w:p>
          <w:p w:rsidR="00447146" w:rsidRPr="00AF3C22" w:rsidRDefault="00447146" w:rsidP="00447146">
            <w:pPr>
              <w:spacing w:line="276" w:lineRule="auto"/>
              <w:rPr>
                <w:b/>
                <w:szCs w:val="22"/>
                <w:lang w:val="sv-SE"/>
              </w:rPr>
            </w:pPr>
            <w:r w:rsidRPr="00AF3C22">
              <w:rPr>
                <w:b/>
                <w:szCs w:val="22"/>
                <w:lang w:val="sv-SE"/>
              </w:rPr>
              <w:t>II. Thực hiện bài học:</w:t>
            </w:r>
          </w:p>
          <w:p w:rsidR="009F5844" w:rsidRPr="004978A0" w:rsidRDefault="009F5844" w:rsidP="009F5844">
            <w:pPr>
              <w:jc w:val="both"/>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297"/>
              <w:gridCol w:w="2340"/>
              <w:gridCol w:w="2244"/>
              <w:gridCol w:w="803"/>
            </w:tblGrid>
            <w:tr w:rsidR="009F5844" w:rsidRPr="004978A0" w:rsidTr="002C60A8">
              <w:trPr>
                <w:trHeight w:val="353"/>
              </w:trPr>
              <w:tc>
                <w:tcPr>
                  <w:tcW w:w="630" w:type="dxa"/>
                  <w:vMerge w:val="restart"/>
                </w:tcPr>
                <w:p w:rsidR="009F5844" w:rsidRPr="004978A0" w:rsidRDefault="009F5844" w:rsidP="009F5844">
                  <w:pPr>
                    <w:jc w:val="center"/>
                  </w:pPr>
                </w:p>
                <w:p w:rsidR="009F5844" w:rsidRPr="004978A0" w:rsidRDefault="009F5844" w:rsidP="009F5844">
                  <w:pPr>
                    <w:jc w:val="center"/>
                  </w:pPr>
                  <w:r w:rsidRPr="004978A0">
                    <w:t>TT</w:t>
                  </w:r>
                </w:p>
              </w:tc>
              <w:tc>
                <w:tcPr>
                  <w:tcW w:w="4297" w:type="dxa"/>
                  <w:vMerge w:val="restart"/>
                </w:tcPr>
                <w:p w:rsidR="009F5844" w:rsidRPr="004978A0" w:rsidRDefault="009F5844" w:rsidP="009F5844"/>
                <w:p w:rsidR="009F5844" w:rsidRPr="004978A0" w:rsidRDefault="009F5844" w:rsidP="009F5844">
                  <w:r w:rsidRPr="004978A0">
                    <w:t>Nội dung giảng dạy</w:t>
                  </w:r>
                </w:p>
              </w:tc>
              <w:tc>
                <w:tcPr>
                  <w:tcW w:w="4584" w:type="dxa"/>
                  <w:gridSpan w:val="2"/>
                </w:tcPr>
                <w:p w:rsidR="009F5844" w:rsidRPr="004978A0" w:rsidRDefault="009F5844" w:rsidP="009F5844">
                  <w:pPr>
                    <w:jc w:val="center"/>
                  </w:pPr>
                  <w:r w:rsidRPr="004978A0">
                    <w:t>Hoạt động dạy học</w:t>
                  </w:r>
                </w:p>
              </w:tc>
              <w:tc>
                <w:tcPr>
                  <w:tcW w:w="803" w:type="dxa"/>
                  <w:vMerge w:val="restart"/>
                </w:tcPr>
                <w:p w:rsidR="009F5844" w:rsidRPr="004978A0" w:rsidRDefault="009F5844" w:rsidP="009F5844">
                  <w:pPr>
                    <w:jc w:val="center"/>
                  </w:pPr>
                  <w:r w:rsidRPr="004978A0">
                    <w:t>Thời gian (phút)</w:t>
                  </w:r>
                </w:p>
              </w:tc>
            </w:tr>
            <w:tr w:rsidR="009F5844" w:rsidRPr="004978A0" w:rsidTr="002C60A8">
              <w:trPr>
                <w:trHeight w:val="386"/>
              </w:trPr>
              <w:tc>
                <w:tcPr>
                  <w:tcW w:w="630" w:type="dxa"/>
                  <w:vMerge/>
                </w:tcPr>
                <w:p w:rsidR="009F5844" w:rsidRPr="004978A0" w:rsidRDefault="009F5844" w:rsidP="009F5844">
                  <w:pPr>
                    <w:jc w:val="center"/>
                  </w:pPr>
                </w:p>
              </w:tc>
              <w:tc>
                <w:tcPr>
                  <w:tcW w:w="4297" w:type="dxa"/>
                  <w:vMerge/>
                </w:tcPr>
                <w:p w:rsidR="009F5844" w:rsidRPr="004978A0" w:rsidRDefault="009F5844" w:rsidP="009F5844"/>
              </w:tc>
              <w:tc>
                <w:tcPr>
                  <w:tcW w:w="2340"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pt-BR"/>
                    </w:rPr>
                    <w:t>giảng viên</w:t>
                  </w:r>
                </w:p>
              </w:tc>
              <w:tc>
                <w:tcPr>
                  <w:tcW w:w="2244" w:type="dxa"/>
                </w:tcPr>
                <w:p w:rsidR="009F5844" w:rsidRPr="004978A0" w:rsidRDefault="009F5844" w:rsidP="009F5844">
                  <w:pPr>
                    <w:jc w:val="center"/>
                    <w:rPr>
                      <w:lang w:val="de-DE"/>
                    </w:rPr>
                  </w:pPr>
                  <w:r w:rsidRPr="004978A0">
                    <w:rPr>
                      <w:lang w:val="de-DE"/>
                    </w:rPr>
                    <w:t xml:space="preserve">Hoạt động </w:t>
                  </w:r>
                </w:p>
                <w:p w:rsidR="009F5844" w:rsidRPr="004978A0" w:rsidRDefault="009F5844" w:rsidP="009F5844">
                  <w:pPr>
                    <w:jc w:val="center"/>
                  </w:pPr>
                  <w:r w:rsidRPr="004978A0">
                    <w:rPr>
                      <w:lang w:val="de-DE"/>
                    </w:rPr>
                    <w:t xml:space="preserve">của </w:t>
                  </w:r>
                  <w:r w:rsidRPr="004978A0">
                    <w:rPr>
                      <w:lang w:val="it-IT"/>
                    </w:rPr>
                    <w:t>học sinh</w:t>
                  </w:r>
                </w:p>
              </w:tc>
              <w:tc>
                <w:tcPr>
                  <w:tcW w:w="803" w:type="dxa"/>
                  <w:vMerge/>
                </w:tcPr>
                <w:p w:rsidR="009F5844" w:rsidRPr="004978A0" w:rsidRDefault="009F5844" w:rsidP="009F5844">
                  <w:pPr>
                    <w:jc w:val="center"/>
                  </w:pPr>
                </w:p>
              </w:tc>
            </w:tr>
            <w:tr w:rsidR="009F5844" w:rsidRPr="004978A0" w:rsidTr="002C60A8">
              <w:tc>
                <w:tcPr>
                  <w:tcW w:w="630" w:type="dxa"/>
                </w:tcPr>
                <w:p w:rsidR="009F5844" w:rsidRPr="008355E4" w:rsidRDefault="009F5844" w:rsidP="009F5844">
                  <w:pPr>
                    <w:jc w:val="center"/>
                  </w:pPr>
                  <w:r w:rsidRPr="008355E4">
                    <w:t>1</w:t>
                  </w:r>
                </w:p>
              </w:tc>
              <w:tc>
                <w:tcPr>
                  <w:tcW w:w="4297" w:type="dxa"/>
                </w:tcPr>
                <w:p w:rsidR="009F5844" w:rsidRPr="008355E4" w:rsidRDefault="009F5844" w:rsidP="009F5844">
                  <w:pPr>
                    <w:rPr>
                      <w:b/>
                      <w:lang w:val="de-DE"/>
                    </w:rPr>
                  </w:pPr>
                  <w:r w:rsidRPr="008355E4">
                    <w:rPr>
                      <w:b/>
                      <w:bCs/>
                      <w:u w:val="single"/>
                      <w:lang w:val="de-DE"/>
                    </w:rPr>
                    <w:t>Dẫn nhập</w:t>
                  </w:r>
                </w:p>
                <w:p w:rsidR="009F5844" w:rsidRPr="008355E4" w:rsidRDefault="009F5844" w:rsidP="009F5844">
                  <w:pPr>
                    <w:rPr>
                      <w:bCs/>
                      <w:u w:val="single"/>
                      <w:lang w:val="de-DE"/>
                    </w:rPr>
                  </w:pPr>
                  <w:r w:rsidRPr="008355E4">
                    <w:rPr>
                      <w:bCs/>
                      <w:lang w:val="de-DE"/>
                    </w:rPr>
                    <w:t xml:space="preserve">Để </w:t>
                  </w:r>
                  <w:r w:rsidRPr="008355E4">
                    <w:rPr>
                      <w:lang w:val="fr-FR"/>
                    </w:rPr>
                    <w:t>củng cố các kiến thức đã học về kim loại.</w:t>
                  </w:r>
                  <w:r w:rsidRPr="008355E4">
                    <w:rPr>
                      <w:bCs/>
                      <w:lang w:val="de-DE"/>
                    </w:rPr>
                    <w:t xml:space="preserve"> Hôm nay, chúng ta sẽ ôn tập </w:t>
                  </w:r>
                  <w:r w:rsidRPr="008355E4">
                    <w:t>Chương XX.</w:t>
                  </w:r>
                </w:p>
              </w:tc>
              <w:tc>
                <w:tcPr>
                  <w:tcW w:w="2340" w:type="dxa"/>
                </w:tcPr>
                <w:p w:rsidR="009F5844" w:rsidRPr="008355E4" w:rsidRDefault="009F5844" w:rsidP="009F5844">
                  <w:pPr>
                    <w:jc w:val="both"/>
                    <w:rPr>
                      <w:lang w:val="de-DE"/>
                    </w:rPr>
                  </w:pPr>
                </w:p>
                <w:p w:rsidR="009F5844" w:rsidRPr="008355E4" w:rsidRDefault="009F5844" w:rsidP="009F5844">
                  <w:pPr>
                    <w:rPr>
                      <w:lang w:val="de-DE"/>
                    </w:rPr>
                  </w:pPr>
                  <w:r w:rsidRPr="008355E4">
                    <w:rPr>
                      <w:lang w:val="de-DE"/>
                    </w:rPr>
                    <w:t>Giảng viên trình bày nội dung bằng lời.</w:t>
                  </w:r>
                </w:p>
              </w:tc>
              <w:tc>
                <w:tcPr>
                  <w:tcW w:w="2244" w:type="dxa"/>
                </w:tcPr>
                <w:p w:rsidR="009F5844" w:rsidRPr="008355E4" w:rsidRDefault="009F5844" w:rsidP="009F5844">
                  <w:pPr>
                    <w:jc w:val="both"/>
                    <w:rPr>
                      <w:lang w:val="de-DE"/>
                    </w:rPr>
                  </w:pPr>
                </w:p>
                <w:p w:rsidR="009F5844" w:rsidRPr="008355E4" w:rsidRDefault="009F5844" w:rsidP="009F5844">
                  <w:pPr>
                    <w:rPr>
                      <w:lang w:val="de-DE"/>
                    </w:rPr>
                  </w:pPr>
                  <w:r w:rsidRPr="008355E4">
                    <w:rPr>
                      <w:lang w:val="de-DE"/>
                    </w:rPr>
                    <w:t>Học sinh lắng nghe.</w:t>
                  </w:r>
                </w:p>
              </w:tc>
              <w:tc>
                <w:tcPr>
                  <w:tcW w:w="803" w:type="dxa"/>
                </w:tcPr>
                <w:p w:rsidR="009F5844" w:rsidRPr="008355E4" w:rsidRDefault="009F5844" w:rsidP="009F5844">
                  <w:pPr>
                    <w:jc w:val="center"/>
                    <w:rPr>
                      <w:lang w:val="de-DE"/>
                    </w:rPr>
                  </w:pPr>
                </w:p>
                <w:p w:rsidR="009F5844" w:rsidRPr="008355E4" w:rsidRDefault="009F5844" w:rsidP="009F5844">
                  <w:pPr>
                    <w:jc w:val="center"/>
                    <w:rPr>
                      <w:lang w:val="de-DE"/>
                    </w:rPr>
                  </w:pPr>
                  <w:r w:rsidRPr="008355E4">
                    <w:rPr>
                      <w:lang w:val="de-DE"/>
                    </w:rPr>
                    <w:t>1</w:t>
                  </w:r>
                </w:p>
                <w:p w:rsidR="009F5844" w:rsidRPr="008355E4" w:rsidRDefault="009F5844" w:rsidP="009F5844">
                  <w:pPr>
                    <w:jc w:val="center"/>
                    <w:rPr>
                      <w:lang w:val="de-DE"/>
                    </w:rPr>
                  </w:pPr>
                  <w:r w:rsidRPr="008355E4">
                    <w:rPr>
                      <w:lang w:val="de-DE"/>
                    </w:rPr>
                    <w:t>phút</w:t>
                  </w:r>
                </w:p>
              </w:tc>
            </w:tr>
            <w:tr w:rsidR="009F5844" w:rsidRPr="004978A0" w:rsidTr="002C60A8">
              <w:tc>
                <w:tcPr>
                  <w:tcW w:w="630" w:type="dxa"/>
                </w:tcPr>
                <w:p w:rsidR="009F5844" w:rsidRPr="008355E4" w:rsidRDefault="009F5844" w:rsidP="009F5844">
                  <w:pPr>
                    <w:jc w:val="center"/>
                  </w:pPr>
                  <w:r w:rsidRPr="008355E4">
                    <w:t>2</w:t>
                  </w:r>
                </w:p>
                <w:p w:rsidR="009F5844" w:rsidRPr="008355E4" w:rsidRDefault="009F5844" w:rsidP="009F5844"/>
                <w:p w:rsidR="009F5844" w:rsidRPr="008355E4" w:rsidRDefault="009F5844" w:rsidP="009F5844"/>
                <w:p w:rsidR="009F5844" w:rsidRPr="008355E4" w:rsidRDefault="009F5844" w:rsidP="009F5844"/>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p w:rsidR="009F5844" w:rsidRPr="008355E4" w:rsidRDefault="009F5844" w:rsidP="009F5844">
                  <w:pPr>
                    <w:jc w:val="center"/>
                  </w:pPr>
                </w:p>
              </w:tc>
              <w:tc>
                <w:tcPr>
                  <w:tcW w:w="4297" w:type="dxa"/>
                </w:tcPr>
                <w:p w:rsidR="009F5844" w:rsidRPr="008355E4" w:rsidRDefault="009F5844" w:rsidP="009F5844">
                  <w:pPr>
                    <w:rPr>
                      <w:b/>
                      <w:bCs/>
                      <w:u w:val="single"/>
                      <w:lang w:val="nb-NO"/>
                    </w:rPr>
                  </w:pPr>
                  <w:r w:rsidRPr="008355E4">
                    <w:rPr>
                      <w:b/>
                      <w:bCs/>
                      <w:u w:val="single"/>
                      <w:lang w:val="nb-NO"/>
                    </w:rPr>
                    <w:t>Giảng bài mới</w:t>
                  </w:r>
                </w:p>
                <w:p w:rsidR="009F5844" w:rsidRPr="008355E4" w:rsidRDefault="009F5844" w:rsidP="009F5844">
                  <w:pPr>
                    <w:rPr>
                      <w:bCs/>
                      <w:u w:val="single"/>
                      <w:lang w:val="nb-NO"/>
                    </w:rPr>
                  </w:pPr>
                </w:p>
                <w:p w:rsidR="009F5844" w:rsidRPr="008355E4" w:rsidRDefault="009F5844" w:rsidP="009F5844">
                  <w:pPr>
                    <w:ind w:left="-27"/>
                  </w:pPr>
                  <w:r w:rsidRPr="008355E4">
                    <w:t xml:space="preserve">1. Hệ thống các kiến thức về: </w:t>
                  </w:r>
                </w:p>
                <w:p w:rsidR="009F5844" w:rsidRPr="008355E4" w:rsidRDefault="009F5844" w:rsidP="009F5844">
                  <w:r w:rsidRPr="008355E4">
                    <w:t>1.1. Tính chất của kim loại:</w:t>
                  </w:r>
                </w:p>
                <w:p w:rsidR="009F5844" w:rsidRPr="008355E4" w:rsidRDefault="009F5844" w:rsidP="009F5844">
                  <w:pPr>
                    <w:rPr>
                      <w:bCs/>
                    </w:rPr>
                  </w:pPr>
                  <w:r w:rsidRPr="008355E4">
                    <w:rPr>
                      <w:bCs/>
                    </w:rPr>
                    <w:t>- Tính dẫn điện, dẫn nhiệt, ánh kim, tính dẻo, tính cứng,...</w:t>
                  </w:r>
                </w:p>
                <w:p w:rsidR="009F5844" w:rsidRPr="008355E4" w:rsidRDefault="009F5844" w:rsidP="009F5844">
                  <w:pPr>
                    <w:rPr>
                      <w:bCs/>
                    </w:rPr>
                  </w:pPr>
                  <w:r w:rsidRPr="008355E4">
                    <w:rPr>
                      <w:bCs/>
                    </w:rPr>
                    <w:t>- Tác dụng với axit, dd muối và phi kim.</w:t>
                  </w:r>
                </w:p>
                <w:p w:rsidR="009F5844" w:rsidRPr="008355E4" w:rsidRDefault="009F5844" w:rsidP="009F5844">
                  <w:r w:rsidRPr="008355E4">
                    <w:t xml:space="preserve">1.2. Điều chế kim loại </w:t>
                  </w:r>
                </w:p>
                <w:p w:rsidR="009F5844" w:rsidRPr="008355E4" w:rsidRDefault="009F5844" w:rsidP="009F5844">
                  <w:r w:rsidRPr="008355E4">
                    <w:rPr>
                      <w:bCs/>
                    </w:rPr>
                    <w:t>M</w:t>
                  </w:r>
                  <w:r w:rsidRPr="008355E4">
                    <w:rPr>
                      <w:bCs/>
                      <w:vertAlign w:val="superscript"/>
                    </w:rPr>
                    <w:t>n+</w:t>
                  </w:r>
                  <w:r w:rsidRPr="008355E4">
                    <w:rPr>
                      <w:bCs/>
                    </w:rPr>
                    <w:t xml:space="preserve"> + ne </w:t>
                  </w:r>
                  <w:r w:rsidRPr="008355E4">
                    <w:rPr>
                      <w:bCs/>
                    </w:rPr>
                    <w:sym w:font="Symbol" w:char="F0AE"/>
                  </w:r>
                  <w:r w:rsidRPr="008355E4">
                    <w:rPr>
                      <w:bCs/>
                    </w:rPr>
                    <w:t xml:space="preserve"> M</w:t>
                  </w:r>
                </w:p>
                <w:p w:rsidR="009F5844" w:rsidRPr="008355E4" w:rsidRDefault="009F5844" w:rsidP="009F5844">
                  <w:r w:rsidRPr="008355E4">
                    <w:t>1.3. Sự ăn mòn kim loại và cách chống ăn mòn kim loại.</w:t>
                  </w:r>
                </w:p>
                <w:p w:rsidR="009F5844" w:rsidRPr="008355E4" w:rsidRDefault="009F5844" w:rsidP="009F5844">
                  <w:r w:rsidRPr="008355E4">
                    <w:t>- Ăn mòn hóa học, điện hóa</w:t>
                  </w:r>
                </w:p>
                <w:p w:rsidR="009F5844" w:rsidRPr="008355E4" w:rsidRDefault="009F5844" w:rsidP="009F5844">
                  <w:r w:rsidRPr="008355E4">
                    <w:t>- Cách chống ăn mòn kim loại: Cách li kim loại với môi trường, dùng hợp kim chống gỉ, dùng chất chống ăn mòn, dùng phương pháp điện hóa.</w:t>
                  </w:r>
                </w:p>
                <w:p w:rsidR="009F5844" w:rsidRPr="008355E4" w:rsidRDefault="009F5844" w:rsidP="009F5844">
                  <w:pPr>
                    <w:rPr>
                      <w:bCs/>
                    </w:rPr>
                  </w:pPr>
                  <w:r w:rsidRPr="008355E4">
                    <w:rPr>
                      <w:bCs/>
                    </w:rPr>
                    <w:t>2. Bài tập</w:t>
                  </w:r>
                </w:p>
              </w:tc>
              <w:tc>
                <w:tcPr>
                  <w:tcW w:w="2340" w:type="dxa"/>
                </w:tcPr>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r w:rsidRPr="008355E4">
                    <w:rPr>
                      <w:lang w:val="de-DE"/>
                    </w:rPr>
                    <w:t>Giảng viên trình bày, giải thích nội dung bằng lời và cho thí dụ minh họa</w:t>
                  </w:r>
                  <w:r w:rsidRPr="008355E4">
                    <w:t>.</w:t>
                  </w: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pPr>
                    <w:rPr>
                      <w:lang w:val="de-DE"/>
                    </w:rPr>
                  </w:pPr>
                </w:p>
                <w:p w:rsidR="009F5844" w:rsidRPr="008355E4" w:rsidRDefault="009F5844" w:rsidP="009F5844">
                  <w:r w:rsidRPr="008355E4">
                    <w:rPr>
                      <w:lang w:val="de-DE"/>
                    </w:rPr>
                    <w:t>Giảng viên giải thích và hướng dẫn giải b</w:t>
                  </w:r>
                  <w:r w:rsidRPr="008355E4">
                    <w:t xml:space="preserve">ài tập bài tập 68 – 73 trang 47 trong giáo trình. </w:t>
                  </w:r>
                </w:p>
                <w:p w:rsidR="009F5844" w:rsidRPr="008355E4" w:rsidRDefault="009F5844" w:rsidP="009F5844">
                  <w:pPr>
                    <w:rPr>
                      <w:lang w:val="nb-NO"/>
                    </w:rPr>
                  </w:pPr>
                </w:p>
                <w:p w:rsidR="009F5844" w:rsidRPr="008355E4" w:rsidRDefault="009F5844" w:rsidP="009F5844">
                  <w:pPr>
                    <w:rPr>
                      <w:lang w:val="nb-NO"/>
                    </w:rPr>
                  </w:pPr>
                </w:p>
              </w:tc>
              <w:tc>
                <w:tcPr>
                  <w:tcW w:w="2244" w:type="dxa"/>
                </w:tcPr>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de-DE"/>
                    </w:rPr>
                  </w:pPr>
                  <w:r w:rsidRPr="008355E4">
                    <w:rPr>
                      <w:lang w:val="de-DE"/>
                    </w:rPr>
                    <w:t>Học sinh lắng nghe và ghi chép những nội dung cần thiết.</w:t>
                  </w:r>
                </w:p>
                <w:p w:rsidR="009F5844" w:rsidRPr="008355E4" w:rsidRDefault="009F5844" w:rsidP="009F5844">
                  <w:pPr>
                    <w:rPr>
                      <w:lang w:val="de-DE"/>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p>
                <w:p w:rsidR="009F5844" w:rsidRPr="008355E4" w:rsidRDefault="009F5844" w:rsidP="009F5844">
                  <w:pPr>
                    <w:rPr>
                      <w:lang w:val="nb-NO"/>
                    </w:rPr>
                  </w:pPr>
                  <w:r w:rsidRPr="008355E4">
                    <w:rPr>
                      <w:lang w:val="nb-NO"/>
                    </w:rPr>
                    <w:t>Học sinh lắng nghe và làm các bài tập theo hướng dẫn.</w:t>
                  </w:r>
                </w:p>
                <w:p w:rsidR="009F5844" w:rsidRPr="008355E4" w:rsidRDefault="009F5844" w:rsidP="009F5844">
                  <w:pPr>
                    <w:rPr>
                      <w:lang w:val="nb-NO"/>
                    </w:rPr>
                  </w:pPr>
                </w:p>
              </w:tc>
              <w:tc>
                <w:tcPr>
                  <w:tcW w:w="803" w:type="dxa"/>
                </w:tcPr>
                <w:p w:rsidR="009F5844" w:rsidRPr="008355E4" w:rsidRDefault="009F5844" w:rsidP="009F5844">
                  <w:pPr>
                    <w:rPr>
                      <w:i/>
                      <w:lang w:val="de-DE"/>
                    </w:rPr>
                  </w:pPr>
                </w:p>
                <w:p w:rsidR="009F5844" w:rsidRPr="008355E4" w:rsidRDefault="009F5844" w:rsidP="009F5844">
                  <w:pPr>
                    <w:rPr>
                      <w:i/>
                      <w:lang w:val="de-DE"/>
                    </w:rPr>
                  </w:pPr>
                </w:p>
                <w:p w:rsidR="009F5844" w:rsidRPr="008355E4" w:rsidRDefault="009F5844" w:rsidP="009F5844">
                  <w:pPr>
                    <w:rPr>
                      <w:lang w:val="de-DE"/>
                    </w:rPr>
                  </w:pPr>
                </w:p>
                <w:p w:rsidR="009F5844" w:rsidRPr="008355E4" w:rsidRDefault="009F5844" w:rsidP="009F5844">
                  <w:pPr>
                    <w:jc w:val="center"/>
                    <w:rPr>
                      <w:i/>
                      <w:lang w:val="de-DE"/>
                    </w:rPr>
                  </w:pPr>
                </w:p>
                <w:p w:rsidR="009F5844" w:rsidRPr="008355E4" w:rsidRDefault="009F5844" w:rsidP="009F5844">
                  <w:pPr>
                    <w:ind w:left="5"/>
                    <w:rPr>
                      <w:i/>
                      <w:lang w:val="de-DE"/>
                    </w:rPr>
                  </w:pPr>
                </w:p>
                <w:p w:rsidR="009F5844" w:rsidRPr="008355E4" w:rsidRDefault="009F5844" w:rsidP="009F5844">
                  <w:pPr>
                    <w:jc w:val="center"/>
                    <w:rPr>
                      <w:lang w:val="de-DE"/>
                    </w:rPr>
                  </w:pPr>
                  <w:r w:rsidRPr="008355E4">
                    <w:rPr>
                      <w:lang w:val="de-DE"/>
                    </w:rPr>
                    <w:t xml:space="preserve"> 73 phút</w:t>
                  </w:r>
                </w:p>
              </w:tc>
            </w:tr>
            <w:tr w:rsidR="009F5844" w:rsidRPr="004978A0" w:rsidTr="002C60A8">
              <w:tc>
                <w:tcPr>
                  <w:tcW w:w="630" w:type="dxa"/>
                </w:tcPr>
                <w:p w:rsidR="009F5844" w:rsidRPr="008355E4" w:rsidRDefault="009F5844" w:rsidP="009F5844">
                  <w:pPr>
                    <w:jc w:val="center"/>
                  </w:pPr>
                  <w:r w:rsidRPr="008355E4">
                    <w:lastRenderedPageBreak/>
                    <w:t>3</w:t>
                  </w:r>
                </w:p>
              </w:tc>
              <w:tc>
                <w:tcPr>
                  <w:tcW w:w="4297" w:type="dxa"/>
                </w:tcPr>
                <w:p w:rsidR="009F5844" w:rsidRPr="008355E4" w:rsidRDefault="009F5844" w:rsidP="009F5844">
                  <w:pPr>
                    <w:rPr>
                      <w:b/>
                      <w:lang w:val="nb-NO"/>
                    </w:rPr>
                  </w:pPr>
                  <w:r w:rsidRPr="008355E4">
                    <w:rPr>
                      <w:b/>
                      <w:bCs/>
                      <w:u w:val="single"/>
                      <w:lang w:val="nb-NO"/>
                    </w:rPr>
                    <w:t>Củng cố kiến thức và kết thúc bài</w:t>
                  </w:r>
                </w:p>
                <w:p w:rsidR="009F5844" w:rsidRPr="008355E4" w:rsidRDefault="009F5844" w:rsidP="009F5844">
                  <w:pPr>
                    <w:tabs>
                      <w:tab w:val="left" w:leader="dot" w:pos="9498"/>
                    </w:tabs>
                  </w:pPr>
                  <w:r w:rsidRPr="008355E4">
                    <w:t>1. Tính chất vật lí và hóa học của kim loại.</w:t>
                  </w:r>
                </w:p>
                <w:p w:rsidR="009F5844" w:rsidRPr="008355E4" w:rsidRDefault="009F5844" w:rsidP="009F5844">
                  <w:pPr>
                    <w:tabs>
                      <w:tab w:val="left" w:leader="dot" w:pos="9498"/>
                    </w:tabs>
                  </w:pPr>
                  <w:r w:rsidRPr="008355E4">
                    <w:t>2. Phương pháp điều chế kim loại</w:t>
                  </w:r>
                </w:p>
                <w:p w:rsidR="009F5844" w:rsidRPr="008355E4" w:rsidRDefault="009F5844" w:rsidP="009F5844">
                  <w:pPr>
                    <w:rPr>
                      <w:bCs/>
                      <w:u w:val="single"/>
                      <w:lang w:val="nb-NO"/>
                    </w:rPr>
                  </w:pPr>
                </w:p>
              </w:tc>
              <w:tc>
                <w:tcPr>
                  <w:tcW w:w="2340" w:type="dxa"/>
                </w:tcPr>
                <w:p w:rsidR="009F5844" w:rsidRPr="008355E4" w:rsidRDefault="009F5844" w:rsidP="009F5844">
                  <w:pPr>
                    <w:rPr>
                      <w:lang w:val="de-DE"/>
                    </w:rPr>
                  </w:pPr>
                </w:p>
                <w:p w:rsidR="009F5844" w:rsidRPr="008355E4" w:rsidRDefault="009F5844" w:rsidP="009F5844">
                  <w:pPr>
                    <w:rPr>
                      <w:lang w:val="de-DE"/>
                    </w:rPr>
                  </w:pPr>
                  <w:r w:rsidRPr="008355E4">
                    <w:rPr>
                      <w:lang w:val="de-DE"/>
                    </w:rPr>
                    <w:t>Giảng viên trình bày tóm tắt nội dung bằng lời</w:t>
                  </w:r>
                </w:p>
                <w:p w:rsidR="009F5844" w:rsidRPr="008355E4" w:rsidRDefault="009F5844" w:rsidP="009F5844">
                  <w:pPr>
                    <w:jc w:val="center"/>
                    <w:rPr>
                      <w:i/>
                      <w:lang w:val="de-DE"/>
                    </w:rPr>
                  </w:pPr>
                </w:p>
              </w:tc>
              <w:tc>
                <w:tcPr>
                  <w:tcW w:w="2244" w:type="dxa"/>
                </w:tcPr>
                <w:p w:rsidR="009F5844" w:rsidRPr="008355E4" w:rsidRDefault="009F5844" w:rsidP="009F5844"/>
                <w:p w:rsidR="009F5844" w:rsidRPr="008355E4" w:rsidRDefault="009F5844" w:rsidP="009F5844">
                  <w:r w:rsidRPr="008355E4">
                    <w:t>Học sinh lắng nghe</w:t>
                  </w:r>
                </w:p>
                <w:p w:rsidR="009F5844" w:rsidRPr="008355E4" w:rsidRDefault="009F5844" w:rsidP="009F5844">
                  <w:pPr>
                    <w:jc w:val="center"/>
                    <w:rPr>
                      <w:i/>
                      <w:lang w:val="de-DE"/>
                    </w:rPr>
                  </w:pPr>
                </w:p>
              </w:tc>
              <w:tc>
                <w:tcPr>
                  <w:tcW w:w="803" w:type="dxa"/>
                </w:tcPr>
                <w:p w:rsidR="009F5844" w:rsidRPr="008355E4" w:rsidRDefault="009F5844" w:rsidP="009F5844">
                  <w:pPr>
                    <w:jc w:val="both"/>
                  </w:pPr>
                </w:p>
                <w:p w:rsidR="009F5844" w:rsidRPr="008355E4" w:rsidRDefault="009F5844" w:rsidP="009F5844">
                  <w:pPr>
                    <w:jc w:val="both"/>
                  </w:pPr>
                </w:p>
                <w:p w:rsidR="009F5844" w:rsidRPr="008355E4" w:rsidRDefault="009F5844" w:rsidP="009F5844">
                  <w:pPr>
                    <w:jc w:val="both"/>
                  </w:pPr>
                  <w:r w:rsidRPr="008355E4">
                    <w:t>10 phút</w:t>
                  </w:r>
                </w:p>
                <w:p w:rsidR="009F5844" w:rsidRPr="008355E4" w:rsidRDefault="009F5844" w:rsidP="009F5844">
                  <w:pPr>
                    <w:jc w:val="center"/>
                    <w:rPr>
                      <w:i/>
                      <w:lang w:val="de-DE"/>
                    </w:rPr>
                  </w:pPr>
                </w:p>
              </w:tc>
            </w:tr>
            <w:tr w:rsidR="009F5844" w:rsidRPr="004978A0" w:rsidTr="002C60A8">
              <w:tc>
                <w:tcPr>
                  <w:tcW w:w="630" w:type="dxa"/>
                </w:tcPr>
                <w:p w:rsidR="009F5844" w:rsidRPr="008355E4" w:rsidRDefault="009F5844" w:rsidP="009F5844">
                  <w:pPr>
                    <w:jc w:val="center"/>
                  </w:pPr>
                  <w:r w:rsidRPr="008355E4">
                    <w:t>4</w:t>
                  </w:r>
                </w:p>
              </w:tc>
              <w:tc>
                <w:tcPr>
                  <w:tcW w:w="4297" w:type="dxa"/>
                </w:tcPr>
                <w:p w:rsidR="009F5844" w:rsidRPr="008355E4" w:rsidRDefault="009F5844" w:rsidP="009F5844">
                  <w:pPr>
                    <w:rPr>
                      <w:b/>
                      <w:bCs/>
                      <w:u w:val="single"/>
                      <w:lang w:val="pt-BR"/>
                    </w:rPr>
                  </w:pPr>
                  <w:r w:rsidRPr="008355E4">
                    <w:rPr>
                      <w:b/>
                      <w:bCs/>
                      <w:u w:val="single"/>
                      <w:lang w:val="pt-BR"/>
                    </w:rPr>
                    <w:t>Hướng dẫn tự học</w:t>
                  </w:r>
                </w:p>
                <w:p w:rsidR="009F5844" w:rsidRPr="008355E4" w:rsidRDefault="009F5844" w:rsidP="009F5844">
                  <w:pPr>
                    <w:rPr>
                      <w:lang w:val="pt-BR"/>
                    </w:rPr>
                  </w:pPr>
                  <w:r w:rsidRPr="008355E4">
                    <w:rPr>
                      <w:lang w:val="pt-BR"/>
                    </w:rPr>
                    <w:t>- Bài tập 74, 75 trang 48 trong giáo trình.</w:t>
                  </w:r>
                </w:p>
                <w:p w:rsidR="009F5844" w:rsidRPr="008355E4" w:rsidRDefault="009F5844" w:rsidP="009F5844">
                  <w:r w:rsidRPr="008355E4">
                    <w:rPr>
                      <w:lang w:val="pt-BR"/>
                    </w:rPr>
                    <w:t xml:space="preserve">- Chuẩn bị </w:t>
                  </w:r>
                  <w:r w:rsidRPr="008355E4">
                    <w:rPr>
                      <w:bCs/>
                    </w:rPr>
                    <w:t>Bài 75: Kim loại kiềm và hợp chất quan trọng của kim loại kiềm</w:t>
                  </w:r>
                </w:p>
              </w:tc>
              <w:tc>
                <w:tcPr>
                  <w:tcW w:w="2340" w:type="dxa"/>
                </w:tcPr>
                <w:p w:rsidR="009F5844" w:rsidRPr="008355E4" w:rsidRDefault="009F5844" w:rsidP="009F5844">
                  <w:pPr>
                    <w:rPr>
                      <w:lang w:val="pt-BR"/>
                    </w:rPr>
                  </w:pPr>
                </w:p>
                <w:p w:rsidR="009F5844" w:rsidRPr="008355E4" w:rsidRDefault="009F5844" w:rsidP="009F5844">
                  <w:pPr>
                    <w:rPr>
                      <w:lang w:val="pt-BR"/>
                    </w:rPr>
                  </w:pPr>
                  <w:r w:rsidRPr="008355E4">
                    <w:rPr>
                      <w:lang w:val="pt-BR"/>
                    </w:rPr>
                    <w:t>Nhắc nhở học sinh ôn tập, giải bài tập và chuẩn bị bài học tiếp theo.</w:t>
                  </w:r>
                </w:p>
              </w:tc>
              <w:tc>
                <w:tcPr>
                  <w:tcW w:w="2244" w:type="dxa"/>
                </w:tcPr>
                <w:p w:rsidR="009F5844" w:rsidRPr="008355E4" w:rsidRDefault="009F5844" w:rsidP="009F5844">
                  <w:pPr>
                    <w:rPr>
                      <w:lang w:val="de-DE"/>
                    </w:rPr>
                  </w:pPr>
                </w:p>
                <w:p w:rsidR="009F5844" w:rsidRPr="008355E4" w:rsidRDefault="009F5844" w:rsidP="009F5844">
                  <w:pPr>
                    <w:rPr>
                      <w:lang w:val="pt-BR"/>
                    </w:rPr>
                  </w:pPr>
                  <w:r w:rsidRPr="008355E4">
                    <w:rPr>
                      <w:lang w:val="pt-BR"/>
                    </w:rPr>
                    <w:t>Học sinh giải bài tập, tự nghiên cứu nội dung mới trước khi lên lớp bằng giáo trình  môn học và thông qua các tài liệu tham khảo.</w:t>
                  </w:r>
                </w:p>
              </w:tc>
              <w:tc>
                <w:tcPr>
                  <w:tcW w:w="803" w:type="dxa"/>
                </w:tcPr>
                <w:p w:rsidR="009F5844" w:rsidRPr="008355E4" w:rsidRDefault="009F5844" w:rsidP="009F5844">
                  <w:pPr>
                    <w:jc w:val="center"/>
                    <w:rPr>
                      <w:lang w:val="pt-BR"/>
                    </w:rPr>
                  </w:pPr>
                </w:p>
                <w:p w:rsidR="009F5844" w:rsidRPr="008355E4" w:rsidRDefault="009F5844" w:rsidP="009F5844">
                  <w:pPr>
                    <w:rPr>
                      <w:lang w:val="pt-BR"/>
                    </w:rPr>
                  </w:pPr>
                  <w:r w:rsidRPr="008355E4">
                    <w:rPr>
                      <w:lang w:val="pt-BR"/>
                    </w:rPr>
                    <w:t>1 phút</w:t>
                  </w:r>
                </w:p>
              </w:tc>
            </w:tr>
          </w:tbl>
          <w:p w:rsidR="009F5844" w:rsidRPr="004978A0" w:rsidRDefault="009F5844" w:rsidP="009F5844">
            <w:pPr>
              <w:jc w:val="both"/>
              <w:rPr>
                <w:lang w:val="de-DE"/>
              </w:rPr>
            </w:pPr>
          </w:p>
          <w:tbl>
            <w:tblPr>
              <w:tblW w:w="17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7142"/>
              <w:gridCol w:w="6702"/>
            </w:tblGrid>
            <w:tr w:rsidR="00242273" w:rsidRPr="004978A0" w:rsidTr="00375EBE">
              <w:trPr>
                <w:trHeight w:val="1943"/>
              </w:trPr>
              <w:tc>
                <w:tcPr>
                  <w:tcW w:w="3185" w:type="dxa"/>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7142" w:type="dxa"/>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c>
                <w:tcPr>
                  <w:tcW w:w="6702" w:type="dxa"/>
                </w:tcPr>
                <w:p w:rsidR="00242273" w:rsidRPr="004978A0" w:rsidRDefault="00242273" w:rsidP="009F5844">
                  <w:pPr>
                    <w:rPr>
                      <w:bCs/>
                    </w:rPr>
                  </w:pPr>
                  <w:r w:rsidRPr="004978A0">
                    <w:rPr>
                      <w:bCs/>
                    </w:rPr>
                    <w:t xml:space="preserve"> </w:t>
                  </w:r>
                </w:p>
                <w:p w:rsidR="00242273" w:rsidRPr="004978A0" w:rsidRDefault="00242273" w:rsidP="009F5844">
                  <w:pPr>
                    <w:rPr>
                      <w:b/>
                      <w:lang w:val="pt-BR"/>
                    </w:rPr>
                  </w:pPr>
                  <w:r w:rsidRPr="004978A0">
                    <w:rPr>
                      <w:b/>
                    </w:rPr>
                    <w:t xml:space="preserve"> </w:t>
                  </w:r>
                </w:p>
              </w:tc>
            </w:tr>
          </w:tbl>
          <w:p w:rsidR="009F5844" w:rsidRPr="004978A0" w:rsidRDefault="009F5844" w:rsidP="009F5844">
            <w:pPr>
              <w:jc w:val="both"/>
            </w:pPr>
          </w:p>
          <w:p w:rsidR="009F5844" w:rsidRPr="008355E4" w:rsidRDefault="009F5844" w:rsidP="009F5844">
            <w:pPr>
              <w:jc w:val="both"/>
            </w:pPr>
            <w:r>
              <w:rPr>
                <w:b/>
              </w:rPr>
              <w:tab/>
            </w:r>
            <w:r>
              <w:rPr>
                <w:b/>
              </w:rPr>
              <w:tab/>
            </w:r>
            <w:r>
              <w:rPr>
                <w:b/>
              </w:rPr>
              <w:tab/>
            </w:r>
            <w:r>
              <w:rPr>
                <w:b/>
              </w:rPr>
              <w:tab/>
            </w:r>
            <w:r>
              <w:rPr>
                <w:b/>
              </w:rPr>
              <w:tab/>
            </w:r>
            <w:r w:rsidRPr="008355E4">
              <w:rPr>
                <w:lang w:val="pt-BR"/>
              </w:rPr>
              <w:t>Tp. Hồ Chí Minh,</w:t>
            </w:r>
            <w:r w:rsidRPr="008355E4">
              <w:t xml:space="preserve"> Ngày ….. tháng ….. năm ……</w:t>
            </w:r>
          </w:p>
          <w:p w:rsidR="009F5844" w:rsidRPr="008355E4" w:rsidRDefault="00D46EB3" w:rsidP="009F5844">
            <w:pPr>
              <w:jc w:val="both"/>
              <w:rPr>
                <w:b/>
              </w:rPr>
            </w:pPr>
            <w:r>
              <w:rPr>
                <w:b/>
              </w:rPr>
              <w:t xml:space="preserve">       </w:t>
            </w:r>
            <w:r w:rsidR="009F5844" w:rsidRPr="008355E4">
              <w:rPr>
                <w:b/>
              </w:rPr>
              <w:t xml:space="preserve">Trưởng bộ môn                                                   </w:t>
            </w:r>
            <w:r w:rsidR="009F5844" w:rsidRPr="008355E4">
              <w:rPr>
                <w:b/>
              </w:rPr>
              <w:tab/>
            </w:r>
            <w:r w:rsidR="009F5844" w:rsidRPr="008355E4">
              <w:rPr>
                <w:b/>
              </w:rPr>
              <w:tab/>
            </w:r>
            <w:r w:rsidR="009F5844" w:rsidRPr="008355E4">
              <w:rPr>
                <w:b/>
              </w:rPr>
              <w:tab/>
              <w:t>Giảng viên</w:t>
            </w:r>
          </w:p>
          <w:p w:rsidR="009F5844" w:rsidRPr="00C40EAD" w:rsidRDefault="009F5844" w:rsidP="009262C7">
            <w:pPr>
              <w:spacing w:line="276" w:lineRule="auto"/>
              <w:jc w:val="center"/>
              <w:rPr>
                <w:b/>
                <w:bCs/>
                <w:szCs w:val="22"/>
                <w:lang w:val="pt-BR"/>
              </w:rPr>
            </w:pPr>
          </w:p>
        </w:tc>
        <w:tc>
          <w:tcPr>
            <w:tcW w:w="237" w:type="dxa"/>
            <w:shd w:val="clear" w:color="auto" w:fill="auto"/>
          </w:tcPr>
          <w:p w:rsidR="00ED69B7" w:rsidRPr="00C40EAD" w:rsidRDefault="00ED69B7" w:rsidP="009262C7">
            <w:pPr>
              <w:spacing w:line="276" w:lineRule="auto"/>
              <w:rPr>
                <w:szCs w:val="22"/>
                <w:lang w:val="pt-BR"/>
              </w:rPr>
            </w:pPr>
          </w:p>
          <w:p w:rsidR="00ED69B7" w:rsidRPr="00C40EAD" w:rsidRDefault="00ED69B7" w:rsidP="009262C7">
            <w:pPr>
              <w:spacing w:line="276" w:lineRule="auto"/>
              <w:jc w:val="center"/>
              <w:rPr>
                <w:szCs w:val="22"/>
                <w:lang w:val="pt-BR"/>
              </w:rPr>
            </w:pPr>
          </w:p>
          <w:p w:rsidR="00ED69B7" w:rsidRPr="00C40EAD" w:rsidRDefault="00ED69B7" w:rsidP="009262C7">
            <w:pPr>
              <w:spacing w:line="276" w:lineRule="auto"/>
              <w:rPr>
                <w:szCs w:val="22"/>
                <w:lang w:val="pt-BR"/>
              </w:rPr>
            </w:pPr>
          </w:p>
        </w:tc>
      </w:tr>
    </w:tbl>
    <w:p w:rsidR="00F73CE7" w:rsidRDefault="00D46EB3" w:rsidP="00F73CE7">
      <w:pPr>
        <w:spacing w:line="276" w:lineRule="auto"/>
        <w:rPr>
          <w:b/>
          <w:bCs/>
          <w:szCs w:val="22"/>
          <w:lang w:val="vi-VN"/>
        </w:rPr>
      </w:pPr>
      <w:r>
        <w:rPr>
          <w:b/>
          <w:bCs/>
          <w:szCs w:val="22"/>
          <w:lang w:val="pt-BR"/>
        </w:rPr>
        <w:lastRenderedPageBreak/>
        <w:t xml:space="preserve">   </w:t>
      </w:r>
      <w:r w:rsidR="00F73CE7" w:rsidRPr="00C40EAD">
        <w:rPr>
          <w:b/>
          <w:bCs/>
          <w:szCs w:val="22"/>
          <w:lang w:val="pt-BR"/>
        </w:rPr>
        <w:t xml:space="preserve">Nguyễn Thị </w:t>
      </w:r>
      <w:r w:rsidR="00F73CE7">
        <w:rPr>
          <w:b/>
          <w:bCs/>
          <w:szCs w:val="22"/>
          <w:lang w:val="pt-BR"/>
        </w:rPr>
        <w:t>Huyền Nga</w:t>
      </w: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9F5844" w:rsidRDefault="009F5844" w:rsidP="009F5844">
      <w:pPr>
        <w:rPr>
          <w:szCs w:val="22"/>
          <w:lang w:val="pt-BR"/>
        </w:rPr>
      </w:pPr>
    </w:p>
    <w:p w:rsidR="009F5844" w:rsidRPr="00447146" w:rsidRDefault="009F5844" w:rsidP="00447146">
      <w:pPr>
        <w:tabs>
          <w:tab w:val="left" w:pos="3165"/>
        </w:tabs>
        <w:rPr>
          <w:szCs w:val="22"/>
          <w:lang w:val="vi-VN"/>
        </w:rPr>
      </w:pPr>
    </w:p>
    <w:p w:rsidR="009F5844" w:rsidRPr="00CF6B9C" w:rsidRDefault="009F5844" w:rsidP="009F5844">
      <w:pPr>
        <w:tabs>
          <w:tab w:val="left" w:pos="3960"/>
        </w:tabs>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1F4283" w:rsidRDefault="009F5844" w:rsidP="009F5844">
      <w:pPr>
        <w:rPr>
          <w:lang w:val="vi-VN"/>
        </w:rPr>
        <w:sectPr w:rsidR="009F5844" w:rsidRPr="001F4283" w:rsidSect="00EF1F71">
          <w:pgSz w:w="11907" w:h="16839" w:code="9"/>
          <w:pgMar w:top="540" w:right="720" w:bottom="720" w:left="720" w:header="720" w:footer="720" w:gutter="144"/>
          <w:cols w:space="720"/>
          <w:docGrid w:linePitch="360"/>
        </w:sectPr>
      </w:pPr>
    </w:p>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9F5844" w:rsidRPr="00CF6B9C" w:rsidTr="009F5844">
        <w:tc>
          <w:tcPr>
            <w:tcW w:w="3348" w:type="dxa"/>
            <w:shd w:val="clear" w:color="auto" w:fill="auto"/>
          </w:tcPr>
          <w:p w:rsidR="009F5844" w:rsidRPr="00CF6B9C" w:rsidRDefault="009F5844" w:rsidP="009F5844">
            <w:pPr>
              <w:rPr>
                <w:lang w:val="pt-BR"/>
              </w:rPr>
            </w:pPr>
          </w:p>
        </w:tc>
        <w:tc>
          <w:tcPr>
            <w:tcW w:w="6660" w:type="dxa"/>
            <w:shd w:val="clear" w:color="auto" w:fill="auto"/>
          </w:tcPr>
          <w:p w:rsidR="009F5844" w:rsidRPr="00CF6B9C" w:rsidRDefault="009F5844" w:rsidP="009F5844">
            <w:pPr>
              <w:jc w:val="center"/>
              <w:rPr>
                <w:lang w:val="pt-BR"/>
              </w:rPr>
            </w:pPr>
          </w:p>
        </w:tc>
      </w:tr>
    </w:tbl>
    <w:tbl>
      <w:tblPr>
        <w:tblW w:w="0" w:type="auto"/>
        <w:tblLook w:val="01E0" w:firstRow="1" w:lastRow="1" w:firstColumn="1" w:lastColumn="1" w:noHBand="0" w:noVBand="0"/>
      </w:tblPr>
      <w:tblGrid>
        <w:gridCol w:w="3368"/>
        <w:gridCol w:w="5308"/>
      </w:tblGrid>
      <w:tr w:rsidR="009F5844" w:rsidRPr="00CF6B9C" w:rsidTr="00881060">
        <w:trPr>
          <w:trHeight w:val="360"/>
        </w:trPr>
        <w:tc>
          <w:tcPr>
            <w:tcW w:w="3368" w:type="dxa"/>
            <w:shd w:val="clear" w:color="auto" w:fill="auto"/>
          </w:tcPr>
          <w:p w:rsidR="009F5844" w:rsidRPr="001F4283" w:rsidRDefault="009F5844" w:rsidP="001F4283">
            <w:pPr>
              <w:rPr>
                <w:lang w:val="vi-VN"/>
              </w:rPr>
            </w:pPr>
            <w:r w:rsidRPr="00CF6B9C">
              <w:rPr>
                <w:lang w:val="pt-BR"/>
              </w:rPr>
              <w:t>Giáo án số:..</w:t>
            </w:r>
            <w:r w:rsidR="001F4283">
              <w:rPr>
                <w:lang w:val="vi-VN"/>
              </w:rPr>
              <w:t>16</w:t>
            </w:r>
          </w:p>
        </w:tc>
        <w:tc>
          <w:tcPr>
            <w:tcW w:w="5308" w:type="dxa"/>
            <w:shd w:val="clear" w:color="auto" w:fill="auto"/>
          </w:tcPr>
          <w:p w:rsidR="009F5844" w:rsidRPr="00163678" w:rsidRDefault="009F5844" w:rsidP="009F5844">
            <w:pPr>
              <w:rPr>
                <w:lang w:val="vi-VN"/>
              </w:rPr>
            </w:pPr>
            <w:r w:rsidRPr="00CF6B9C">
              <w:t>Thời gian thực hiện:</w:t>
            </w:r>
            <w:r w:rsidR="00784A71">
              <w:t xml:space="preserve"> </w:t>
            </w:r>
            <w:r w:rsidR="00163678">
              <w:rPr>
                <w:lang w:val="vi-VN"/>
              </w:rPr>
              <w:t>3 tiêt</w:t>
            </w:r>
          </w:p>
          <w:p w:rsidR="009F5844" w:rsidRPr="00163678" w:rsidRDefault="009F5844" w:rsidP="009F5844">
            <w:pPr>
              <w:rPr>
                <w:lang w:val="vi-VN"/>
              </w:rPr>
            </w:pPr>
            <w:r w:rsidRPr="00CF6B9C">
              <w:t>Tên chương:</w:t>
            </w:r>
            <w:r w:rsidR="00163678" w:rsidRPr="00CF6B9C">
              <w:rPr>
                <w:b/>
                <w:bCs/>
              </w:rPr>
              <w:t xml:space="preserve"> </w:t>
            </w:r>
            <w:r w:rsidR="00163678">
              <w:rPr>
                <w:b/>
                <w:bCs/>
                <w:lang w:val="vi-VN"/>
              </w:rPr>
              <w:t>Kim loại kiềm, kim loại kiềm thổ, nhôm</w:t>
            </w:r>
          </w:p>
          <w:p w:rsidR="009F5844" w:rsidRPr="00CF6B9C" w:rsidRDefault="009F5844" w:rsidP="009F5844">
            <w:r w:rsidRPr="00CF6B9C">
              <w:t>Thực hiện ngày........tháng......năm............</w:t>
            </w:r>
          </w:p>
        </w:tc>
      </w:tr>
    </w:tbl>
    <w:p w:rsidR="009F5844" w:rsidRPr="00CF6B9C" w:rsidRDefault="009F5844" w:rsidP="009F5844"/>
    <w:p w:rsidR="009F5844" w:rsidRPr="00CF6B9C" w:rsidRDefault="009F5844" w:rsidP="009F5844">
      <w:pPr>
        <w:jc w:val="center"/>
        <w:rPr>
          <w:b/>
          <w:bCs/>
        </w:rPr>
      </w:pPr>
      <w:r w:rsidRPr="00CF6B9C">
        <w:rPr>
          <w:lang w:val="it-IT"/>
        </w:rPr>
        <w:t xml:space="preserve">Tên bài: </w:t>
      </w:r>
      <w:r w:rsidRPr="00CF6B9C">
        <w:rPr>
          <w:b/>
          <w:bCs/>
        </w:rPr>
        <w:t>KIM LOẠI KIỀM VÀ HỢP CHẤT QUAN TRỌNG CỦA KIM LOẠI KIỀM</w:t>
      </w:r>
    </w:p>
    <w:p w:rsidR="001F4283" w:rsidRDefault="009F5844" w:rsidP="00B42A70">
      <w:pPr>
        <w:rPr>
          <w:szCs w:val="22"/>
          <w:lang w:val="vi-VN"/>
        </w:rPr>
      </w:pPr>
      <w:r w:rsidRPr="00CF6B9C">
        <w:rPr>
          <w:b/>
          <w:u w:val="single"/>
          <w:lang w:val="it-IT"/>
        </w:rPr>
        <w:t>Mục tiêu của bài</w:t>
      </w:r>
    </w:p>
    <w:p w:rsidR="009F5844" w:rsidRPr="00CF6B9C" w:rsidRDefault="009F5844" w:rsidP="009F5844">
      <w:pPr>
        <w:jc w:val="both"/>
        <w:outlineLvl w:val="0"/>
        <w:rPr>
          <w:lang w:val="it-IT"/>
        </w:rPr>
      </w:pPr>
      <w:r w:rsidRPr="00CF6B9C">
        <w:rPr>
          <w:lang w:val="it-IT"/>
        </w:rPr>
        <w:t>Sau khi học xong bài này người học có khả năng:</w:t>
      </w:r>
    </w:p>
    <w:p w:rsidR="00B143CD" w:rsidRPr="00B143CD" w:rsidRDefault="00B143CD" w:rsidP="00B143CD">
      <w:pPr>
        <w:jc w:val="both"/>
        <w:outlineLvl w:val="0"/>
        <w:rPr>
          <w:b/>
          <w:bCs/>
          <w:lang w:val="vi-VN"/>
        </w:rPr>
      </w:pPr>
      <w:r>
        <w:rPr>
          <w:b/>
          <w:bCs/>
          <w:lang w:val="vi-VN"/>
        </w:rPr>
        <w:t>1.</w:t>
      </w:r>
      <w:r w:rsidR="00DF4A56" w:rsidRPr="00B143CD">
        <w:rPr>
          <w:b/>
          <w:bCs/>
        </w:rPr>
        <w:t>Kiến thức</w:t>
      </w:r>
    </w:p>
    <w:p w:rsidR="009F5844" w:rsidRPr="00CF6B9C" w:rsidRDefault="00DF4A56" w:rsidP="00B143CD">
      <w:pPr>
        <w:jc w:val="both"/>
        <w:outlineLvl w:val="0"/>
      </w:pPr>
      <w:r w:rsidRPr="00B143CD">
        <w:rPr>
          <w:b/>
          <w:bCs/>
        </w:rPr>
        <w:t xml:space="preserve"> </w:t>
      </w:r>
      <w:r w:rsidR="009F5844" w:rsidRPr="00CF6B9C">
        <w:t xml:space="preserve">- </w:t>
      </w:r>
      <w:r w:rsidR="00163678" w:rsidRPr="00B143CD">
        <w:rPr>
          <w:szCs w:val="22"/>
          <w:lang w:val="vi-VN"/>
        </w:rPr>
        <w:t>Nêu</w:t>
      </w:r>
      <w:r w:rsidR="00163678" w:rsidRPr="00B143CD">
        <w:rPr>
          <w:szCs w:val="22"/>
          <w:lang w:val="it-IT"/>
        </w:rPr>
        <w:t xml:space="preserve"> được</w:t>
      </w:r>
      <w:r w:rsidR="00163678" w:rsidRPr="00B143CD">
        <w:rPr>
          <w:szCs w:val="22"/>
          <w:lang w:val="vi-VN"/>
        </w:rPr>
        <w:t>:</w:t>
      </w:r>
      <w:r w:rsidR="00163678" w:rsidRPr="00CF6B9C">
        <w:t xml:space="preserve"> </w:t>
      </w:r>
      <w:r w:rsidR="009F5844" w:rsidRPr="00CF6B9C">
        <w:t>Vị trí, cấu tạo nguyên tử, tính chất của kim loại kiềm.</w:t>
      </w:r>
    </w:p>
    <w:p w:rsidR="009F5844" w:rsidRPr="00CF6B9C" w:rsidRDefault="00B143CD" w:rsidP="009F5844">
      <w:pPr>
        <w:jc w:val="both"/>
        <w:outlineLvl w:val="0"/>
      </w:pPr>
      <w:r>
        <w:t xml:space="preserve"> </w:t>
      </w:r>
      <w:r w:rsidR="009F5844" w:rsidRPr="00CF6B9C">
        <w:t xml:space="preserve">- </w:t>
      </w:r>
      <w:r w:rsidR="00163678">
        <w:rPr>
          <w:szCs w:val="22"/>
          <w:lang w:val="vi-VN"/>
        </w:rPr>
        <w:t>Nêu</w:t>
      </w:r>
      <w:r w:rsidR="00163678" w:rsidRPr="00CB6D3A">
        <w:rPr>
          <w:szCs w:val="22"/>
          <w:lang w:val="it-IT"/>
        </w:rPr>
        <w:t xml:space="preserve"> được</w:t>
      </w:r>
      <w:r w:rsidR="00163678">
        <w:rPr>
          <w:szCs w:val="22"/>
          <w:lang w:val="vi-VN"/>
        </w:rPr>
        <w:t>:</w:t>
      </w:r>
      <w:r w:rsidR="00163678" w:rsidRPr="00CF6B9C">
        <w:t xml:space="preserve"> </w:t>
      </w:r>
      <w:r w:rsidR="009F5844" w:rsidRPr="00CF6B9C">
        <w:t>Nguyên tắc và phương pháp điều chế một số kim loại kiềm.</w:t>
      </w:r>
    </w:p>
    <w:p w:rsidR="009F5844" w:rsidRPr="00CF6B9C" w:rsidRDefault="00B143CD" w:rsidP="009F5844">
      <w:pPr>
        <w:jc w:val="both"/>
        <w:outlineLvl w:val="0"/>
      </w:pPr>
      <w:r>
        <w:t xml:space="preserve"> </w:t>
      </w:r>
      <w:r w:rsidR="009F5844" w:rsidRPr="00CF6B9C">
        <w:t>-</w:t>
      </w:r>
      <w:r w:rsidR="00163678" w:rsidRPr="00163678">
        <w:rPr>
          <w:szCs w:val="22"/>
          <w:lang w:val="vi-VN"/>
        </w:rPr>
        <w:t xml:space="preserve"> </w:t>
      </w:r>
      <w:r w:rsidR="00163678">
        <w:rPr>
          <w:szCs w:val="22"/>
          <w:lang w:val="vi-VN"/>
        </w:rPr>
        <w:t xml:space="preserve">Giải thích được </w:t>
      </w:r>
      <w:r w:rsidR="009F5844" w:rsidRPr="00CF6B9C">
        <w:t>tính khử rất mạnh của kim loại kiềm.</w:t>
      </w:r>
    </w:p>
    <w:p w:rsidR="00163678" w:rsidRDefault="00DF4A56" w:rsidP="00DF4A56">
      <w:pPr>
        <w:jc w:val="both"/>
        <w:outlineLvl w:val="0"/>
        <w:rPr>
          <w:b/>
          <w:bCs/>
          <w:lang w:val="vi-VN"/>
        </w:rPr>
      </w:pPr>
      <w:r w:rsidRPr="00DF4A56">
        <w:rPr>
          <w:b/>
          <w:bCs/>
        </w:rPr>
        <w:t>2. Kĩ năng:</w:t>
      </w:r>
    </w:p>
    <w:p w:rsidR="00163678" w:rsidRDefault="00163678" w:rsidP="00163678">
      <w:pPr>
        <w:spacing w:line="276" w:lineRule="auto"/>
        <w:rPr>
          <w:szCs w:val="22"/>
          <w:lang w:val="vi-VN"/>
        </w:rPr>
      </w:pPr>
      <w:r>
        <w:rPr>
          <w:szCs w:val="22"/>
          <w:lang w:val="vi-VN"/>
        </w:rPr>
        <w:t>-</w:t>
      </w:r>
      <w:r w:rsidRPr="00CB6D3A">
        <w:rPr>
          <w:szCs w:val="22"/>
          <w:lang w:val="it-IT"/>
        </w:rPr>
        <w:t xml:space="preserve">Viết </w:t>
      </w:r>
      <w:r>
        <w:rPr>
          <w:szCs w:val="22"/>
          <w:lang w:val="vi-VN"/>
        </w:rPr>
        <w:t xml:space="preserve">được </w:t>
      </w:r>
      <w:r w:rsidRPr="00CB6D3A">
        <w:rPr>
          <w:szCs w:val="22"/>
          <w:lang w:val="it-IT"/>
        </w:rPr>
        <w:t>các ph</w:t>
      </w:r>
      <w:r>
        <w:rPr>
          <w:szCs w:val="22"/>
          <w:lang w:val="it-IT"/>
        </w:rPr>
        <w:t>ương trình phản ứng hoá học của</w:t>
      </w:r>
      <w:r w:rsidRPr="00CF6B9C">
        <w:t xml:space="preserve"> kim loại kiềm</w:t>
      </w:r>
    </w:p>
    <w:p w:rsidR="009F5844" w:rsidRPr="00163678" w:rsidRDefault="009F5844" w:rsidP="00163678">
      <w:pPr>
        <w:spacing w:line="276" w:lineRule="auto"/>
        <w:rPr>
          <w:szCs w:val="22"/>
          <w:lang w:val="it-IT"/>
        </w:rPr>
      </w:pPr>
      <w:r w:rsidRPr="00CF6B9C">
        <w:t xml:space="preserve"> - </w:t>
      </w:r>
      <w:r w:rsidR="00163678">
        <w:rPr>
          <w:lang w:val="vi-VN"/>
        </w:rPr>
        <w:t xml:space="preserve">Thực hiện được </w:t>
      </w:r>
      <w:r w:rsidRPr="00CF6B9C">
        <w:t xml:space="preserve"> một số thí nghiệm đơn giản về kim loại kiềm.</w:t>
      </w:r>
    </w:p>
    <w:p w:rsidR="009F5844" w:rsidRPr="00CF6B9C" w:rsidRDefault="009F5844" w:rsidP="009F5844">
      <w:pPr>
        <w:jc w:val="both"/>
        <w:outlineLvl w:val="0"/>
      </w:pPr>
      <w:r w:rsidRPr="00CF6B9C">
        <w:t xml:space="preserve"> - Giải bài tập về kim loại kiềm.</w:t>
      </w:r>
    </w:p>
    <w:p w:rsidR="00407ECF" w:rsidRPr="00407ECF" w:rsidRDefault="009F5844" w:rsidP="00407ECF">
      <w:pPr>
        <w:spacing w:line="276" w:lineRule="auto"/>
        <w:rPr>
          <w:szCs w:val="22"/>
          <w:lang w:val="vi-VN"/>
        </w:rPr>
      </w:pPr>
      <w:r w:rsidRPr="00CF6B9C">
        <w:rPr>
          <w:b/>
          <w:bCs/>
        </w:rPr>
        <w:t xml:space="preserve"> </w:t>
      </w:r>
      <w:r w:rsidR="00DF4A56" w:rsidRPr="00DF4A56">
        <w:rPr>
          <w:b/>
          <w:bCs/>
        </w:rPr>
        <w:t>3. Thái độ</w:t>
      </w:r>
    </w:p>
    <w:p w:rsidR="00407ECF" w:rsidRPr="00C167C8" w:rsidRDefault="00407ECF" w:rsidP="00407ECF">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9F5844" w:rsidRPr="00CF6B9C" w:rsidRDefault="009F5844" w:rsidP="00407ECF">
      <w:pPr>
        <w:jc w:val="both"/>
        <w:outlineLvl w:val="0"/>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-Bảng tuần hoàn, bảng phụ ghi một số tính chất vật lí của kim loại kiềm. Máy chiếu.</w:t>
      </w:r>
    </w:p>
    <w:p w:rsidR="009F5844" w:rsidRPr="00CF6B9C" w:rsidRDefault="009F5844" w:rsidP="009F5844">
      <w:pPr>
        <w:jc w:val="both"/>
        <w:outlineLvl w:val="0"/>
      </w:pPr>
      <w:r w:rsidRPr="00CF6B9C">
        <w:t>-Dụng cụ, hoá chất: Na kim loại, bình khí O</w:t>
      </w:r>
      <w:r w:rsidRPr="00CF6B9C">
        <w:rPr>
          <w:vertAlign w:val="subscript"/>
        </w:rPr>
        <w:t>2</w:t>
      </w:r>
      <w:r w:rsidRPr="00CF6B9C">
        <w:t xml:space="preserve"> và bình khí Cl</w:t>
      </w:r>
      <w:r w:rsidRPr="00CF6B9C">
        <w:rPr>
          <w:vertAlign w:val="subscript"/>
        </w:rPr>
        <w:t>2</w:t>
      </w:r>
      <w:r w:rsidRPr="00CF6B9C">
        <w:t xml:space="preserve">, nước, dao. </w:t>
      </w:r>
    </w:p>
    <w:p w:rsidR="009F5844" w:rsidRDefault="009F5844" w:rsidP="009F5844">
      <w:pPr>
        <w:rPr>
          <w:lang w:val="vi-VN"/>
        </w:rPr>
      </w:pPr>
      <w:r w:rsidRPr="00CF6B9C">
        <w:rPr>
          <w:b/>
          <w:lang w:val="it-IT"/>
        </w:rPr>
        <w:t>I. Ổn định lớp học:</w:t>
      </w:r>
      <w:r w:rsidRPr="00CF6B9C">
        <w:t xml:space="preserve"> </w:t>
      </w:r>
      <w:r w:rsidRPr="00CF6B9C">
        <w:rPr>
          <w:lang w:val="it-IT"/>
        </w:rPr>
        <w:t>Thời gian: 5 phút</w:t>
      </w:r>
    </w:p>
    <w:p w:rsidR="00D640A1" w:rsidRP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tbl>
      <w:tblPr>
        <w:tblW w:w="102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982"/>
        <w:gridCol w:w="2835"/>
        <w:gridCol w:w="1984"/>
        <w:gridCol w:w="848"/>
      </w:tblGrid>
      <w:tr w:rsidR="009F5844" w:rsidRPr="00CF6B9C" w:rsidTr="00D46EB3">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D46EB3">
        <w:tc>
          <w:tcPr>
            <w:tcW w:w="630"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48"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D46EB3">
        <w:tc>
          <w:tcPr>
            <w:tcW w:w="63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de-DE"/>
              </w:rPr>
            </w:pPr>
            <w:r>
              <w:rPr>
                <w:lang w:val="de-DE"/>
              </w:rPr>
              <w:t>5‘</w:t>
            </w:r>
          </w:p>
        </w:tc>
      </w:tr>
      <w:tr w:rsidR="009F5844" w:rsidRPr="00CF6B9C" w:rsidTr="00D46EB3">
        <w:tc>
          <w:tcPr>
            <w:tcW w:w="63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nb-NO"/>
              </w:rPr>
            </w:pPr>
            <w:r w:rsidRPr="00CF6B9C">
              <w:rPr>
                <w:b/>
                <w:bCs/>
                <w:u w:val="single"/>
                <w:lang w:val="nb-NO"/>
              </w:rPr>
              <w:t>Giảng bài mới</w:t>
            </w:r>
          </w:p>
          <w:p w:rsidR="009F5844" w:rsidRPr="00B00397" w:rsidRDefault="009F5844" w:rsidP="009F5844">
            <w:pPr>
              <w:pStyle w:val="NoSpacing"/>
              <w:ind w:left="-79"/>
              <w:rPr>
                <w:b/>
                <w:bCs/>
                <w:sz w:val="24"/>
                <w:szCs w:val="24"/>
                <w:u w:val="single"/>
              </w:rPr>
            </w:pPr>
            <w:r w:rsidRPr="00B00397">
              <w:rPr>
                <w:b/>
                <w:bCs/>
                <w:sz w:val="24"/>
                <w:szCs w:val="24"/>
                <w:u w:val="single"/>
              </w:rPr>
              <w:t xml:space="preserve">A. </w:t>
            </w:r>
            <w:r w:rsidR="00D640A1" w:rsidRPr="00B00397">
              <w:rPr>
                <w:b/>
                <w:bCs/>
                <w:u w:val="single"/>
                <w:lang w:val="vi-VN"/>
              </w:rPr>
              <w:t>Kim loại kiềm</w:t>
            </w:r>
          </w:p>
          <w:p w:rsidR="009F5844" w:rsidRPr="0021656F" w:rsidRDefault="009F5844" w:rsidP="009F5844">
            <w:pPr>
              <w:pStyle w:val="NoSpacing"/>
              <w:ind w:left="-79"/>
              <w:rPr>
                <w:sz w:val="24"/>
                <w:szCs w:val="24"/>
                <w:lang w:val="vi-VN"/>
              </w:rPr>
            </w:pPr>
            <w:r w:rsidRPr="0021656F">
              <w:rPr>
                <w:bCs/>
                <w:sz w:val="24"/>
                <w:szCs w:val="24"/>
              </w:rPr>
              <w:t xml:space="preserve">I. </w:t>
            </w:r>
            <w:r w:rsidR="0021656F" w:rsidRPr="0021656F">
              <w:rPr>
                <w:bCs/>
                <w:sz w:val="24"/>
                <w:szCs w:val="24"/>
                <w:lang w:val="vi-VN"/>
              </w:rPr>
              <w:t>Vị trí cấu tạo</w:t>
            </w:r>
          </w:p>
          <w:p w:rsidR="00B42A70" w:rsidRDefault="009F5844" w:rsidP="00B42A70">
            <w:pPr>
              <w:pStyle w:val="NoSpacing"/>
              <w:ind w:left="-70"/>
              <w:rPr>
                <w:bCs/>
                <w:sz w:val="24"/>
                <w:szCs w:val="24"/>
                <w:lang w:val="vi-VN"/>
              </w:rPr>
            </w:pPr>
            <w:r w:rsidRPr="0021656F">
              <w:rPr>
                <w:bCs/>
                <w:sz w:val="24"/>
                <w:szCs w:val="24"/>
              </w:rPr>
              <w:t xml:space="preserve">II. </w:t>
            </w:r>
            <w:r w:rsidR="0021656F">
              <w:rPr>
                <w:bCs/>
                <w:sz w:val="24"/>
                <w:szCs w:val="24"/>
                <w:lang w:val="vi-VN"/>
              </w:rPr>
              <w:t>Tính chất vật lý</w:t>
            </w:r>
          </w:p>
          <w:p w:rsidR="009F5844" w:rsidRPr="0021656F" w:rsidRDefault="009F5844" w:rsidP="00B42A70">
            <w:pPr>
              <w:pStyle w:val="NoSpacing"/>
              <w:ind w:left="-70"/>
              <w:rPr>
                <w:bCs/>
                <w:sz w:val="24"/>
                <w:szCs w:val="24"/>
                <w:lang w:val="vi-VN"/>
              </w:rPr>
            </w:pPr>
            <w:r w:rsidRPr="0021656F">
              <w:rPr>
                <w:bCs/>
                <w:sz w:val="24"/>
                <w:szCs w:val="24"/>
              </w:rPr>
              <w:t xml:space="preserve">III. </w:t>
            </w:r>
            <w:r w:rsidR="0021656F">
              <w:rPr>
                <w:bCs/>
                <w:sz w:val="24"/>
                <w:szCs w:val="24"/>
                <w:lang w:val="vi-VN"/>
              </w:rPr>
              <w:t>Tính chất hóa học</w:t>
            </w:r>
            <w:r w:rsidRPr="0021656F">
              <w:rPr>
                <w:bCs/>
                <w:sz w:val="24"/>
                <w:szCs w:val="24"/>
              </w:rPr>
              <w:t xml:space="preserve"> </w:t>
            </w:r>
          </w:p>
          <w:p w:rsidR="009F5844" w:rsidRPr="00CF6B9C" w:rsidRDefault="009F5844" w:rsidP="009F5844">
            <w:pPr>
              <w:pStyle w:val="NoSpacing"/>
              <w:ind w:left="-79"/>
              <w:rPr>
                <w:sz w:val="24"/>
                <w:szCs w:val="24"/>
              </w:rPr>
            </w:pPr>
            <w:r w:rsidRPr="00CF6B9C">
              <w:rPr>
                <w:sz w:val="24"/>
                <w:szCs w:val="24"/>
              </w:rPr>
              <w:t>Tính khử rất mạnh</w:t>
            </w:r>
          </w:p>
          <w:p w:rsidR="009F5844" w:rsidRPr="00CF6B9C" w:rsidRDefault="009F5844" w:rsidP="009F5844">
            <w:pPr>
              <w:pStyle w:val="NoSpacing"/>
              <w:ind w:left="-79"/>
              <w:jc w:val="center"/>
              <w:rPr>
                <w:sz w:val="24"/>
                <w:szCs w:val="24"/>
              </w:rPr>
            </w:pPr>
            <w:r w:rsidRPr="00CF6B9C">
              <w:rPr>
                <w:sz w:val="24"/>
                <w:szCs w:val="24"/>
              </w:rPr>
              <w:t>M → M</w:t>
            </w:r>
            <w:r w:rsidRPr="00CF6B9C">
              <w:rPr>
                <w:sz w:val="24"/>
                <w:szCs w:val="24"/>
                <w:vertAlign w:val="superscript"/>
              </w:rPr>
              <w:t>+</w:t>
            </w:r>
            <w:r w:rsidRPr="00CF6B9C">
              <w:rPr>
                <w:sz w:val="24"/>
                <w:szCs w:val="24"/>
              </w:rPr>
              <w:t xml:space="preserve"> + 1e</w:t>
            </w:r>
          </w:p>
          <w:p w:rsidR="009F5844" w:rsidRPr="00CF6B9C" w:rsidRDefault="009F5844" w:rsidP="009F5844">
            <w:pPr>
              <w:pStyle w:val="NoSpacing"/>
              <w:ind w:left="-79"/>
              <w:rPr>
                <w:sz w:val="24"/>
                <w:szCs w:val="24"/>
              </w:rPr>
            </w:pPr>
            <w:r w:rsidRPr="00CF6B9C">
              <w:rPr>
                <w:sz w:val="24"/>
                <w:szCs w:val="24"/>
              </w:rPr>
              <w:t>Kim loại kiềm có số oxi hoá +1.</w:t>
            </w:r>
          </w:p>
          <w:p w:rsidR="009F5844" w:rsidRPr="00CF6B9C" w:rsidRDefault="009F5844" w:rsidP="009F5844">
            <w:pPr>
              <w:pStyle w:val="NoSpacing"/>
              <w:ind w:left="-79"/>
              <w:rPr>
                <w:sz w:val="24"/>
                <w:szCs w:val="24"/>
              </w:rPr>
            </w:pPr>
            <w:r w:rsidRPr="00CF6B9C">
              <w:rPr>
                <w:b/>
                <w:bCs/>
                <w:sz w:val="24"/>
                <w:szCs w:val="24"/>
              </w:rPr>
              <w:t xml:space="preserve">1. </w:t>
            </w:r>
            <w:r w:rsidRPr="00CF6B9C">
              <w:rPr>
                <w:b/>
                <w:bCs/>
                <w:sz w:val="24"/>
                <w:szCs w:val="24"/>
                <w:u w:val="single"/>
              </w:rPr>
              <w:t>Tác dụng với phi kim</w:t>
            </w:r>
          </w:p>
          <w:p w:rsidR="009F5844" w:rsidRPr="00CF6B9C" w:rsidRDefault="009F5844" w:rsidP="009F5844">
            <w:pPr>
              <w:pStyle w:val="NoSpacing"/>
              <w:ind w:left="-79"/>
              <w:rPr>
                <w:b/>
                <w:bCs/>
                <w:i/>
                <w:iCs/>
                <w:sz w:val="24"/>
                <w:szCs w:val="24"/>
                <w:lang w:val="pt-BR"/>
              </w:rPr>
            </w:pPr>
            <w:r w:rsidRPr="00CF6B9C">
              <w:rPr>
                <w:b/>
                <w:bCs/>
                <w:i/>
                <w:iCs/>
                <w:sz w:val="24"/>
                <w:szCs w:val="24"/>
                <w:lang w:val="pt-BR"/>
              </w:rPr>
              <w:t>a. Tác dụng với oxi</w:t>
            </w:r>
          </w:p>
          <w:p w:rsidR="009F5844" w:rsidRPr="00CF6B9C" w:rsidRDefault="009F5844" w:rsidP="009F5844">
            <w:pPr>
              <w:pStyle w:val="NoSpacing"/>
              <w:ind w:left="-79"/>
              <w:rPr>
                <w:sz w:val="24"/>
                <w:szCs w:val="24"/>
                <w:lang w:val="pt-BR"/>
              </w:rPr>
            </w:pPr>
            <w:r w:rsidRPr="00CF6B9C">
              <w:rPr>
                <w:sz w:val="24"/>
                <w:szCs w:val="24"/>
                <w:lang w:val="pt-BR"/>
              </w:rPr>
              <w:t>2Na + O</w:t>
            </w:r>
            <w:r w:rsidRPr="00CF6B9C">
              <w:rPr>
                <w:sz w:val="24"/>
                <w:szCs w:val="24"/>
                <w:vertAlign w:val="subscript"/>
                <w:lang w:val="pt-BR"/>
              </w:rPr>
              <w:t>2</w:t>
            </w:r>
            <w:r w:rsidRPr="00CF6B9C">
              <w:rPr>
                <w:sz w:val="24"/>
                <w:szCs w:val="24"/>
                <w:lang w:val="pt-BR"/>
              </w:rPr>
              <w:t xml:space="preserve"> → Na</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2</w:t>
            </w:r>
            <w:r w:rsidRPr="00CF6B9C">
              <w:rPr>
                <w:sz w:val="24"/>
                <w:szCs w:val="24"/>
                <w:lang w:val="pt-BR"/>
              </w:rPr>
              <w:t xml:space="preserve"> (natri peoxit)</w:t>
            </w:r>
          </w:p>
          <w:p w:rsidR="009F5844" w:rsidRPr="00CF6B9C" w:rsidRDefault="009F5844" w:rsidP="009F5844">
            <w:pPr>
              <w:pStyle w:val="NoSpacing"/>
              <w:ind w:left="-79"/>
              <w:rPr>
                <w:sz w:val="24"/>
                <w:szCs w:val="24"/>
                <w:lang w:val="fr-FR"/>
              </w:rPr>
            </w:pPr>
            <w:r w:rsidRPr="00CF6B9C">
              <w:rPr>
                <w:sz w:val="24"/>
                <w:szCs w:val="24"/>
                <w:lang w:val="fr-FR"/>
              </w:rPr>
              <w:t>4Na + O</w:t>
            </w:r>
            <w:r w:rsidRPr="00CF6B9C">
              <w:rPr>
                <w:sz w:val="24"/>
                <w:szCs w:val="24"/>
                <w:vertAlign w:val="subscript"/>
                <w:lang w:val="fr-FR"/>
              </w:rPr>
              <w:t>2</w:t>
            </w:r>
            <w:r w:rsidRPr="00CF6B9C">
              <w:rPr>
                <w:sz w:val="24"/>
                <w:szCs w:val="24"/>
                <w:lang w:val="fr-FR"/>
              </w:rPr>
              <w:t xml:space="preserve"> → 2Na</w:t>
            </w:r>
            <w:r w:rsidRPr="00CF6B9C">
              <w:rPr>
                <w:sz w:val="24"/>
                <w:szCs w:val="24"/>
                <w:vertAlign w:val="subscript"/>
                <w:lang w:val="fr-FR"/>
              </w:rPr>
              <w:t>2</w:t>
            </w:r>
            <w:r w:rsidRPr="00CF6B9C">
              <w:rPr>
                <w:sz w:val="24"/>
                <w:szCs w:val="24"/>
                <w:lang w:val="fr-FR"/>
              </w:rPr>
              <w:t>O (natri oxit)</w:t>
            </w:r>
          </w:p>
          <w:p w:rsidR="009F5844" w:rsidRPr="00CF6B9C" w:rsidRDefault="009F5844" w:rsidP="009F5844">
            <w:pPr>
              <w:pStyle w:val="NoSpacing"/>
              <w:ind w:left="-79"/>
              <w:rPr>
                <w:b/>
                <w:bCs/>
                <w:i/>
                <w:iCs/>
                <w:sz w:val="24"/>
                <w:szCs w:val="24"/>
                <w:lang w:val="fr-FR"/>
              </w:rPr>
            </w:pPr>
            <w:r w:rsidRPr="00CF6B9C">
              <w:rPr>
                <w:b/>
                <w:bCs/>
                <w:i/>
                <w:iCs/>
                <w:sz w:val="24"/>
                <w:szCs w:val="24"/>
                <w:lang w:val="fr-FR"/>
              </w:rPr>
              <w:t>b. Tác dụng với clo</w:t>
            </w:r>
          </w:p>
          <w:p w:rsidR="009F5844" w:rsidRPr="00CF6B9C" w:rsidRDefault="009F5844" w:rsidP="009F5844">
            <w:pPr>
              <w:pStyle w:val="NoSpacing"/>
              <w:ind w:left="-79"/>
              <w:rPr>
                <w:sz w:val="24"/>
                <w:szCs w:val="24"/>
                <w:lang w:val="fr-FR"/>
              </w:rPr>
            </w:pPr>
            <w:r w:rsidRPr="00CF6B9C">
              <w:rPr>
                <w:sz w:val="24"/>
                <w:szCs w:val="24"/>
                <w:lang w:val="fr-FR"/>
              </w:rPr>
              <w:t>2K + Cl</w:t>
            </w:r>
            <w:r w:rsidRPr="00CF6B9C">
              <w:rPr>
                <w:sz w:val="24"/>
                <w:szCs w:val="24"/>
                <w:vertAlign w:val="subscript"/>
                <w:lang w:val="fr-FR"/>
              </w:rPr>
              <w:t>2</w:t>
            </w:r>
            <w:r w:rsidRPr="00CF6B9C">
              <w:rPr>
                <w:sz w:val="24"/>
                <w:szCs w:val="24"/>
                <w:lang w:val="fr-FR"/>
              </w:rPr>
              <w:t xml:space="preserve"> → 2KCl</w:t>
            </w:r>
          </w:p>
          <w:p w:rsidR="009F5844" w:rsidRPr="00CF6B9C" w:rsidRDefault="009F5844" w:rsidP="00B143CD">
            <w:pPr>
              <w:pStyle w:val="NoSpacing"/>
              <w:rPr>
                <w:b/>
                <w:bCs/>
                <w:sz w:val="24"/>
                <w:szCs w:val="24"/>
                <w:lang w:val="fr-FR"/>
              </w:rPr>
            </w:pPr>
            <w:r w:rsidRPr="00CF6B9C">
              <w:rPr>
                <w:b/>
                <w:bCs/>
                <w:sz w:val="24"/>
                <w:szCs w:val="24"/>
                <w:lang w:val="fr-FR"/>
              </w:rPr>
              <w:t xml:space="preserve">2. </w:t>
            </w:r>
            <w:r w:rsidRPr="00CF6B9C">
              <w:rPr>
                <w:b/>
                <w:bCs/>
                <w:sz w:val="24"/>
                <w:szCs w:val="24"/>
                <w:u w:val="single"/>
                <w:lang w:val="fr-FR"/>
              </w:rPr>
              <w:t>Tác dụng với axit</w:t>
            </w:r>
          </w:p>
          <w:p w:rsidR="009F5844" w:rsidRPr="00CF6B9C" w:rsidRDefault="009F5844" w:rsidP="009F5844">
            <w:pPr>
              <w:pStyle w:val="NoSpacing"/>
              <w:ind w:left="-79"/>
              <w:jc w:val="center"/>
              <w:rPr>
                <w:sz w:val="24"/>
                <w:szCs w:val="24"/>
                <w:lang w:val="fr-FR"/>
              </w:rPr>
            </w:pPr>
            <w:r w:rsidRPr="00CF6B9C">
              <w:rPr>
                <w:sz w:val="24"/>
                <w:szCs w:val="24"/>
                <w:lang w:val="fr-FR"/>
              </w:rPr>
              <w:t>2Na + 2HCl → 2NaCl + H</w:t>
            </w:r>
            <w:r w:rsidRPr="00CF6B9C">
              <w:rPr>
                <w:sz w:val="24"/>
                <w:szCs w:val="24"/>
                <w:vertAlign w:val="subscript"/>
                <w:lang w:val="fr-FR"/>
              </w:rPr>
              <w:t>2</w:t>
            </w:r>
            <w:r w:rsidRPr="00CF6B9C">
              <w:rPr>
                <w:sz w:val="24"/>
                <w:szCs w:val="24"/>
                <w:lang w:val="fr-FR"/>
              </w:rPr>
              <w:t>↑</w:t>
            </w:r>
          </w:p>
          <w:p w:rsidR="009F5844" w:rsidRPr="00CF6B9C" w:rsidRDefault="009F5844" w:rsidP="00B143CD">
            <w:pPr>
              <w:pStyle w:val="NoSpacing"/>
              <w:rPr>
                <w:b/>
                <w:bCs/>
                <w:sz w:val="24"/>
                <w:szCs w:val="24"/>
                <w:lang w:val="fr-FR"/>
              </w:rPr>
            </w:pPr>
            <w:r w:rsidRPr="00CF6B9C">
              <w:rPr>
                <w:b/>
                <w:bCs/>
                <w:sz w:val="24"/>
                <w:szCs w:val="24"/>
                <w:lang w:val="fr-FR"/>
              </w:rPr>
              <w:t xml:space="preserve">3. </w:t>
            </w:r>
            <w:r w:rsidRPr="00CF6B9C">
              <w:rPr>
                <w:b/>
                <w:bCs/>
                <w:sz w:val="24"/>
                <w:szCs w:val="24"/>
                <w:u w:val="single"/>
                <w:lang w:val="fr-FR"/>
              </w:rPr>
              <w:t>Tác dụng với nước</w:t>
            </w:r>
          </w:p>
          <w:p w:rsidR="009F5844" w:rsidRPr="00CF6B9C" w:rsidRDefault="009F5844" w:rsidP="009F5844">
            <w:pPr>
              <w:pStyle w:val="NoSpacing"/>
              <w:ind w:left="-79"/>
              <w:jc w:val="center"/>
              <w:rPr>
                <w:sz w:val="24"/>
                <w:szCs w:val="24"/>
                <w:lang w:val="fr-FR"/>
              </w:rPr>
            </w:pPr>
            <w:r w:rsidRPr="00CF6B9C">
              <w:rPr>
                <w:sz w:val="24"/>
                <w:szCs w:val="24"/>
                <w:lang w:val="fr-FR"/>
              </w:rPr>
              <w:t>2K + 2H</w:t>
            </w:r>
            <w:r w:rsidRPr="00CF6B9C">
              <w:rPr>
                <w:sz w:val="24"/>
                <w:szCs w:val="24"/>
                <w:vertAlign w:val="subscript"/>
                <w:lang w:val="fr-FR"/>
              </w:rPr>
              <w:t>2</w:t>
            </w:r>
            <w:r w:rsidRPr="00CF6B9C">
              <w:rPr>
                <w:sz w:val="24"/>
                <w:szCs w:val="24"/>
                <w:lang w:val="fr-FR"/>
              </w:rPr>
              <w:t>O → 2KOH + H</w:t>
            </w:r>
            <w:r w:rsidRPr="00CF6B9C">
              <w:rPr>
                <w:sz w:val="24"/>
                <w:szCs w:val="24"/>
                <w:vertAlign w:val="subscript"/>
                <w:lang w:val="fr-FR"/>
              </w:rPr>
              <w:t>2</w:t>
            </w:r>
            <w:r w:rsidRPr="00CF6B9C">
              <w:rPr>
                <w:sz w:val="24"/>
                <w:szCs w:val="24"/>
                <w:lang w:val="fr-FR"/>
              </w:rPr>
              <w:t>↑</w:t>
            </w:r>
          </w:p>
          <w:p w:rsidR="009F5844" w:rsidRPr="00CF6B9C" w:rsidRDefault="009F5844" w:rsidP="009F5844">
            <w:pPr>
              <w:pStyle w:val="NoSpacing"/>
              <w:ind w:left="-79"/>
              <w:rPr>
                <w:sz w:val="24"/>
                <w:szCs w:val="24"/>
                <w:vertAlign w:val="superscript"/>
              </w:rPr>
            </w:pPr>
          </w:p>
          <w:p w:rsidR="0021656F" w:rsidRDefault="009F5844" w:rsidP="009F5844">
            <w:pPr>
              <w:pStyle w:val="NoSpacing"/>
              <w:ind w:left="-79"/>
              <w:rPr>
                <w:b/>
                <w:bCs/>
                <w:sz w:val="24"/>
                <w:szCs w:val="24"/>
                <w:lang w:val="vi-VN"/>
              </w:rPr>
            </w:pPr>
            <w:r w:rsidRPr="00CF6B9C">
              <w:rPr>
                <w:b/>
                <w:bCs/>
                <w:sz w:val="24"/>
                <w:szCs w:val="24"/>
                <w:lang w:val="fr-FR"/>
              </w:rPr>
              <w:t xml:space="preserve">IV. </w:t>
            </w:r>
            <w:r w:rsidR="0021656F" w:rsidRPr="00CF6B9C">
              <w:rPr>
                <w:b/>
                <w:bCs/>
                <w:sz w:val="24"/>
                <w:szCs w:val="24"/>
                <w:u w:val="single"/>
                <w:lang w:val="fr-FR"/>
              </w:rPr>
              <w:t>Ứng dụng</w:t>
            </w:r>
            <w:r w:rsidR="0021656F">
              <w:rPr>
                <w:b/>
                <w:bCs/>
                <w:sz w:val="24"/>
                <w:szCs w:val="24"/>
                <w:u w:val="single"/>
                <w:lang w:val="vi-VN"/>
              </w:rPr>
              <w:t>,</w:t>
            </w:r>
            <w:r w:rsidR="0021656F" w:rsidRPr="00CF6B9C">
              <w:rPr>
                <w:b/>
                <w:bCs/>
                <w:sz w:val="24"/>
                <w:szCs w:val="24"/>
                <w:u w:val="single"/>
                <w:lang w:val="fr-FR"/>
              </w:rPr>
              <w:t xml:space="preserve"> </w:t>
            </w:r>
            <w:r w:rsidR="0021656F">
              <w:rPr>
                <w:b/>
                <w:bCs/>
                <w:sz w:val="24"/>
                <w:szCs w:val="24"/>
                <w:u w:val="single"/>
                <w:lang w:val="vi-VN"/>
              </w:rPr>
              <w:t>t</w:t>
            </w:r>
            <w:r w:rsidR="0021656F" w:rsidRPr="00CF6B9C">
              <w:rPr>
                <w:b/>
                <w:bCs/>
                <w:sz w:val="24"/>
                <w:szCs w:val="24"/>
                <w:u w:val="single"/>
                <w:lang w:val="fr-FR"/>
              </w:rPr>
              <w:t>rạng thái thiên nhiên</w:t>
            </w:r>
            <w:r w:rsidR="0021656F">
              <w:rPr>
                <w:b/>
                <w:bCs/>
                <w:sz w:val="24"/>
                <w:szCs w:val="24"/>
                <w:u w:val="single"/>
                <w:lang w:val="vi-VN"/>
              </w:rPr>
              <w:t xml:space="preserve"> </w:t>
            </w:r>
            <w:r w:rsidR="0021656F" w:rsidRPr="00CF6B9C">
              <w:rPr>
                <w:b/>
                <w:bCs/>
                <w:sz w:val="24"/>
                <w:szCs w:val="24"/>
                <w:u w:val="single"/>
                <w:lang w:val="fr-FR"/>
              </w:rPr>
              <w:lastRenderedPageBreak/>
              <w:t>Điều chế</w:t>
            </w:r>
            <w:r w:rsidR="0021656F" w:rsidRPr="00CF6B9C">
              <w:rPr>
                <w:b/>
                <w:bCs/>
                <w:sz w:val="24"/>
                <w:szCs w:val="24"/>
                <w:lang w:val="fr-FR"/>
              </w:rPr>
              <w:t xml:space="preserve"> </w:t>
            </w:r>
          </w:p>
          <w:p w:rsidR="009F5844" w:rsidRPr="00CF6B9C" w:rsidRDefault="009F5844" w:rsidP="009F5844">
            <w:pPr>
              <w:pStyle w:val="NoSpacing"/>
              <w:ind w:left="-79"/>
              <w:rPr>
                <w:b/>
                <w:bCs/>
                <w:sz w:val="24"/>
                <w:szCs w:val="24"/>
              </w:rPr>
            </w:pPr>
            <w:r w:rsidRPr="00CF6B9C">
              <w:rPr>
                <w:b/>
                <w:bCs/>
                <w:sz w:val="24"/>
                <w:szCs w:val="24"/>
              </w:rPr>
              <w:t xml:space="preserve">B. </w:t>
            </w:r>
            <w:r w:rsidR="0021656F">
              <w:rPr>
                <w:b/>
                <w:bCs/>
                <w:sz w:val="24"/>
                <w:szCs w:val="24"/>
                <w:lang w:val="vi-VN"/>
              </w:rPr>
              <w:t xml:space="preserve">Một số hợp chất quan trọng của kim loại </w:t>
            </w:r>
            <w:r w:rsidR="00B42A70">
              <w:rPr>
                <w:b/>
                <w:bCs/>
                <w:sz w:val="24"/>
                <w:szCs w:val="24"/>
                <w:lang w:val="vi-VN"/>
              </w:rPr>
              <w:t>kiềm</w:t>
            </w:r>
          </w:p>
          <w:p w:rsidR="009F5844" w:rsidRPr="00CF6B9C" w:rsidRDefault="009F5844" w:rsidP="009F5844">
            <w:pPr>
              <w:pStyle w:val="NoSpacing"/>
              <w:ind w:left="-79"/>
              <w:rPr>
                <w:b/>
                <w:bCs/>
                <w:sz w:val="24"/>
                <w:szCs w:val="24"/>
                <w:u w:val="single"/>
              </w:rPr>
            </w:pPr>
            <w:r w:rsidRPr="00CF6B9C">
              <w:rPr>
                <w:b/>
                <w:bCs/>
                <w:sz w:val="24"/>
                <w:szCs w:val="24"/>
              </w:rPr>
              <w:t xml:space="preserve">I. </w:t>
            </w:r>
            <w:r w:rsidR="00B42A70">
              <w:rPr>
                <w:b/>
                <w:bCs/>
                <w:sz w:val="24"/>
                <w:szCs w:val="24"/>
                <w:u w:val="single"/>
                <w:lang w:val="vi-VN"/>
              </w:rPr>
              <w:t>Natri hidroxit</w:t>
            </w:r>
            <w:r w:rsidRPr="00CF6B9C">
              <w:rPr>
                <w:b/>
                <w:bCs/>
                <w:sz w:val="24"/>
                <w:szCs w:val="24"/>
                <w:u w:val="single"/>
              </w:rPr>
              <w:t xml:space="preserve"> </w:t>
            </w:r>
          </w:p>
          <w:p w:rsidR="009F5844" w:rsidRPr="00CF6B9C" w:rsidRDefault="009F5844" w:rsidP="009F5844">
            <w:pPr>
              <w:pStyle w:val="NoSpacing"/>
              <w:ind w:left="-79"/>
              <w:rPr>
                <w:b/>
                <w:bCs/>
                <w:sz w:val="24"/>
                <w:szCs w:val="24"/>
              </w:rPr>
            </w:pPr>
            <w:r w:rsidRPr="00CF6B9C">
              <w:rPr>
                <w:b/>
                <w:bCs/>
                <w:sz w:val="24"/>
                <w:szCs w:val="24"/>
              </w:rPr>
              <w:t xml:space="preserve">1. </w:t>
            </w:r>
            <w:r w:rsidRPr="00CF6B9C">
              <w:rPr>
                <w:b/>
                <w:bCs/>
                <w:sz w:val="24"/>
                <w:szCs w:val="24"/>
                <w:u w:val="single"/>
              </w:rPr>
              <w:t>Tính chất</w:t>
            </w:r>
          </w:p>
          <w:p w:rsidR="009F5844" w:rsidRPr="00CF6B9C" w:rsidRDefault="009F5844" w:rsidP="009F5844">
            <w:pPr>
              <w:pStyle w:val="NoSpacing"/>
              <w:ind w:left="-79"/>
              <w:rPr>
                <w:sz w:val="24"/>
                <w:szCs w:val="24"/>
              </w:rPr>
            </w:pPr>
            <w:r w:rsidRPr="00CF6B9C">
              <w:rPr>
                <w:b/>
                <w:bCs/>
                <w:i/>
                <w:iCs/>
                <w:sz w:val="24"/>
                <w:szCs w:val="24"/>
              </w:rPr>
              <w:t>a. Tính chất vật lí:</w:t>
            </w:r>
            <w:r w:rsidRPr="00CF6B9C">
              <w:rPr>
                <w:sz w:val="24"/>
                <w:szCs w:val="24"/>
              </w:rPr>
              <w:t xml:space="preserve">  </w:t>
            </w:r>
          </w:p>
          <w:p w:rsidR="009F5844" w:rsidRPr="00CF6B9C" w:rsidRDefault="009F5844" w:rsidP="009F5844">
            <w:pPr>
              <w:pStyle w:val="NoSpacing"/>
              <w:ind w:left="-79"/>
              <w:rPr>
                <w:sz w:val="24"/>
                <w:szCs w:val="24"/>
              </w:rPr>
            </w:pPr>
            <w:r w:rsidRPr="00CF6B9C">
              <w:rPr>
                <w:sz w:val="24"/>
                <w:szCs w:val="24"/>
              </w:rPr>
              <w:t xml:space="preserve">- Chất rắn, không màu </w:t>
            </w:r>
          </w:p>
          <w:p w:rsidR="009F5844" w:rsidRPr="00CF6B9C" w:rsidRDefault="009F5844" w:rsidP="009F5844">
            <w:pPr>
              <w:pStyle w:val="NoSpacing"/>
              <w:ind w:left="-79"/>
              <w:rPr>
                <w:sz w:val="24"/>
                <w:szCs w:val="24"/>
              </w:rPr>
            </w:pPr>
            <w:r w:rsidRPr="00CF6B9C">
              <w:rPr>
                <w:sz w:val="24"/>
                <w:szCs w:val="24"/>
              </w:rPr>
              <w:t>- Khi tan trong nước, NaOH phân li hoàn toàn thành ion:</w:t>
            </w:r>
          </w:p>
          <w:p w:rsidR="009F5844" w:rsidRPr="00CF6B9C" w:rsidRDefault="009F5844" w:rsidP="009F5844">
            <w:pPr>
              <w:pStyle w:val="NoSpacing"/>
              <w:ind w:left="-79"/>
              <w:jc w:val="center"/>
              <w:rPr>
                <w:sz w:val="24"/>
                <w:szCs w:val="24"/>
              </w:rPr>
            </w:pPr>
            <w:r w:rsidRPr="00CF6B9C">
              <w:rPr>
                <w:sz w:val="24"/>
                <w:szCs w:val="24"/>
              </w:rPr>
              <w:t>NaOH → Na</w:t>
            </w:r>
            <w:r w:rsidRPr="00CF6B9C">
              <w:rPr>
                <w:sz w:val="24"/>
                <w:szCs w:val="24"/>
                <w:vertAlign w:val="superscript"/>
              </w:rPr>
              <w:t>+</w:t>
            </w:r>
            <w:r w:rsidRPr="00CF6B9C">
              <w:rPr>
                <w:sz w:val="24"/>
                <w:szCs w:val="24"/>
              </w:rPr>
              <w:t xml:space="preserve"> + OH</w:t>
            </w:r>
            <w:r w:rsidRPr="00CF6B9C">
              <w:rPr>
                <w:sz w:val="24"/>
                <w:szCs w:val="24"/>
                <w:vertAlign w:val="superscript"/>
              </w:rPr>
              <w:t>−</w:t>
            </w:r>
          </w:p>
          <w:p w:rsidR="009F5844" w:rsidRPr="00CF6B9C" w:rsidRDefault="009F5844" w:rsidP="009F5844">
            <w:pPr>
              <w:pStyle w:val="NoSpacing"/>
              <w:ind w:left="-79"/>
              <w:rPr>
                <w:i/>
                <w:iCs/>
                <w:sz w:val="24"/>
                <w:szCs w:val="24"/>
              </w:rPr>
            </w:pPr>
            <w:r w:rsidRPr="00CF6B9C">
              <w:rPr>
                <w:b/>
                <w:bCs/>
                <w:i/>
                <w:iCs/>
                <w:sz w:val="24"/>
                <w:szCs w:val="24"/>
              </w:rPr>
              <w:t xml:space="preserve">b. Tính chất hoá học </w:t>
            </w:r>
          </w:p>
          <w:p w:rsidR="009F5844" w:rsidRPr="00CF6B9C" w:rsidRDefault="009F5844" w:rsidP="009F5844">
            <w:pPr>
              <w:pStyle w:val="NoSpacing"/>
              <w:ind w:left="-79"/>
              <w:rPr>
                <w:sz w:val="24"/>
                <w:szCs w:val="24"/>
                <w:lang w:val="pt-BR"/>
              </w:rPr>
            </w:pPr>
            <w:r w:rsidRPr="00CF6B9C">
              <w:rPr>
                <w:sz w:val="24"/>
                <w:szCs w:val="24"/>
              </w:rPr>
              <w:t>-</w:t>
            </w:r>
            <w:r w:rsidRPr="00CF6B9C">
              <w:rPr>
                <w:sz w:val="24"/>
                <w:szCs w:val="24"/>
                <w:lang w:val="pt-BR"/>
              </w:rPr>
              <w:t xml:space="preserve"> </w:t>
            </w:r>
            <w:r w:rsidRPr="00CF6B9C">
              <w:rPr>
                <w:i/>
                <w:iCs/>
                <w:sz w:val="24"/>
                <w:szCs w:val="24"/>
                <w:lang w:val="pt-BR"/>
              </w:rPr>
              <w:t>Tác dụng với axit</w:t>
            </w:r>
          </w:p>
          <w:p w:rsidR="009F5844" w:rsidRPr="00CF6B9C" w:rsidRDefault="009F5844" w:rsidP="009F5844">
            <w:pPr>
              <w:pStyle w:val="NoSpacing"/>
              <w:ind w:left="-79"/>
              <w:jc w:val="center"/>
              <w:rPr>
                <w:sz w:val="24"/>
                <w:szCs w:val="24"/>
                <w:lang w:val="pt-BR"/>
              </w:rPr>
            </w:pPr>
            <w:r w:rsidRPr="00CF6B9C">
              <w:rPr>
                <w:sz w:val="24"/>
                <w:szCs w:val="24"/>
                <w:lang w:val="pt-BR"/>
              </w:rPr>
              <w:t>HCl + NaOH → NaCl + H</w:t>
            </w:r>
            <w:r w:rsidRPr="00CF6B9C">
              <w:rPr>
                <w:sz w:val="24"/>
                <w:szCs w:val="24"/>
                <w:vertAlign w:val="subscript"/>
                <w:lang w:val="pt-BR"/>
              </w:rPr>
              <w:t>2</w:t>
            </w:r>
            <w:r w:rsidRPr="00CF6B9C">
              <w:rPr>
                <w:sz w:val="24"/>
                <w:szCs w:val="24"/>
                <w:lang w:val="pt-BR"/>
              </w:rPr>
              <w:t>O</w:t>
            </w:r>
          </w:p>
          <w:p w:rsidR="009F5844" w:rsidRPr="00CF6B9C" w:rsidRDefault="009F5844" w:rsidP="009F5844">
            <w:pPr>
              <w:pStyle w:val="NoSpacing"/>
              <w:ind w:left="-79"/>
              <w:jc w:val="center"/>
              <w:rPr>
                <w:sz w:val="24"/>
                <w:szCs w:val="24"/>
                <w:lang w:val="pt-BR"/>
              </w:rPr>
            </w:pPr>
            <w:r w:rsidRPr="00CF6B9C">
              <w:rPr>
                <w:sz w:val="24"/>
                <w:szCs w:val="24"/>
                <w:lang w:val="pt-BR"/>
              </w:rPr>
              <w:t>H</w:t>
            </w:r>
            <w:r w:rsidRPr="00CF6B9C">
              <w:rPr>
                <w:sz w:val="24"/>
                <w:szCs w:val="24"/>
                <w:vertAlign w:val="superscript"/>
                <w:lang w:val="pt-BR"/>
              </w:rPr>
              <w:t>+</w:t>
            </w:r>
            <w:r w:rsidRPr="00CF6B9C">
              <w:rPr>
                <w:sz w:val="24"/>
                <w:szCs w:val="24"/>
                <w:lang w:val="pt-BR"/>
              </w:rPr>
              <w:t xml:space="preserve"> + OH</w:t>
            </w:r>
            <w:r w:rsidRPr="00CF6B9C">
              <w:rPr>
                <w:sz w:val="24"/>
                <w:szCs w:val="24"/>
                <w:vertAlign w:val="superscript"/>
                <w:lang w:val="pt-BR"/>
              </w:rPr>
              <w:t>−</w:t>
            </w:r>
            <w:r w:rsidRPr="00CF6B9C">
              <w:rPr>
                <w:sz w:val="24"/>
                <w:szCs w:val="24"/>
                <w:lang w:val="pt-BR"/>
              </w:rPr>
              <w:t xml:space="preserve"> → H</w:t>
            </w:r>
            <w:r w:rsidRPr="00CF6B9C">
              <w:rPr>
                <w:sz w:val="24"/>
                <w:szCs w:val="24"/>
                <w:vertAlign w:val="subscript"/>
                <w:lang w:val="pt-BR"/>
              </w:rPr>
              <w:t>2</w:t>
            </w:r>
            <w:r w:rsidRPr="00CF6B9C">
              <w:rPr>
                <w:sz w:val="24"/>
                <w:szCs w:val="24"/>
                <w:lang w:val="pt-BR"/>
              </w:rPr>
              <w:t>O</w:t>
            </w:r>
          </w:p>
          <w:p w:rsidR="009F5844" w:rsidRPr="00CF6B9C" w:rsidRDefault="009F5844" w:rsidP="009F5844">
            <w:pPr>
              <w:pStyle w:val="NoSpacing"/>
              <w:ind w:left="-79"/>
              <w:rPr>
                <w:sz w:val="24"/>
                <w:szCs w:val="24"/>
                <w:lang w:val="pt-BR"/>
              </w:rPr>
            </w:pPr>
            <w:r w:rsidRPr="00CF6B9C">
              <w:rPr>
                <w:sz w:val="24"/>
                <w:szCs w:val="24"/>
              </w:rPr>
              <w:t>-</w:t>
            </w:r>
            <w:r w:rsidRPr="00CF6B9C">
              <w:rPr>
                <w:sz w:val="24"/>
                <w:szCs w:val="24"/>
                <w:lang w:val="pt-BR"/>
              </w:rPr>
              <w:t xml:space="preserve"> </w:t>
            </w:r>
            <w:r w:rsidRPr="00CF6B9C">
              <w:rPr>
                <w:i/>
                <w:iCs/>
                <w:sz w:val="24"/>
                <w:szCs w:val="24"/>
                <w:lang w:val="pt-BR"/>
              </w:rPr>
              <w:t>Tác dụng với oxit axit</w:t>
            </w:r>
          </w:p>
          <w:p w:rsidR="009F5844" w:rsidRPr="00CF6B9C" w:rsidRDefault="009F5844" w:rsidP="009F5844">
            <w:pPr>
              <w:pStyle w:val="NoSpacing"/>
              <w:ind w:left="-79"/>
              <w:jc w:val="center"/>
              <w:rPr>
                <w:sz w:val="24"/>
                <w:szCs w:val="24"/>
                <w:lang w:val="pt-BR"/>
              </w:rPr>
            </w:pPr>
            <w:r w:rsidRPr="00CF6B9C">
              <w:rPr>
                <w:sz w:val="24"/>
                <w:szCs w:val="24"/>
                <w:lang w:val="pt-BR"/>
              </w:rPr>
              <w:t>NaOH + CO</w:t>
            </w:r>
            <w:r w:rsidRPr="00CF6B9C">
              <w:rPr>
                <w:sz w:val="24"/>
                <w:szCs w:val="24"/>
                <w:vertAlign w:val="subscript"/>
                <w:lang w:val="pt-BR"/>
              </w:rPr>
              <w:t>2</w:t>
            </w:r>
            <w:r w:rsidRPr="00CF6B9C">
              <w:rPr>
                <w:sz w:val="24"/>
                <w:szCs w:val="24"/>
                <w:lang w:val="pt-BR"/>
              </w:rPr>
              <w:t xml:space="preserve"> → NaHCO</w:t>
            </w:r>
            <w:r w:rsidRPr="00CF6B9C">
              <w:rPr>
                <w:sz w:val="24"/>
                <w:szCs w:val="24"/>
                <w:vertAlign w:val="subscript"/>
                <w:lang w:val="pt-BR"/>
              </w:rPr>
              <w:t>3</w:t>
            </w:r>
            <w:r w:rsidRPr="00CF6B9C">
              <w:rPr>
                <w:sz w:val="24"/>
                <w:szCs w:val="24"/>
                <w:lang w:val="pt-BR"/>
              </w:rPr>
              <w:t xml:space="preserve"> </w:t>
            </w:r>
          </w:p>
          <w:p w:rsidR="009F5844" w:rsidRPr="00CF6B9C" w:rsidRDefault="009F5844" w:rsidP="009F5844">
            <w:pPr>
              <w:pStyle w:val="NoSpacing"/>
              <w:ind w:left="-79"/>
              <w:jc w:val="center"/>
              <w:rPr>
                <w:sz w:val="24"/>
                <w:szCs w:val="24"/>
              </w:rPr>
            </w:pPr>
            <w:r w:rsidRPr="00CF6B9C">
              <w:rPr>
                <w:sz w:val="24"/>
                <w:szCs w:val="24"/>
              </w:rPr>
              <w:t>2NaOH + CO</w:t>
            </w:r>
            <w:r w:rsidRPr="00CF6B9C">
              <w:rPr>
                <w:sz w:val="24"/>
                <w:szCs w:val="24"/>
                <w:vertAlign w:val="subscript"/>
              </w:rPr>
              <w:t>2</w:t>
            </w:r>
            <w:r w:rsidRPr="00CF6B9C">
              <w:rPr>
                <w:sz w:val="24"/>
                <w:szCs w:val="24"/>
              </w:rPr>
              <w:t xml:space="preserve"> → Na</w:t>
            </w:r>
            <w:r w:rsidRPr="00CF6B9C">
              <w:rPr>
                <w:sz w:val="24"/>
                <w:szCs w:val="24"/>
                <w:vertAlign w:val="subscript"/>
              </w:rPr>
              <w:t>2</w:t>
            </w:r>
            <w:r w:rsidRPr="00CF6B9C">
              <w:rPr>
                <w:sz w:val="24"/>
                <w:szCs w:val="24"/>
              </w:rPr>
              <w:t>CO</w:t>
            </w:r>
            <w:r w:rsidRPr="00CF6B9C">
              <w:rPr>
                <w:sz w:val="24"/>
                <w:szCs w:val="24"/>
                <w:vertAlign w:val="subscript"/>
              </w:rPr>
              <w:t>3</w:t>
            </w:r>
            <w:r w:rsidRPr="00CF6B9C">
              <w:rPr>
                <w:sz w:val="24"/>
                <w:szCs w:val="24"/>
              </w:rPr>
              <w:t xml:space="preserve"> </w:t>
            </w:r>
          </w:p>
          <w:p w:rsidR="009F5844" w:rsidRPr="00CF6B9C" w:rsidRDefault="009F5844" w:rsidP="009F5844">
            <w:pPr>
              <w:pStyle w:val="NoSpacing"/>
              <w:ind w:left="-79"/>
              <w:rPr>
                <w:sz w:val="24"/>
                <w:szCs w:val="24"/>
              </w:rPr>
            </w:pPr>
            <w:r w:rsidRPr="00CF6B9C">
              <w:rPr>
                <w:sz w:val="24"/>
                <w:szCs w:val="24"/>
              </w:rPr>
              <w:t>- Tác dụng với dung dịch muối</w:t>
            </w:r>
          </w:p>
          <w:p w:rsidR="009F5844" w:rsidRPr="00CF6B9C" w:rsidRDefault="009F5844" w:rsidP="009F5844">
            <w:pPr>
              <w:pStyle w:val="NoSpacing"/>
              <w:ind w:left="-79"/>
              <w:jc w:val="center"/>
              <w:rPr>
                <w:sz w:val="24"/>
                <w:szCs w:val="24"/>
                <w:lang w:val="pt-BR"/>
              </w:rPr>
            </w:pPr>
            <w:r w:rsidRPr="00CF6B9C">
              <w:rPr>
                <w:sz w:val="24"/>
                <w:szCs w:val="24"/>
                <w:lang w:val="pt-BR"/>
              </w:rPr>
              <w:t>CuSO</w:t>
            </w:r>
            <w:r w:rsidRPr="00CF6B9C">
              <w:rPr>
                <w:sz w:val="24"/>
                <w:szCs w:val="24"/>
                <w:vertAlign w:val="subscript"/>
                <w:lang w:val="pt-BR"/>
              </w:rPr>
              <w:t>4</w:t>
            </w:r>
            <w:r w:rsidRPr="00CF6B9C">
              <w:rPr>
                <w:sz w:val="24"/>
                <w:szCs w:val="24"/>
                <w:lang w:val="pt-BR"/>
              </w:rPr>
              <w:t xml:space="preserve"> + 2NaOH → Cu(OH)</w:t>
            </w:r>
            <w:r w:rsidRPr="00CF6B9C">
              <w:rPr>
                <w:sz w:val="24"/>
                <w:szCs w:val="24"/>
                <w:vertAlign w:val="subscript"/>
                <w:lang w:val="pt-BR"/>
              </w:rPr>
              <w:t>2</w:t>
            </w:r>
            <w:r w:rsidRPr="00CF6B9C">
              <w:rPr>
                <w:sz w:val="24"/>
                <w:szCs w:val="24"/>
                <w:lang w:val="pt-BR"/>
              </w:rPr>
              <w:t>↓ + Na</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p>
          <w:p w:rsidR="009F5844" w:rsidRPr="00CF6B9C" w:rsidRDefault="009F5844" w:rsidP="009F5844">
            <w:pPr>
              <w:pStyle w:val="NoSpacing"/>
              <w:ind w:left="-79"/>
              <w:jc w:val="center"/>
              <w:rPr>
                <w:sz w:val="24"/>
                <w:szCs w:val="24"/>
                <w:lang w:val="pt-BR"/>
              </w:rPr>
            </w:pPr>
            <w:r w:rsidRPr="00CF6B9C">
              <w:rPr>
                <w:sz w:val="24"/>
                <w:szCs w:val="24"/>
                <w:lang w:val="pt-BR"/>
              </w:rPr>
              <w:t>Cu</w:t>
            </w:r>
            <w:r w:rsidRPr="00CF6B9C">
              <w:rPr>
                <w:sz w:val="24"/>
                <w:szCs w:val="24"/>
                <w:vertAlign w:val="superscript"/>
                <w:lang w:val="pt-BR"/>
              </w:rPr>
              <w:t>2+</w:t>
            </w:r>
            <w:r w:rsidRPr="00CF6B9C">
              <w:rPr>
                <w:sz w:val="24"/>
                <w:szCs w:val="24"/>
                <w:lang w:val="pt-BR"/>
              </w:rPr>
              <w:t xml:space="preserve"> + 2OH</w:t>
            </w:r>
            <w:r w:rsidRPr="00CF6B9C">
              <w:rPr>
                <w:sz w:val="24"/>
                <w:szCs w:val="24"/>
                <w:vertAlign w:val="superscript"/>
                <w:lang w:val="pt-BR"/>
              </w:rPr>
              <w:t>−</w:t>
            </w:r>
            <w:r w:rsidRPr="00CF6B9C">
              <w:rPr>
                <w:sz w:val="24"/>
                <w:szCs w:val="24"/>
                <w:lang w:val="pt-BR"/>
              </w:rPr>
              <w:t xml:space="preserve"> → Cu(OH)</w:t>
            </w:r>
            <w:r w:rsidRPr="00CF6B9C">
              <w:rPr>
                <w:sz w:val="24"/>
                <w:szCs w:val="24"/>
                <w:vertAlign w:val="subscript"/>
                <w:lang w:val="pt-BR"/>
              </w:rPr>
              <w:t>2</w:t>
            </w:r>
            <w:r w:rsidRPr="00CF6B9C">
              <w:rPr>
                <w:sz w:val="24"/>
                <w:szCs w:val="24"/>
                <w:lang w:val="pt-BR"/>
              </w:rPr>
              <w:t>↓</w:t>
            </w:r>
          </w:p>
          <w:p w:rsidR="009F5844" w:rsidRPr="00CF6B9C" w:rsidRDefault="009F5844" w:rsidP="009F5844">
            <w:pPr>
              <w:pStyle w:val="NoSpacing"/>
              <w:ind w:left="-79"/>
              <w:jc w:val="center"/>
              <w:rPr>
                <w:sz w:val="24"/>
                <w:szCs w:val="24"/>
                <w:lang w:val="pt-BR"/>
              </w:rPr>
            </w:pPr>
          </w:p>
          <w:p w:rsidR="009F5844" w:rsidRPr="00CF6B9C" w:rsidRDefault="009F5844" w:rsidP="009F5844">
            <w:pPr>
              <w:pStyle w:val="NoSpacing"/>
              <w:ind w:left="-70"/>
              <w:rPr>
                <w:sz w:val="24"/>
                <w:szCs w:val="24"/>
                <w:lang w:val="pt-BR"/>
              </w:rPr>
            </w:pPr>
            <w:r w:rsidRPr="00CF6B9C">
              <w:rPr>
                <w:b/>
                <w:bCs/>
                <w:sz w:val="24"/>
                <w:szCs w:val="24"/>
                <w:lang w:val="pt-BR"/>
              </w:rPr>
              <w:t xml:space="preserve">2.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Nấu xà phòng, chế phẩm nhuộm, tơ nhân tạo, tinh chế quặng nhôm trong công nghiệp luyện nhôm và dùng trong công nghiệp chế biến dầu mỏ.</w:t>
            </w:r>
          </w:p>
          <w:p w:rsidR="009F5844" w:rsidRPr="00CF6B9C" w:rsidRDefault="009F5844" w:rsidP="009F5844">
            <w:pPr>
              <w:pStyle w:val="NoSpacing"/>
              <w:ind w:left="-70"/>
              <w:rPr>
                <w:sz w:val="24"/>
                <w:szCs w:val="24"/>
                <w:lang w:val="pt-BR"/>
              </w:rPr>
            </w:pPr>
          </w:p>
          <w:p w:rsidR="009F5844" w:rsidRPr="00B42A70" w:rsidRDefault="009F5844" w:rsidP="009F5844">
            <w:pPr>
              <w:pStyle w:val="NoSpacing"/>
              <w:ind w:left="-79"/>
              <w:rPr>
                <w:b/>
                <w:bCs/>
                <w:sz w:val="24"/>
                <w:szCs w:val="24"/>
                <w:lang w:val="vi-VN"/>
              </w:rPr>
            </w:pPr>
            <w:r w:rsidRPr="00CF6B9C">
              <w:rPr>
                <w:b/>
                <w:bCs/>
                <w:sz w:val="24"/>
                <w:szCs w:val="24"/>
                <w:lang w:val="pt-BR"/>
              </w:rPr>
              <w:t xml:space="preserve">II. </w:t>
            </w:r>
            <w:r w:rsidR="00B42A70">
              <w:rPr>
                <w:b/>
                <w:bCs/>
                <w:sz w:val="24"/>
                <w:szCs w:val="24"/>
                <w:u w:val="single"/>
                <w:lang w:val="vi-VN"/>
              </w:rPr>
              <w:t>Natri Hidrocacbonat</w:t>
            </w:r>
          </w:p>
          <w:p w:rsidR="009F5844" w:rsidRPr="00CF6B9C" w:rsidRDefault="009F5844" w:rsidP="009F5844">
            <w:pPr>
              <w:pStyle w:val="NoSpacing"/>
              <w:ind w:left="-79"/>
              <w:rPr>
                <w:sz w:val="24"/>
                <w:szCs w:val="24"/>
                <w:lang w:val="pt-BR"/>
              </w:rPr>
            </w:pPr>
            <w:r w:rsidRPr="00CF6B9C">
              <w:rPr>
                <w:b/>
                <w:bCs/>
                <w:sz w:val="24"/>
                <w:szCs w:val="24"/>
                <w:lang w:val="pt-BR"/>
              </w:rPr>
              <w:t xml:space="preserve">1. </w:t>
            </w:r>
            <w:r w:rsidRPr="00CF6B9C">
              <w:rPr>
                <w:b/>
                <w:bCs/>
                <w:sz w:val="24"/>
                <w:szCs w:val="24"/>
                <w:u w:val="single"/>
                <w:lang w:val="pt-BR"/>
              </w:rPr>
              <w:t>Tính chất vật lí</w:t>
            </w:r>
            <w:r w:rsidRPr="00CF6B9C">
              <w:rPr>
                <w:b/>
                <w:bCs/>
                <w:sz w:val="24"/>
                <w:szCs w:val="24"/>
                <w:lang w:val="pt-BR"/>
              </w:rPr>
              <w:t>:</w:t>
            </w:r>
            <w:r w:rsidRPr="00CF6B9C">
              <w:rPr>
                <w:sz w:val="24"/>
                <w:szCs w:val="24"/>
                <w:lang w:val="pt-BR"/>
              </w:rPr>
              <w:t xml:space="preserve"> Chất rắn, màu trắng, ít tan trong nước.</w:t>
            </w:r>
          </w:p>
          <w:p w:rsidR="009F5844" w:rsidRPr="00CF6B9C" w:rsidRDefault="009F5844" w:rsidP="009F5844">
            <w:pPr>
              <w:pStyle w:val="NoSpacing"/>
              <w:ind w:left="-79"/>
              <w:rPr>
                <w:b/>
                <w:bCs/>
                <w:sz w:val="24"/>
                <w:szCs w:val="24"/>
                <w:lang w:val="pt-BR"/>
              </w:rPr>
            </w:pPr>
            <w:r w:rsidRPr="00CF6B9C">
              <w:rPr>
                <w:b/>
                <w:bCs/>
                <w:sz w:val="24"/>
                <w:szCs w:val="24"/>
                <w:lang w:val="pt-BR"/>
              </w:rPr>
              <w:t>2</w:t>
            </w:r>
            <w:r w:rsidRPr="00CF6B9C">
              <w:rPr>
                <w:b/>
                <w:bCs/>
                <w:sz w:val="24"/>
                <w:szCs w:val="24"/>
                <w:u w:val="single"/>
                <w:lang w:val="pt-BR"/>
              </w:rPr>
              <w:t>. Tính chất hoá học</w:t>
            </w:r>
            <w:r w:rsidRPr="00CF6B9C">
              <w:rPr>
                <w:b/>
                <w:bCs/>
                <w:sz w:val="24"/>
                <w:szCs w:val="24"/>
                <w:lang w:val="pt-BR"/>
              </w:rPr>
              <w:t xml:space="preserve"> </w:t>
            </w:r>
          </w:p>
          <w:p w:rsidR="009F5844" w:rsidRPr="00CF6B9C" w:rsidRDefault="009F5844" w:rsidP="009F5844">
            <w:pPr>
              <w:pStyle w:val="NoSpacing"/>
              <w:ind w:left="-79"/>
              <w:rPr>
                <w:b/>
                <w:bCs/>
                <w:i/>
                <w:iCs/>
                <w:sz w:val="24"/>
                <w:szCs w:val="24"/>
                <w:lang w:val="pt-BR"/>
              </w:rPr>
            </w:pPr>
            <w:r w:rsidRPr="00CF6B9C">
              <w:rPr>
                <w:b/>
                <w:bCs/>
                <w:i/>
                <w:iCs/>
                <w:sz w:val="24"/>
                <w:szCs w:val="24"/>
                <w:lang w:val="pt-BR"/>
              </w:rPr>
              <w:t>a. Phản ứng phân huỷ</w:t>
            </w:r>
          </w:p>
          <w:p w:rsidR="009F5844" w:rsidRPr="00CF6B9C" w:rsidRDefault="009F5844" w:rsidP="009F5844">
            <w:pPr>
              <w:pStyle w:val="NoSpacing"/>
              <w:ind w:left="-79"/>
              <w:jc w:val="center"/>
              <w:rPr>
                <w:sz w:val="24"/>
                <w:szCs w:val="24"/>
              </w:rPr>
            </w:pPr>
            <w:r w:rsidRPr="00CF6B9C">
              <w:rPr>
                <w:sz w:val="24"/>
                <w:szCs w:val="24"/>
              </w:rPr>
              <w:object w:dxaOrig="3624" w:dyaOrig="412">
                <v:shape id="_x0000_i1033" type="#_x0000_t75" style="width:183.75pt;height:21pt" o:ole="">
                  <v:imagedata r:id="rId25" o:title=""/>
                </v:shape>
                <o:OLEObject Type="Embed" ProgID="Unknown" ShapeID="_x0000_i1033" DrawAspect="Content" ObjectID="_1581850618" r:id="rId26"/>
              </w:object>
            </w:r>
          </w:p>
          <w:p w:rsidR="009F5844" w:rsidRPr="00CF6B9C" w:rsidRDefault="009F5844" w:rsidP="009F5844">
            <w:pPr>
              <w:pStyle w:val="NoSpacing"/>
              <w:ind w:left="-79"/>
              <w:rPr>
                <w:b/>
                <w:bCs/>
                <w:i/>
                <w:iCs/>
                <w:sz w:val="24"/>
                <w:szCs w:val="24"/>
              </w:rPr>
            </w:pPr>
            <w:r w:rsidRPr="00CF6B9C">
              <w:rPr>
                <w:b/>
                <w:bCs/>
                <w:i/>
                <w:iCs/>
                <w:sz w:val="24"/>
                <w:szCs w:val="24"/>
              </w:rPr>
              <w:t>b. NaHCO</w:t>
            </w:r>
            <w:r w:rsidRPr="00CF6B9C">
              <w:rPr>
                <w:b/>
                <w:bCs/>
                <w:i/>
                <w:iCs/>
                <w:sz w:val="24"/>
                <w:szCs w:val="24"/>
                <w:vertAlign w:val="subscript"/>
              </w:rPr>
              <w:t>3</w:t>
            </w:r>
            <w:r w:rsidRPr="00CF6B9C">
              <w:rPr>
                <w:b/>
                <w:bCs/>
                <w:i/>
                <w:iCs/>
                <w:sz w:val="24"/>
                <w:szCs w:val="24"/>
              </w:rPr>
              <w:t xml:space="preserve"> là hợp chất lưỡng tính</w:t>
            </w:r>
          </w:p>
          <w:p w:rsidR="009F5844" w:rsidRPr="00CF6B9C" w:rsidRDefault="009F5844" w:rsidP="009F5844">
            <w:pPr>
              <w:pStyle w:val="NoSpacing"/>
              <w:ind w:left="-79"/>
              <w:jc w:val="center"/>
              <w:rPr>
                <w:sz w:val="24"/>
                <w:szCs w:val="24"/>
                <w:lang w:val="pt-BR"/>
              </w:rPr>
            </w:pPr>
            <w:r w:rsidRPr="00CF6B9C">
              <w:rPr>
                <w:sz w:val="24"/>
                <w:szCs w:val="24"/>
                <w:lang w:val="pt-BR"/>
              </w:rPr>
              <w:t>NaHCO</w:t>
            </w:r>
            <w:r w:rsidRPr="00CF6B9C">
              <w:rPr>
                <w:sz w:val="24"/>
                <w:szCs w:val="24"/>
                <w:vertAlign w:val="subscript"/>
                <w:lang w:val="pt-BR"/>
              </w:rPr>
              <w:t>3</w:t>
            </w:r>
            <w:r w:rsidRPr="00CF6B9C">
              <w:rPr>
                <w:sz w:val="24"/>
                <w:szCs w:val="24"/>
                <w:lang w:val="pt-BR"/>
              </w:rPr>
              <w:t xml:space="preserve"> + HCl → NaCl + CO</w:t>
            </w:r>
            <w:r w:rsidRPr="00CF6B9C">
              <w:rPr>
                <w:sz w:val="24"/>
                <w:szCs w:val="24"/>
                <w:vertAlign w:val="subscript"/>
                <w:lang w:val="pt-BR"/>
              </w:rPr>
              <w:t>2</w:t>
            </w:r>
            <w:r w:rsidRPr="00CF6B9C">
              <w:rPr>
                <w:sz w:val="24"/>
                <w:szCs w:val="24"/>
                <w:lang w:val="pt-BR"/>
              </w:rPr>
              <w:t>↑ + H</w:t>
            </w:r>
            <w:r w:rsidRPr="00CF6B9C">
              <w:rPr>
                <w:sz w:val="24"/>
                <w:szCs w:val="24"/>
                <w:vertAlign w:val="subscript"/>
                <w:lang w:val="pt-BR"/>
              </w:rPr>
              <w:t>2</w:t>
            </w:r>
            <w:r w:rsidRPr="00CF6B9C">
              <w:rPr>
                <w:sz w:val="24"/>
                <w:szCs w:val="24"/>
                <w:lang w:val="pt-BR"/>
              </w:rPr>
              <w:t>O</w:t>
            </w:r>
          </w:p>
          <w:p w:rsidR="009F5844" w:rsidRPr="00CF6B9C" w:rsidRDefault="009F5844" w:rsidP="009F5844">
            <w:pPr>
              <w:pStyle w:val="NoSpacing"/>
              <w:ind w:left="-79"/>
              <w:jc w:val="center"/>
              <w:rPr>
                <w:sz w:val="24"/>
                <w:szCs w:val="24"/>
                <w:lang w:val="pt-BR"/>
              </w:rPr>
            </w:pPr>
            <w:r w:rsidRPr="00CF6B9C">
              <w:rPr>
                <w:sz w:val="24"/>
                <w:szCs w:val="24"/>
                <w:lang w:val="pt-BR"/>
              </w:rPr>
              <w:t>NaHCO</w:t>
            </w:r>
            <w:r w:rsidRPr="00CF6B9C">
              <w:rPr>
                <w:sz w:val="24"/>
                <w:szCs w:val="24"/>
                <w:vertAlign w:val="subscript"/>
                <w:lang w:val="pt-BR"/>
              </w:rPr>
              <w:t>3</w:t>
            </w:r>
            <w:r w:rsidRPr="00CF6B9C">
              <w:rPr>
                <w:sz w:val="24"/>
                <w:szCs w:val="24"/>
                <w:lang w:val="pt-BR"/>
              </w:rPr>
              <w:t xml:space="preserve"> + NaOH →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H</w:t>
            </w:r>
            <w:r w:rsidRPr="00CF6B9C">
              <w:rPr>
                <w:sz w:val="24"/>
                <w:szCs w:val="24"/>
                <w:vertAlign w:val="subscript"/>
                <w:lang w:val="pt-BR"/>
              </w:rPr>
              <w:t>2</w:t>
            </w:r>
            <w:r w:rsidRPr="00CF6B9C">
              <w:rPr>
                <w:sz w:val="24"/>
                <w:szCs w:val="24"/>
                <w:lang w:val="pt-BR"/>
              </w:rPr>
              <w:t>O</w:t>
            </w:r>
          </w:p>
          <w:p w:rsidR="009F5844" w:rsidRPr="00CF6B9C" w:rsidRDefault="009F5844" w:rsidP="009F5844">
            <w:pPr>
              <w:pStyle w:val="NoSpacing"/>
              <w:ind w:left="-79"/>
              <w:jc w:val="center"/>
              <w:rPr>
                <w:sz w:val="24"/>
                <w:szCs w:val="24"/>
                <w:lang w:val="pt-BR"/>
              </w:rPr>
            </w:pPr>
          </w:p>
          <w:p w:rsidR="009F5844" w:rsidRPr="00CF6B9C" w:rsidRDefault="009F5844" w:rsidP="009F5844">
            <w:pPr>
              <w:pStyle w:val="NoSpacing"/>
              <w:ind w:left="-79"/>
              <w:rPr>
                <w:sz w:val="24"/>
                <w:szCs w:val="24"/>
                <w:lang w:val="pt-BR"/>
              </w:rPr>
            </w:pPr>
            <w:r w:rsidRPr="00CF6B9C">
              <w:rPr>
                <w:b/>
                <w:bCs/>
                <w:sz w:val="24"/>
                <w:szCs w:val="24"/>
                <w:lang w:val="pt-BR"/>
              </w:rPr>
              <w:t xml:space="preserve">2.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Dùng trong công nghiệp dược phẩm (chế thuốc đau dạ dày,…) và công nghiệp thực phẩm (làm bột nở,…)</w:t>
            </w:r>
          </w:p>
          <w:p w:rsidR="009F5844" w:rsidRPr="00CF6B9C" w:rsidRDefault="009F5844" w:rsidP="009F5844">
            <w:pPr>
              <w:pStyle w:val="NoSpacing"/>
              <w:ind w:left="-79"/>
              <w:rPr>
                <w:sz w:val="24"/>
                <w:szCs w:val="24"/>
                <w:lang w:val="pt-BR"/>
              </w:rPr>
            </w:pPr>
          </w:p>
          <w:p w:rsidR="009F5844" w:rsidRPr="00CF6B9C" w:rsidRDefault="009F5844" w:rsidP="009F5844">
            <w:pPr>
              <w:pStyle w:val="NoSpacing"/>
              <w:ind w:left="-79"/>
              <w:rPr>
                <w:b/>
                <w:bCs/>
                <w:sz w:val="24"/>
                <w:szCs w:val="24"/>
                <w:lang w:val="pt-BR"/>
              </w:rPr>
            </w:pPr>
            <w:r w:rsidRPr="00CF6B9C">
              <w:rPr>
                <w:b/>
                <w:bCs/>
                <w:sz w:val="24"/>
                <w:szCs w:val="24"/>
                <w:lang w:val="pt-BR"/>
              </w:rPr>
              <w:t xml:space="preserve">III. </w:t>
            </w:r>
            <w:r w:rsidR="00B42A70">
              <w:rPr>
                <w:b/>
                <w:bCs/>
                <w:sz w:val="24"/>
                <w:szCs w:val="24"/>
                <w:u w:val="single"/>
                <w:lang w:val="vi-VN"/>
              </w:rPr>
              <w:t>Natri cacbonat</w:t>
            </w:r>
          </w:p>
          <w:p w:rsidR="009F5844" w:rsidRPr="00CF6B9C" w:rsidRDefault="009F5844" w:rsidP="009F5844">
            <w:pPr>
              <w:pStyle w:val="NoSpacing"/>
              <w:ind w:left="-79"/>
              <w:rPr>
                <w:sz w:val="24"/>
                <w:szCs w:val="24"/>
                <w:lang w:val="pt-BR"/>
              </w:rPr>
            </w:pPr>
            <w:r w:rsidRPr="00CF6B9C">
              <w:rPr>
                <w:b/>
                <w:bCs/>
                <w:sz w:val="24"/>
                <w:szCs w:val="24"/>
                <w:lang w:val="pt-BR"/>
              </w:rPr>
              <w:t xml:space="preserve">1. </w:t>
            </w:r>
            <w:r w:rsidRPr="00CF6B9C">
              <w:rPr>
                <w:b/>
                <w:bCs/>
                <w:sz w:val="24"/>
                <w:szCs w:val="24"/>
                <w:u w:val="single"/>
                <w:lang w:val="pt-BR"/>
              </w:rPr>
              <w:t>Tính chất vật lí</w:t>
            </w:r>
            <w:r w:rsidRPr="00CF6B9C">
              <w:rPr>
                <w:b/>
                <w:bCs/>
                <w:sz w:val="24"/>
                <w:szCs w:val="24"/>
                <w:lang w:val="pt-BR"/>
              </w:rPr>
              <w:t>:</w:t>
            </w:r>
            <w:r w:rsidRPr="00CF6B9C">
              <w:rPr>
                <w:sz w:val="24"/>
                <w:szCs w:val="24"/>
                <w:lang w:val="pt-BR"/>
              </w:rPr>
              <w:t xml:space="preserve"> Chất rắn màu trắng, tan nhiều trong nước. </w:t>
            </w:r>
          </w:p>
          <w:p w:rsidR="009F5844" w:rsidRPr="00CF6B9C" w:rsidRDefault="009F5844" w:rsidP="009F5844">
            <w:pPr>
              <w:pStyle w:val="NoSpacing"/>
              <w:ind w:left="-79"/>
              <w:rPr>
                <w:b/>
                <w:bCs/>
                <w:sz w:val="24"/>
                <w:szCs w:val="24"/>
                <w:lang w:val="pt-BR"/>
              </w:rPr>
            </w:pPr>
            <w:r w:rsidRPr="00CF6B9C">
              <w:rPr>
                <w:b/>
                <w:bCs/>
                <w:sz w:val="24"/>
                <w:szCs w:val="24"/>
                <w:lang w:val="pt-BR"/>
              </w:rPr>
              <w:t xml:space="preserve">2. </w:t>
            </w:r>
            <w:r w:rsidRPr="00CF6B9C">
              <w:rPr>
                <w:b/>
                <w:bCs/>
                <w:sz w:val="24"/>
                <w:szCs w:val="24"/>
                <w:u w:val="single"/>
                <w:lang w:val="pt-BR"/>
              </w:rPr>
              <w:t>Tính chất hoá học</w:t>
            </w:r>
            <w:r w:rsidRPr="00CF6B9C">
              <w:rPr>
                <w:b/>
                <w:bCs/>
                <w:sz w:val="24"/>
                <w:szCs w:val="24"/>
                <w:lang w:val="pt-BR"/>
              </w:rPr>
              <w:t xml:space="preserve"> </w:t>
            </w:r>
          </w:p>
          <w:p w:rsidR="009F5844" w:rsidRPr="00CF6B9C" w:rsidRDefault="009F5844" w:rsidP="009F5844">
            <w:pPr>
              <w:pStyle w:val="NoSpacing"/>
              <w:ind w:left="-79"/>
              <w:rPr>
                <w:sz w:val="24"/>
                <w:szCs w:val="24"/>
                <w:lang w:val="pt-BR"/>
              </w:rPr>
            </w:pPr>
            <w:r w:rsidRPr="00CF6B9C">
              <w:rPr>
                <w:i/>
                <w:iCs/>
                <w:sz w:val="24"/>
                <w:szCs w:val="24"/>
                <w:lang w:val="pt-BR"/>
              </w:rPr>
              <w:t>Phản ứng với axit, kiềm, muối</w:t>
            </w:r>
          </w:p>
          <w:p w:rsidR="009F5844" w:rsidRPr="00CF6B9C" w:rsidRDefault="009F5844" w:rsidP="009F5844">
            <w:pPr>
              <w:pStyle w:val="NoSpacing"/>
              <w:ind w:left="-79"/>
              <w:jc w:val="center"/>
              <w:rPr>
                <w:sz w:val="24"/>
                <w:szCs w:val="24"/>
                <w:lang w:val="pt-BR"/>
              </w:rPr>
            </w:pPr>
            <w:r w:rsidRPr="00CF6B9C">
              <w:rPr>
                <w:sz w:val="24"/>
                <w:szCs w:val="24"/>
                <w:lang w:val="pt-BR"/>
              </w:rPr>
              <w:t>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+ 2HCl → 2NaCl + CO</w:t>
            </w:r>
            <w:r w:rsidRPr="00CF6B9C">
              <w:rPr>
                <w:sz w:val="24"/>
                <w:szCs w:val="24"/>
                <w:vertAlign w:val="subscript"/>
                <w:lang w:val="pt-BR"/>
              </w:rPr>
              <w:t>2</w:t>
            </w:r>
            <w:r w:rsidRPr="00CF6B9C">
              <w:rPr>
                <w:sz w:val="24"/>
                <w:szCs w:val="24"/>
                <w:lang w:val="pt-BR"/>
              </w:rPr>
              <w:t>↑ + H</w:t>
            </w:r>
            <w:r w:rsidRPr="00CF6B9C">
              <w:rPr>
                <w:sz w:val="24"/>
                <w:szCs w:val="24"/>
                <w:vertAlign w:val="subscript"/>
                <w:lang w:val="pt-BR"/>
              </w:rPr>
              <w:t>2</w:t>
            </w:r>
            <w:r w:rsidRPr="00CF6B9C">
              <w:rPr>
                <w:sz w:val="24"/>
                <w:szCs w:val="24"/>
                <w:lang w:val="pt-BR"/>
              </w:rPr>
              <w:t>O</w:t>
            </w:r>
          </w:p>
          <w:p w:rsidR="009F5844" w:rsidRPr="00CF6B9C" w:rsidRDefault="009F5844" w:rsidP="009F5844">
            <w:pPr>
              <w:pStyle w:val="NoSpacing"/>
              <w:ind w:left="-79"/>
              <w:jc w:val="center"/>
              <w:rPr>
                <w:sz w:val="24"/>
                <w:szCs w:val="24"/>
                <w:lang w:val="pt-BR"/>
              </w:rPr>
            </w:pPr>
            <w:r w:rsidRPr="00CF6B9C">
              <w:rPr>
                <w:sz w:val="24"/>
                <w:szCs w:val="24"/>
                <w:lang w:val="pt-BR"/>
              </w:rPr>
              <w:t>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Ba(OH)</w:t>
            </w:r>
            <w:r w:rsidRPr="00CF6B9C">
              <w:rPr>
                <w:sz w:val="24"/>
                <w:szCs w:val="24"/>
                <w:vertAlign w:val="subscript"/>
                <w:lang w:val="pt-BR"/>
              </w:rPr>
              <w:t>2</w:t>
            </w:r>
            <w:r w:rsidRPr="00CF6B9C">
              <w:rPr>
                <w:sz w:val="24"/>
                <w:szCs w:val="24"/>
                <w:lang w:val="pt-BR"/>
              </w:rPr>
              <w:t xml:space="preserve"> → BaCO</w:t>
            </w:r>
            <w:r w:rsidRPr="00CF6B9C">
              <w:rPr>
                <w:sz w:val="24"/>
                <w:szCs w:val="24"/>
                <w:vertAlign w:val="subscript"/>
                <w:lang w:val="pt-BR"/>
              </w:rPr>
              <w:t>3</w:t>
            </w:r>
            <w:r w:rsidRPr="00CF6B9C">
              <w:rPr>
                <w:sz w:val="24"/>
                <w:szCs w:val="24"/>
                <w:lang w:val="pt-BR"/>
              </w:rPr>
              <w:t>↓ + 2NaOH</w:t>
            </w:r>
          </w:p>
          <w:p w:rsidR="009F5844" w:rsidRPr="00CF6B9C" w:rsidRDefault="009F5844" w:rsidP="009F5844">
            <w:pPr>
              <w:pStyle w:val="NoSpacing"/>
              <w:ind w:left="-79"/>
              <w:rPr>
                <w:sz w:val="24"/>
                <w:szCs w:val="24"/>
                <w:lang w:val="pt-BR"/>
              </w:rPr>
            </w:pPr>
            <w:r w:rsidRPr="00CF6B9C">
              <w:rPr>
                <w:sz w:val="24"/>
                <w:szCs w:val="24"/>
                <w:lang w:val="pt-BR"/>
              </w:rPr>
              <w:t xml:space="preserve">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 CaCl</w:t>
            </w:r>
            <w:r w:rsidRPr="00CF6B9C">
              <w:rPr>
                <w:sz w:val="24"/>
                <w:szCs w:val="24"/>
                <w:vertAlign w:val="subscript"/>
                <w:lang w:val="pt-BR"/>
              </w:rPr>
              <w:t>2</w:t>
            </w:r>
            <w:r w:rsidRPr="00CF6B9C">
              <w:rPr>
                <w:sz w:val="24"/>
                <w:szCs w:val="24"/>
                <w:lang w:val="pt-BR"/>
              </w:rPr>
              <w:t xml:space="preserve"> → CaCO</w:t>
            </w:r>
            <w:r w:rsidRPr="00CF6B9C">
              <w:rPr>
                <w:sz w:val="24"/>
                <w:szCs w:val="24"/>
                <w:vertAlign w:val="subscript"/>
                <w:lang w:val="pt-BR"/>
              </w:rPr>
              <w:t>3</w:t>
            </w:r>
            <w:r w:rsidRPr="00CF6B9C">
              <w:rPr>
                <w:sz w:val="24"/>
                <w:szCs w:val="24"/>
                <w:lang w:val="pt-BR"/>
              </w:rPr>
              <w:t>↓ + 2NaCl</w:t>
            </w:r>
          </w:p>
          <w:p w:rsidR="009F5844" w:rsidRPr="00CF6B9C" w:rsidRDefault="009F5844" w:rsidP="009F5844">
            <w:pPr>
              <w:pStyle w:val="NoSpacing"/>
              <w:ind w:left="-79"/>
              <w:rPr>
                <w:sz w:val="24"/>
                <w:szCs w:val="24"/>
                <w:lang w:val="pt-BR"/>
              </w:rPr>
            </w:pPr>
            <w:r w:rsidRPr="00CF6B9C">
              <w:rPr>
                <w:sz w:val="24"/>
                <w:szCs w:val="24"/>
                <w:lang w:val="pt-BR"/>
              </w:rPr>
              <w:lastRenderedPageBreak/>
              <w:t>Muối cacbonat của kim loại kiềm trong dung dịch nước cho môi trường kiềm.</w:t>
            </w:r>
          </w:p>
          <w:p w:rsidR="009F5844" w:rsidRPr="00CF6B9C" w:rsidRDefault="009F5844" w:rsidP="009F5844">
            <w:pPr>
              <w:pStyle w:val="NoSpacing"/>
              <w:rPr>
                <w:sz w:val="24"/>
                <w:szCs w:val="24"/>
                <w:lang w:val="pt-BR"/>
              </w:rPr>
            </w:pPr>
          </w:p>
          <w:p w:rsidR="009F5844" w:rsidRPr="00CF6B9C" w:rsidRDefault="009F5844" w:rsidP="009F5844">
            <w:pPr>
              <w:pStyle w:val="NoSpacing"/>
              <w:rPr>
                <w:sz w:val="24"/>
                <w:szCs w:val="24"/>
                <w:lang w:val="pt-BR"/>
              </w:rPr>
            </w:pPr>
            <w:r w:rsidRPr="00CF6B9C">
              <w:rPr>
                <w:b/>
                <w:sz w:val="24"/>
                <w:szCs w:val="24"/>
                <w:lang w:val="pt-BR"/>
              </w:rPr>
              <w:t>3.</w:t>
            </w:r>
            <w:r w:rsidRPr="00CF6B9C">
              <w:rPr>
                <w:sz w:val="24"/>
                <w:szCs w:val="24"/>
                <w:lang w:val="pt-BR"/>
              </w:rPr>
              <w:t xml:space="preserve"> </w:t>
            </w:r>
            <w:r w:rsidRPr="00CF6B9C">
              <w:rPr>
                <w:b/>
                <w:bCs/>
                <w:sz w:val="24"/>
                <w:szCs w:val="24"/>
                <w:u w:val="single"/>
                <w:lang w:val="pt-BR"/>
              </w:rPr>
              <w:t>Ứng dụng</w:t>
            </w:r>
            <w:r w:rsidRPr="00CF6B9C">
              <w:rPr>
                <w:b/>
                <w:bCs/>
                <w:sz w:val="24"/>
                <w:szCs w:val="24"/>
                <w:lang w:val="pt-BR"/>
              </w:rPr>
              <w:t>:</w:t>
            </w:r>
            <w:r w:rsidRPr="00CF6B9C">
              <w:rPr>
                <w:sz w:val="24"/>
                <w:szCs w:val="24"/>
                <w:lang w:val="pt-BR"/>
              </w:rPr>
              <w:t xml:space="preserve"> Là hoá chất quan trọng trong công nghiệp thuỷ tinh, bột giặt, phẩm nhuộm, giấy, sợi,…</w:t>
            </w:r>
          </w:p>
          <w:p w:rsidR="009F5844" w:rsidRPr="00CF6B9C" w:rsidRDefault="009F5844" w:rsidP="009F5844">
            <w:pPr>
              <w:pStyle w:val="NoSpacing"/>
              <w:rPr>
                <w:sz w:val="24"/>
                <w:szCs w:val="24"/>
                <w:lang w:val="pt-BR"/>
              </w:rPr>
            </w:pPr>
          </w:p>
          <w:p w:rsidR="009F5844" w:rsidRPr="00B42A70" w:rsidRDefault="009F5844" w:rsidP="009F5844">
            <w:pPr>
              <w:pStyle w:val="NoSpacing"/>
              <w:ind w:left="-79"/>
              <w:rPr>
                <w:b/>
                <w:bCs/>
                <w:sz w:val="24"/>
                <w:szCs w:val="24"/>
                <w:lang w:val="vi-VN"/>
              </w:rPr>
            </w:pPr>
            <w:r w:rsidRPr="00CF6B9C">
              <w:rPr>
                <w:b/>
                <w:bCs/>
                <w:sz w:val="24"/>
                <w:szCs w:val="24"/>
              </w:rPr>
              <w:t xml:space="preserve">IV. </w:t>
            </w:r>
            <w:r w:rsidR="00B42A70">
              <w:rPr>
                <w:b/>
                <w:bCs/>
                <w:sz w:val="24"/>
                <w:szCs w:val="24"/>
                <w:u w:val="single"/>
                <w:lang w:val="vi-VN"/>
              </w:rPr>
              <w:t>Kali Nitrat</w:t>
            </w:r>
          </w:p>
          <w:p w:rsidR="009F5844" w:rsidRPr="00CF6B9C" w:rsidRDefault="009F5844" w:rsidP="009F5844">
            <w:pPr>
              <w:pStyle w:val="NoSpacing"/>
              <w:ind w:left="-79"/>
              <w:rPr>
                <w:b/>
                <w:bCs/>
                <w:sz w:val="24"/>
                <w:szCs w:val="24"/>
              </w:rPr>
            </w:pPr>
            <w:r w:rsidRPr="00CF6B9C">
              <w:rPr>
                <w:b/>
                <w:bCs/>
                <w:sz w:val="24"/>
                <w:szCs w:val="24"/>
              </w:rPr>
              <w:t xml:space="preserve">1. </w:t>
            </w:r>
            <w:r w:rsidRPr="00CF6B9C">
              <w:rPr>
                <w:b/>
                <w:bCs/>
                <w:sz w:val="24"/>
                <w:szCs w:val="24"/>
                <w:u w:val="single"/>
              </w:rPr>
              <w:t>Tính chất vật lí</w:t>
            </w:r>
            <w:r w:rsidRPr="00CF6B9C">
              <w:rPr>
                <w:b/>
                <w:bCs/>
                <w:sz w:val="24"/>
                <w:szCs w:val="24"/>
              </w:rPr>
              <w:t>:</w:t>
            </w:r>
            <w:r w:rsidRPr="00CF6B9C">
              <w:rPr>
                <w:sz w:val="24"/>
                <w:szCs w:val="24"/>
              </w:rPr>
              <w:t xml:space="preserve"> Là những tinh thể không màu, bền trong không khí, tan nhiều trong nước.</w:t>
            </w:r>
            <w:r w:rsidRPr="00CF6B9C">
              <w:rPr>
                <w:b/>
                <w:bCs/>
                <w:sz w:val="24"/>
                <w:szCs w:val="24"/>
              </w:rPr>
              <w:t xml:space="preserve"> </w:t>
            </w:r>
          </w:p>
          <w:p w:rsidR="009F5844" w:rsidRPr="00CF6B9C" w:rsidRDefault="009F5844" w:rsidP="009F5844">
            <w:pPr>
              <w:pStyle w:val="NoSpacing"/>
              <w:ind w:left="-79"/>
              <w:rPr>
                <w:sz w:val="24"/>
                <w:szCs w:val="24"/>
              </w:rPr>
            </w:pPr>
            <w:r w:rsidRPr="00CF6B9C">
              <w:rPr>
                <w:b/>
                <w:bCs/>
                <w:sz w:val="24"/>
                <w:szCs w:val="24"/>
              </w:rPr>
              <w:t xml:space="preserve">2. </w:t>
            </w:r>
            <w:r w:rsidRPr="00CF6B9C">
              <w:rPr>
                <w:b/>
                <w:bCs/>
                <w:sz w:val="24"/>
                <w:szCs w:val="24"/>
                <w:u w:val="single"/>
              </w:rPr>
              <w:t>Tính chất hoá học</w:t>
            </w:r>
            <w:r w:rsidRPr="00CF6B9C">
              <w:rPr>
                <w:b/>
                <w:bCs/>
                <w:sz w:val="24"/>
                <w:szCs w:val="24"/>
              </w:rPr>
              <w:t>:</w:t>
            </w:r>
          </w:p>
          <w:p w:rsidR="009F5844" w:rsidRPr="00CF6B9C" w:rsidRDefault="009F5844" w:rsidP="009F5844">
            <w:pPr>
              <w:pStyle w:val="NoSpacing"/>
              <w:ind w:left="-79"/>
              <w:jc w:val="center"/>
              <w:rPr>
                <w:b/>
                <w:bCs/>
                <w:sz w:val="24"/>
                <w:szCs w:val="24"/>
              </w:rPr>
            </w:pPr>
            <w:r w:rsidRPr="00CF6B9C">
              <w:rPr>
                <w:sz w:val="24"/>
                <w:szCs w:val="24"/>
              </w:rPr>
              <w:object w:dxaOrig="2444" w:dyaOrig="448">
                <v:shape id="_x0000_i1034" type="#_x0000_t75" style="width:121.5pt;height:22.5pt" o:ole="">
                  <v:imagedata r:id="rId27" o:title=""/>
                </v:shape>
                <o:OLEObject Type="Embed" ProgID="Unknown" ShapeID="_x0000_i1034" DrawAspect="Content" ObjectID="_1581850619" r:id="rId28"/>
              </w:object>
            </w:r>
          </w:p>
          <w:p w:rsidR="009F5844" w:rsidRPr="00CF6B9C" w:rsidRDefault="009F5844" w:rsidP="009F5844">
            <w:pPr>
              <w:pStyle w:val="NoSpacing"/>
              <w:ind w:left="-79"/>
              <w:rPr>
                <w:b/>
                <w:bCs/>
                <w:sz w:val="24"/>
                <w:szCs w:val="24"/>
              </w:rPr>
            </w:pPr>
            <w:r w:rsidRPr="00CF6B9C">
              <w:rPr>
                <w:b/>
                <w:bCs/>
                <w:sz w:val="24"/>
                <w:szCs w:val="24"/>
              </w:rPr>
              <w:t xml:space="preserve">3. </w:t>
            </w:r>
            <w:r w:rsidRPr="00CF6B9C">
              <w:rPr>
                <w:b/>
                <w:bCs/>
                <w:sz w:val="24"/>
                <w:szCs w:val="24"/>
                <w:u w:val="single"/>
              </w:rPr>
              <w:t>Ứng dụng</w:t>
            </w:r>
            <w:r w:rsidRPr="00CF6B9C">
              <w:rPr>
                <w:b/>
                <w:bCs/>
                <w:sz w:val="24"/>
                <w:szCs w:val="24"/>
              </w:rPr>
              <w:t xml:space="preserve">: </w:t>
            </w:r>
          </w:p>
          <w:p w:rsidR="009F5844" w:rsidRPr="00CF6B9C" w:rsidRDefault="009F5844" w:rsidP="009F5844">
            <w:pPr>
              <w:pStyle w:val="NoSpacing"/>
              <w:ind w:left="-79"/>
              <w:rPr>
                <w:sz w:val="24"/>
                <w:szCs w:val="24"/>
              </w:rPr>
            </w:pPr>
            <w:r w:rsidRPr="00CF6B9C">
              <w:rPr>
                <w:sz w:val="24"/>
                <w:szCs w:val="24"/>
              </w:rPr>
              <w:t>Dùng làm phân bón</w:t>
            </w:r>
          </w:p>
          <w:p w:rsidR="009F5844" w:rsidRPr="00CF6B9C" w:rsidRDefault="009F5844" w:rsidP="009F5844">
            <w:pPr>
              <w:pStyle w:val="NoSpacing"/>
              <w:ind w:left="-79"/>
              <w:rPr>
                <w:sz w:val="24"/>
                <w:szCs w:val="24"/>
              </w:rPr>
            </w:pPr>
            <w:r w:rsidRPr="00CF6B9C">
              <w:rPr>
                <w:sz w:val="24"/>
                <w:szCs w:val="24"/>
              </w:rPr>
              <w:t>Thuốc nổ thông thường (thuốc súng) là hỗn hợp 68%KNO</w:t>
            </w:r>
            <w:r w:rsidRPr="00CF6B9C">
              <w:rPr>
                <w:sz w:val="24"/>
                <w:szCs w:val="24"/>
                <w:vertAlign w:val="subscript"/>
              </w:rPr>
              <w:t>3</w:t>
            </w:r>
            <w:r w:rsidRPr="00CF6B9C">
              <w:rPr>
                <w:sz w:val="24"/>
                <w:szCs w:val="24"/>
              </w:rPr>
              <w:t>, 15%S và 17%C (than)</w:t>
            </w:r>
          </w:p>
          <w:p w:rsidR="009F5844" w:rsidRPr="00CF6B9C" w:rsidRDefault="009F5844" w:rsidP="009F5844">
            <w:pPr>
              <w:pStyle w:val="NoSpacing"/>
              <w:ind w:left="-79"/>
              <w:rPr>
                <w:sz w:val="24"/>
                <w:szCs w:val="24"/>
              </w:rPr>
            </w:pPr>
            <w:r w:rsidRPr="00CF6B9C">
              <w:rPr>
                <w:sz w:val="24"/>
                <w:szCs w:val="24"/>
              </w:rPr>
              <w:t>- Phản ứng cháy của thuốc súng:</w:t>
            </w:r>
          </w:p>
          <w:p w:rsidR="009F5844" w:rsidRPr="00B143CD" w:rsidRDefault="009F5844" w:rsidP="009F5844">
            <w:pPr>
              <w:rPr>
                <w:lang w:val="vi-VN"/>
              </w:rPr>
            </w:pPr>
            <w:r w:rsidRPr="00CF6B9C">
              <w:object w:dxaOrig="3889" w:dyaOrig="477">
                <v:shape id="_x0000_i1035" type="#_x0000_t75" style="width:193.5pt;height:24.75pt" o:ole="">
                  <v:imagedata r:id="rId29" o:title=""/>
                </v:shape>
                <o:OLEObject Type="Embed" ProgID="Unknown" ShapeID="_x0000_i1035" DrawAspect="Content" ObjectID="_1581850620" r:id="rId30"/>
              </w:objec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62"/>
              <w:rPr>
                <w:b/>
                <w:bCs/>
                <w:sz w:val="24"/>
                <w:szCs w:val="24"/>
              </w:rPr>
            </w:pPr>
            <w:r w:rsidRPr="00CF6B9C">
              <w:rPr>
                <w:b/>
                <w:bCs/>
                <w:sz w:val="24"/>
                <w:szCs w:val="24"/>
              </w:rPr>
              <w:lastRenderedPageBreak/>
              <w:t>Hoạt động 1</w:t>
            </w:r>
          </w:p>
          <w:p w:rsidR="009F5844" w:rsidRPr="00CF6B9C" w:rsidRDefault="009F5844" w:rsidP="009F5844">
            <w:pPr>
              <w:pStyle w:val="NoSpacing"/>
              <w:ind w:left="-62"/>
              <w:rPr>
                <w:sz w:val="24"/>
                <w:szCs w:val="24"/>
              </w:rPr>
            </w:pPr>
            <w:r w:rsidRPr="00CF6B9C">
              <w:rPr>
                <w:sz w:val="24"/>
                <w:szCs w:val="24"/>
              </w:rPr>
              <w:t xml:space="preserve">- GV dùng bảng HTTH và yêu cầu HS tự tìm hiểu </w:t>
            </w:r>
          </w:p>
          <w:p w:rsidR="009F5844" w:rsidRPr="00CF6B9C" w:rsidRDefault="009F5844" w:rsidP="00B143CD">
            <w:pPr>
              <w:pStyle w:val="NoSpacing"/>
              <w:rPr>
                <w:b/>
                <w:bCs/>
                <w:sz w:val="24"/>
                <w:szCs w:val="24"/>
              </w:rPr>
            </w:pPr>
            <w:r w:rsidRPr="00CF6B9C">
              <w:rPr>
                <w:b/>
                <w:bCs/>
                <w:sz w:val="24"/>
                <w:szCs w:val="24"/>
              </w:rPr>
              <w:t>Hoạt động 2</w:t>
            </w:r>
          </w:p>
          <w:p w:rsidR="009F5844" w:rsidRPr="00CF6B9C" w:rsidRDefault="009F5844" w:rsidP="009F5844">
            <w:pPr>
              <w:pStyle w:val="NoSpacing"/>
              <w:ind w:left="-71"/>
              <w:rPr>
                <w:sz w:val="24"/>
                <w:szCs w:val="24"/>
              </w:rPr>
            </w:pPr>
            <w:r w:rsidRPr="00CF6B9C">
              <w:rPr>
                <w:sz w:val="24"/>
                <w:szCs w:val="24"/>
              </w:rPr>
              <w:t>- GV dùng dao cắt một mẫu nhỏ kim loại Na.</w:t>
            </w:r>
          </w:p>
          <w:p w:rsidR="009F5844" w:rsidRPr="00B143CD" w:rsidRDefault="009F5844" w:rsidP="009F5844">
            <w:pPr>
              <w:pStyle w:val="NoSpacing"/>
              <w:ind w:left="-71"/>
              <w:rPr>
                <w:sz w:val="24"/>
                <w:szCs w:val="24"/>
                <w:lang w:val="vi-VN"/>
              </w:rPr>
            </w:pPr>
          </w:p>
          <w:p w:rsidR="009F5844" w:rsidRPr="00CF6B9C" w:rsidRDefault="009F5844" w:rsidP="00B143CD">
            <w:pPr>
              <w:pStyle w:val="NoSpacing"/>
              <w:rPr>
                <w:b/>
                <w:bCs/>
                <w:sz w:val="24"/>
                <w:szCs w:val="24"/>
              </w:rPr>
            </w:pPr>
            <w:r w:rsidRPr="00CF6B9C">
              <w:rPr>
                <w:b/>
                <w:bCs/>
                <w:sz w:val="24"/>
                <w:szCs w:val="24"/>
              </w:rPr>
              <w:t>Hoạt động 3</w:t>
            </w:r>
          </w:p>
          <w:p w:rsidR="009F5844" w:rsidRPr="00CF6B9C" w:rsidRDefault="009F5844" w:rsidP="009F5844">
            <w:pPr>
              <w:pStyle w:val="NoSpacing"/>
              <w:ind w:left="-62"/>
              <w:rPr>
                <w:sz w:val="24"/>
                <w:szCs w:val="24"/>
              </w:rPr>
            </w:pPr>
            <w:r w:rsidRPr="00CF6B9C">
              <w:rPr>
                <w:sz w:val="24"/>
                <w:szCs w:val="24"/>
              </w:rPr>
              <w:t>- GV ?: Trên cơ sở cấu hình electron nguyên tử và cấu tạo mạng tinh thể của kim loại kiềm, em hãy dự đoán tính chất hoá học chung của các kim loại kiềm.</w:t>
            </w:r>
          </w:p>
          <w:p w:rsidR="009F5844" w:rsidRPr="00CF6B9C" w:rsidRDefault="009F5844" w:rsidP="009F5844">
            <w:pPr>
              <w:pStyle w:val="NoSpacing"/>
              <w:ind w:left="-72"/>
              <w:rPr>
                <w:sz w:val="24"/>
                <w:szCs w:val="24"/>
                <w:lang w:val="pt-BR"/>
              </w:rPr>
            </w:pPr>
            <w:r w:rsidRPr="00CF6B9C">
              <w:rPr>
                <w:sz w:val="24"/>
                <w:szCs w:val="24"/>
                <w:lang w:val="pt-BR"/>
              </w:rPr>
              <w:t>- GV biểu diễn các thínghiệm: Na + O</w:t>
            </w:r>
            <w:r w:rsidRPr="00CF6B9C">
              <w:rPr>
                <w:sz w:val="24"/>
                <w:szCs w:val="24"/>
                <w:vertAlign w:val="subscript"/>
                <w:lang w:val="pt-BR"/>
              </w:rPr>
              <w:t>2</w:t>
            </w:r>
            <w:r w:rsidRPr="00CF6B9C">
              <w:rPr>
                <w:sz w:val="24"/>
                <w:szCs w:val="24"/>
                <w:lang w:val="pt-BR"/>
              </w:rPr>
              <w:t>; K + Cl</w:t>
            </w:r>
            <w:r w:rsidRPr="00CF6B9C">
              <w:rPr>
                <w:sz w:val="24"/>
                <w:szCs w:val="24"/>
                <w:vertAlign w:val="subscript"/>
                <w:lang w:val="pt-BR"/>
              </w:rPr>
              <w:t>2</w:t>
            </w:r>
            <w:r w:rsidRPr="00CF6B9C">
              <w:rPr>
                <w:sz w:val="24"/>
                <w:szCs w:val="24"/>
                <w:lang w:val="pt-BR"/>
              </w:rPr>
              <w:t>; Na + HCl.</w:t>
            </w:r>
          </w:p>
          <w:p w:rsidR="009F5844" w:rsidRPr="00CF6B9C" w:rsidRDefault="009F5844" w:rsidP="00B143CD">
            <w:pPr>
              <w:pStyle w:val="NoSpacing"/>
              <w:rPr>
                <w:b/>
                <w:bCs/>
                <w:sz w:val="24"/>
                <w:szCs w:val="24"/>
                <w:lang w:val="fr-FR"/>
              </w:rPr>
            </w:pPr>
            <w:r w:rsidRPr="00CF6B9C">
              <w:rPr>
                <w:b/>
                <w:bCs/>
                <w:sz w:val="24"/>
                <w:szCs w:val="24"/>
                <w:lang w:val="fr-FR"/>
              </w:rPr>
              <w:t>Hoạt động 4</w:t>
            </w:r>
          </w:p>
          <w:p w:rsidR="009F5844" w:rsidRPr="00CF6B9C" w:rsidRDefault="009F5844" w:rsidP="009F5844">
            <w:pPr>
              <w:pStyle w:val="NoSpacing"/>
              <w:ind w:left="-72"/>
              <w:rPr>
                <w:sz w:val="24"/>
                <w:szCs w:val="24"/>
                <w:lang w:val="fr-FR"/>
              </w:rPr>
            </w:pPr>
            <w:r w:rsidRPr="00CF6B9C">
              <w:rPr>
                <w:sz w:val="24"/>
                <w:szCs w:val="24"/>
                <w:lang w:val="fr-FR"/>
              </w:rPr>
              <w:t xml:space="preserve">- GV ? Em hãy cho biết để </w:t>
            </w:r>
            <w:r w:rsidRPr="00CF6B9C">
              <w:rPr>
                <w:sz w:val="24"/>
                <w:szCs w:val="24"/>
                <w:lang w:val="fr-FR"/>
              </w:rPr>
              <w:lastRenderedPageBreak/>
              <w:t>điều chế kim loại kiềm ta có thể sử dụng phương pháp nào ?</w:t>
            </w:r>
          </w:p>
          <w:p w:rsidR="009F5844" w:rsidRPr="00CF6B9C" w:rsidRDefault="009F5844" w:rsidP="009F5844">
            <w:pPr>
              <w:rPr>
                <w:lang w:val="fr-FR"/>
              </w:rPr>
            </w:pPr>
            <w:r w:rsidRPr="00CF6B9C">
              <w:rPr>
                <w:lang w:val="fr-FR"/>
              </w:rPr>
              <w:t>- GV dùng tranh vẽ hướng dẫn HS nghiên cứu sơ đồ thiết bị điện phân NaCl nóng chảy trong công nghiệp.</w:t>
            </w:r>
          </w:p>
          <w:p w:rsidR="009F5844" w:rsidRPr="00CF6B9C" w:rsidRDefault="009F5844" w:rsidP="00B143CD">
            <w:pPr>
              <w:pStyle w:val="NoSpacing"/>
              <w:rPr>
                <w:b/>
                <w:bCs/>
                <w:sz w:val="24"/>
                <w:szCs w:val="24"/>
                <w:lang w:val="fr-FR"/>
              </w:rPr>
            </w:pPr>
            <w:r w:rsidRPr="00CF6B9C">
              <w:rPr>
                <w:b/>
                <w:bCs/>
                <w:sz w:val="24"/>
                <w:szCs w:val="24"/>
                <w:lang w:val="fr-FR"/>
              </w:rPr>
              <w:t>Hoạt động 5</w:t>
            </w:r>
          </w:p>
          <w:p w:rsidR="009F5844" w:rsidRPr="00CF6B9C" w:rsidRDefault="009F5844" w:rsidP="009F5844">
            <w:pPr>
              <w:pStyle w:val="NoSpacing"/>
              <w:ind w:left="-62"/>
              <w:rPr>
                <w:sz w:val="24"/>
                <w:szCs w:val="24"/>
              </w:rPr>
            </w:pPr>
            <w:r w:rsidRPr="00CF6B9C">
              <w:rPr>
                <w:sz w:val="24"/>
                <w:szCs w:val="24"/>
              </w:rPr>
              <w:t>- GV cho HS quan sát một mẫu NaOH dưới dạng viên và nghiên cứu tính tan, tính hút ẩm của nó.</w:t>
            </w: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p>
          <w:p w:rsidR="009F5844" w:rsidRPr="00CF6B9C" w:rsidRDefault="009F5844" w:rsidP="009F5844">
            <w:pPr>
              <w:pStyle w:val="NoSpacing"/>
              <w:ind w:left="-62"/>
              <w:rPr>
                <w:sz w:val="24"/>
                <w:szCs w:val="24"/>
              </w:rPr>
            </w:pPr>
            <w:r w:rsidRPr="00CF6B9C">
              <w:rPr>
                <w:sz w:val="24"/>
                <w:szCs w:val="24"/>
              </w:rPr>
              <w:t>-GV: Giải thích các trường hợp xảy ra phản ứng cho muối axít, trung hoà hoặc cả hai.</w:t>
            </w:r>
          </w:p>
          <w:p w:rsidR="009F5844" w:rsidRPr="00CF6B9C" w:rsidRDefault="009F5844" w:rsidP="009F5844">
            <w:pPr>
              <w:jc w:val="both"/>
            </w:pPr>
          </w:p>
          <w:p w:rsidR="009F5844" w:rsidRPr="00CF6B9C" w:rsidRDefault="009F5844" w:rsidP="009F5844">
            <w:pPr>
              <w:pStyle w:val="NoSpacing"/>
              <w:ind w:left="-71"/>
              <w:rPr>
                <w:sz w:val="24"/>
                <w:szCs w:val="24"/>
                <w:lang w:val="pt-BR"/>
              </w:rPr>
            </w:pPr>
            <w:r w:rsidRPr="00CF6B9C">
              <w:rPr>
                <w:sz w:val="24"/>
                <w:szCs w:val="24"/>
                <w:lang w:val="pt-BR"/>
              </w:rPr>
              <w:t>.</w:t>
            </w: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1"/>
              <w:rPr>
                <w:sz w:val="24"/>
                <w:szCs w:val="24"/>
                <w:lang w:val="pt-BR"/>
              </w:rPr>
            </w:pPr>
          </w:p>
          <w:p w:rsidR="009F5844" w:rsidRPr="00CF6B9C" w:rsidRDefault="009F5844" w:rsidP="009F5844">
            <w:pPr>
              <w:pStyle w:val="NoSpacing"/>
              <w:ind w:left="-72"/>
              <w:rPr>
                <w:sz w:val="24"/>
                <w:szCs w:val="24"/>
                <w:lang w:val="pt-BR"/>
              </w:rPr>
            </w:pPr>
            <w:r w:rsidRPr="00CF6B9C">
              <w:rPr>
                <w:b/>
                <w:bCs/>
                <w:sz w:val="24"/>
                <w:szCs w:val="24"/>
                <w:lang w:val="pt-BR"/>
              </w:rPr>
              <w:t>Hoạt động 6</w:t>
            </w: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vật lí của NaHCO</w:t>
            </w:r>
            <w:r w:rsidRPr="00CF6B9C">
              <w:rPr>
                <w:sz w:val="24"/>
                <w:szCs w:val="24"/>
                <w:vertAlign w:val="subscript"/>
                <w:lang w:val="pt-BR"/>
              </w:rPr>
              <w:t>3</w:t>
            </w:r>
            <w:r w:rsidRPr="00CF6B9C">
              <w:rPr>
                <w:sz w:val="24"/>
                <w:szCs w:val="24"/>
                <w:lang w:val="pt-BR"/>
              </w:rPr>
              <w:t>.</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rPr>
            </w:pPr>
            <w:r w:rsidRPr="00CF6B9C">
              <w:rPr>
                <w:sz w:val="24"/>
                <w:szCs w:val="24"/>
              </w:rPr>
              <w:t>- GV ?: Vì sao có thể nói NaHCO</w:t>
            </w:r>
            <w:r w:rsidRPr="00CF6B9C">
              <w:rPr>
                <w:sz w:val="24"/>
                <w:szCs w:val="24"/>
                <w:vertAlign w:val="subscript"/>
              </w:rPr>
              <w:t>3</w:t>
            </w:r>
            <w:r w:rsidRPr="00CF6B9C">
              <w:rPr>
                <w:sz w:val="24"/>
                <w:szCs w:val="24"/>
              </w:rPr>
              <w:t xml:space="preserve"> là hợp chất lưỡng tính ?</w:t>
            </w:r>
          </w:p>
          <w:p w:rsidR="009F5844" w:rsidRPr="00CF6B9C" w:rsidRDefault="009F5844" w:rsidP="009F5844">
            <w:pPr>
              <w:pStyle w:val="NoSpacing"/>
              <w:ind w:left="-72"/>
              <w:rPr>
                <w:sz w:val="24"/>
                <w:szCs w:val="24"/>
                <w:lang w:val="pt-BR"/>
              </w:rPr>
            </w:pPr>
            <w:r w:rsidRPr="00CF6B9C">
              <w:rPr>
                <w:sz w:val="24"/>
                <w:szCs w:val="24"/>
                <w:lang w:val="pt-BR"/>
              </w:rPr>
              <w:t>.</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r w:rsidRPr="00CF6B9C">
              <w:rPr>
                <w:b/>
                <w:bCs/>
                <w:sz w:val="24"/>
                <w:szCs w:val="24"/>
                <w:lang w:val="pt-BR"/>
              </w:rPr>
              <w:t>Hoạt động 7</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vật lí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GV giới thiệu cho HS biết môi trường của muối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rPr>
                <w:sz w:val="24"/>
                <w:szCs w:val="24"/>
                <w:lang w:val="pt-BR"/>
              </w:rPr>
            </w:pPr>
          </w:p>
          <w:p w:rsidR="009F5844" w:rsidRPr="00CF6B9C" w:rsidRDefault="009F5844" w:rsidP="009F5844">
            <w:pPr>
              <w:pStyle w:val="NoSpacing"/>
              <w:ind w:left="-72"/>
              <w:rPr>
                <w:sz w:val="24"/>
                <w:szCs w:val="24"/>
              </w:rPr>
            </w:pPr>
            <w:r w:rsidRPr="00CF6B9C">
              <w:rPr>
                <w:b/>
                <w:bCs/>
                <w:sz w:val="24"/>
                <w:szCs w:val="24"/>
              </w:rPr>
              <w:t>Hoạt động 8</w:t>
            </w:r>
          </w:p>
          <w:p w:rsidR="009F5844" w:rsidRPr="00CF6B9C" w:rsidRDefault="009F5844" w:rsidP="009F5844">
            <w:pPr>
              <w:pStyle w:val="NoSpacing"/>
              <w:ind w:left="-72"/>
              <w:rPr>
                <w:sz w:val="24"/>
                <w:szCs w:val="24"/>
              </w:rPr>
            </w:pPr>
            <w:r w:rsidRPr="00CF6B9C">
              <w:rPr>
                <w:sz w:val="24"/>
                <w:szCs w:val="24"/>
              </w:rPr>
              <w:t>- GV ?: Em có nhận xét gì về sản phẩm của phản ứng phân huỷ KNO</w:t>
            </w:r>
            <w:r w:rsidRPr="00CF6B9C">
              <w:rPr>
                <w:sz w:val="24"/>
                <w:szCs w:val="24"/>
                <w:vertAlign w:val="subscript"/>
              </w:rPr>
              <w:t>3</w:t>
            </w:r>
            <w:r w:rsidRPr="00CF6B9C">
              <w:rPr>
                <w:sz w:val="24"/>
                <w:szCs w:val="24"/>
              </w:rPr>
              <w:t xml:space="preserve"> ?</w:t>
            </w:r>
          </w:p>
          <w:p w:rsidR="009F5844" w:rsidRPr="00CF6B9C" w:rsidRDefault="009F5844" w:rsidP="009F5844">
            <w:pPr>
              <w:pStyle w:val="NoSpacing"/>
              <w:ind w:left="-72"/>
              <w:rPr>
                <w:sz w:val="24"/>
                <w:szCs w:val="24"/>
              </w:rPr>
            </w:pPr>
          </w:p>
          <w:p w:rsidR="009F5844" w:rsidRPr="00CF6B9C" w:rsidRDefault="009F5844" w:rsidP="009F5844">
            <w:pPr>
              <w:pStyle w:val="NoSpacing"/>
              <w:ind w:left="-62"/>
              <w:rPr>
                <w:sz w:val="24"/>
                <w:szCs w:val="24"/>
              </w:rPr>
            </w:pPr>
            <w:r w:rsidRPr="00CF6B9C">
              <w:rPr>
                <w:sz w:val="24"/>
                <w:szCs w:val="24"/>
              </w:rPr>
              <w:t>- Ứng dụng thuốc nổ của KNO</w:t>
            </w:r>
            <w:r w:rsidRPr="00CF6B9C">
              <w:rPr>
                <w:sz w:val="24"/>
                <w:szCs w:val="24"/>
                <w:vertAlign w:val="subscript"/>
              </w:rPr>
              <w:t>3</w:t>
            </w:r>
            <w:r w:rsidRPr="00CF6B9C">
              <w:rPr>
                <w:sz w:val="24"/>
                <w:szCs w:val="24"/>
              </w:rPr>
              <w:t xml:space="preserve"> dựa trên tính chất nào của muối KNO</w:t>
            </w:r>
            <w:r w:rsidRPr="00CF6B9C">
              <w:rPr>
                <w:sz w:val="24"/>
                <w:szCs w:val="24"/>
                <w:vertAlign w:val="subscript"/>
              </w:rPr>
              <w:t>3</w:t>
            </w:r>
            <w:r w:rsidRPr="00CF6B9C">
              <w:rPr>
                <w:sz w:val="24"/>
                <w:szCs w:val="24"/>
              </w:rPr>
              <w:t>?</w:t>
            </w:r>
          </w:p>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71"/>
              <w:rPr>
                <w:sz w:val="24"/>
                <w:szCs w:val="24"/>
              </w:rPr>
            </w:pPr>
            <w:r w:rsidRPr="00CF6B9C">
              <w:rPr>
                <w:sz w:val="24"/>
                <w:szCs w:val="24"/>
              </w:rPr>
              <w:lastRenderedPageBreak/>
              <w:t>- HS quan sát bề mặt của kim loại Na sau khi cắt và nhận xét về tính cứng của kim loại Na.</w:t>
            </w:r>
          </w:p>
          <w:p w:rsidR="009F5844" w:rsidRPr="00CF6B9C" w:rsidRDefault="009F5844" w:rsidP="009F5844">
            <w:pPr>
              <w:rPr>
                <w:lang w:val="nb-NO"/>
              </w:rPr>
            </w:pPr>
          </w:p>
          <w:p w:rsidR="009F5844" w:rsidRPr="00CF6B9C" w:rsidRDefault="009F5844" w:rsidP="009F5844">
            <w:pPr>
              <w:pStyle w:val="NoSpacing"/>
              <w:ind w:left="-62"/>
              <w:rPr>
                <w:sz w:val="24"/>
                <w:szCs w:val="24"/>
              </w:rPr>
            </w:pPr>
            <w:r w:rsidRPr="00CF6B9C">
              <w:rPr>
                <w:sz w:val="24"/>
                <w:szCs w:val="24"/>
              </w:rPr>
              <w:t>- HS dựa vào bảng phụ để biết thêm quy luật biến đổi tính chất vật lí của kim loại kiềm.</w:t>
            </w:r>
          </w:p>
          <w:p w:rsidR="009F5844" w:rsidRPr="00CF6B9C" w:rsidRDefault="009F5844" w:rsidP="009F5844">
            <w:pPr>
              <w:rPr>
                <w:lang w:val="nb-NO"/>
              </w:rPr>
            </w:pPr>
          </w:p>
          <w:p w:rsidR="009F5844" w:rsidRPr="00CF6B9C" w:rsidRDefault="009F5844" w:rsidP="009F5844">
            <w:pPr>
              <w:rPr>
                <w:lang w:val="nb-NO"/>
              </w:rPr>
            </w:pPr>
          </w:p>
          <w:p w:rsidR="009F5844" w:rsidRPr="00CF6B9C" w:rsidRDefault="009F5844" w:rsidP="009F5844">
            <w:pPr>
              <w:rPr>
                <w:lang w:val="nb-NO"/>
              </w:rPr>
            </w:pPr>
          </w:p>
          <w:p w:rsidR="009F5844" w:rsidRPr="00CF6B9C" w:rsidRDefault="009F5844" w:rsidP="009F5844">
            <w:pPr>
              <w:rPr>
                <w:lang w:val="pt-BR"/>
              </w:rPr>
            </w:pPr>
            <w:r w:rsidRPr="00CF6B9C">
              <w:rPr>
                <w:lang w:val="pt-BR"/>
              </w:rPr>
              <w:t xml:space="preserve">- HS quan sát hiện tượng xảy ra. Viết PTHH của phản ứng. Nhận xét về mức độ </w:t>
            </w:r>
            <w:r w:rsidRPr="00CF6B9C">
              <w:rPr>
                <w:lang w:val="pt-BR"/>
              </w:rPr>
              <w:lastRenderedPageBreak/>
              <w:t>phản ứng của các kim loại kiềm.</w:t>
            </w: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pStyle w:val="NoSpacing"/>
              <w:ind w:left="-72"/>
              <w:rPr>
                <w:sz w:val="24"/>
                <w:szCs w:val="24"/>
                <w:lang w:val="fr-FR"/>
              </w:rPr>
            </w:pPr>
            <w:r w:rsidRPr="00CF6B9C">
              <w:rPr>
                <w:sz w:val="24"/>
                <w:szCs w:val="24"/>
                <w:lang w:val="fr-FR"/>
              </w:rPr>
              <w:t>HS nghiên cứu GT để biết được các ứng dụng quan trọng của kim loại kiềm.</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62"/>
              <w:rPr>
                <w:sz w:val="24"/>
                <w:szCs w:val="24"/>
              </w:rPr>
            </w:pPr>
            <w:r w:rsidRPr="00CF6B9C">
              <w:rPr>
                <w:sz w:val="24"/>
                <w:szCs w:val="24"/>
              </w:rPr>
              <w:t>- HS viết PTHH dạng phân tử và ion rút gọn của các phản ứng minh hoạ cho tính chất của NaOH</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nghiên cứu SKG để biết những ứng dụng quan trọng của NaOH</w:t>
            </w: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nghiên cứu SGK để biết những tính chất hoá học của NaHCO</w:t>
            </w:r>
            <w:r w:rsidRPr="00CF6B9C">
              <w:rPr>
                <w:sz w:val="24"/>
                <w:szCs w:val="24"/>
                <w:vertAlign w:val="subscript"/>
                <w:lang w:val="pt-BR"/>
              </w:rPr>
              <w:t>3</w:t>
            </w:r>
            <w:r w:rsidRPr="00CF6B9C">
              <w:rPr>
                <w:sz w:val="24"/>
                <w:szCs w:val="24"/>
                <w:lang w:val="pt-BR"/>
              </w:rPr>
              <w:t xml:space="preserve">. </w:t>
            </w:r>
          </w:p>
          <w:p w:rsidR="009F5844" w:rsidRPr="00CF6B9C" w:rsidRDefault="009F5844" w:rsidP="009F5844">
            <w:pPr>
              <w:pStyle w:val="NoSpacing"/>
              <w:ind w:left="-72"/>
              <w:rPr>
                <w:sz w:val="24"/>
                <w:szCs w:val="24"/>
              </w:rPr>
            </w:pPr>
          </w:p>
          <w:p w:rsidR="009F5844" w:rsidRPr="00CF6B9C" w:rsidRDefault="009F5844" w:rsidP="009F5844">
            <w:pPr>
              <w:pStyle w:val="NoSpacing"/>
              <w:ind w:left="-72"/>
              <w:rPr>
                <w:sz w:val="24"/>
                <w:szCs w:val="24"/>
                <w:vertAlign w:val="subscript"/>
                <w:lang w:val="pt-BR"/>
              </w:rPr>
            </w:pPr>
            <w:r w:rsidRPr="00CF6B9C">
              <w:rPr>
                <w:sz w:val="24"/>
                <w:szCs w:val="24"/>
              </w:rPr>
              <w:t>-</w:t>
            </w:r>
            <w:r w:rsidRPr="00CF6B9C">
              <w:rPr>
                <w:sz w:val="24"/>
                <w:szCs w:val="24"/>
                <w:lang w:val="pt-BR"/>
              </w:rPr>
              <w:t xml:space="preserve"> HS nghiên cứu SKG để biết những ứng dụng quan trọng của NaHCO</w:t>
            </w:r>
            <w:r w:rsidRPr="00CF6B9C">
              <w:rPr>
                <w:sz w:val="24"/>
                <w:szCs w:val="24"/>
                <w:vertAlign w:val="subscript"/>
                <w:lang w:val="pt-BR"/>
              </w:rPr>
              <w:t>3</w:t>
            </w:r>
          </w:p>
          <w:p w:rsidR="009F5844" w:rsidRPr="00CF6B9C" w:rsidRDefault="009F5844" w:rsidP="009F5844">
            <w:pPr>
              <w:pStyle w:val="NoSpacing"/>
              <w:ind w:left="-72"/>
              <w:rPr>
                <w:sz w:val="24"/>
                <w:szCs w:val="24"/>
                <w:vertAlign w:val="subscript"/>
                <w:lang w:val="pt-BR"/>
              </w:rPr>
            </w:pPr>
          </w:p>
          <w:p w:rsidR="009F5844" w:rsidRPr="00CF6B9C" w:rsidRDefault="009F5844" w:rsidP="009F5844">
            <w:pPr>
              <w:pStyle w:val="NoSpacing"/>
              <w:ind w:left="-72"/>
              <w:rPr>
                <w:sz w:val="24"/>
                <w:szCs w:val="24"/>
                <w:vertAlign w:val="subscript"/>
                <w:lang w:val="pt-BR"/>
              </w:rPr>
            </w:pPr>
          </w:p>
          <w:p w:rsidR="009F5844" w:rsidRPr="00CF6B9C" w:rsidRDefault="009F5844" w:rsidP="009F5844">
            <w:pPr>
              <w:pStyle w:val="NoSpacing"/>
              <w:ind w:left="-72"/>
              <w:rPr>
                <w:sz w:val="24"/>
                <w:szCs w:val="24"/>
                <w:vertAlign w:val="subscript"/>
                <w:lang w:val="pt-BR"/>
              </w:rPr>
            </w:pPr>
          </w:p>
          <w:p w:rsidR="009F5844" w:rsidRPr="00CF6B9C" w:rsidRDefault="009F5844" w:rsidP="009F5844">
            <w:pPr>
              <w:pStyle w:val="NoSpacing"/>
              <w:ind w:left="-72"/>
              <w:rPr>
                <w:sz w:val="24"/>
                <w:szCs w:val="24"/>
                <w:vertAlign w:val="subscript"/>
                <w:lang w:val="pt-BR"/>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dẫn ra những phản ứng hoá học minh hoạ cho tính chất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nghiên cứu SKG để biết những ứng dụng quan trọng của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rPr>
            </w:pPr>
            <w:r w:rsidRPr="00CF6B9C">
              <w:rPr>
                <w:sz w:val="24"/>
                <w:szCs w:val="24"/>
              </w:rPr>
              <w:t>- HS nghiên cứu SGK để biết những tính chất vật lí của KNO</w:t>
            </w:r>
            <w:r w:rsidRPr="00CF6B9C">
              <w:rPr>
                <w:sz w:val="24"/>
                <w:szCs w:val="24"/>
                <w:vertAlign w:val="subscript"/>
              </w:rPr>
              <w:t>3</w:t>
            </w:r>
            <w:r w:rsidRPr="00CF6B9C">
              <w:rPr>
                <w:sz w:val="24"/>
                <w:szCs w:val="24"/>
              </w:rPr>
              <w:t>.</w:t>
            </w:r>
          </w:p>
          <w:p w:rsidR="009F5844" w:rsidRPr="00CF6B9C" w:rsidRDefault="009F5844" w:rsidP="009F5844">
            <w:pPr>
              <w:pStyle w:val="NoSpacing"/>
              <w:ind w:left="-72"/>
              <w:rPr>
                <w:sz w:val="24"/>
                <w:szCs w:val="24"/>
                <w:lang w:val="nb-NO"/>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9F5844" w:rsidRDefault="00784A71" w:rsidP="009F5844">
            <w:pPr>
              <w:rPr>
                <w:lang w:val="nb-NO"/>
              </w:rPr>
            </w:pPr>
            <w:r>
              <w:rPr>
                <w:lang w:val="nb-NO"/>
              </w:rPr>
              <w:lastRenderedPageBreak/>
              <w:t>30’</w:t>
            </w: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p>
          <w:p w:rsidR="00784A71" w:rsidRDefault="00784A71" w:rsidP="009F5844">
            <w:pPr>
              <w:rPr>
                <w:lang w:val="nb-NO"/>
              </w:rPr>
            </w:pPr>
            <w:r>
              <w:rPr>
                <w:lang w:val="nb-NO"/>
              </w:rPr>
              <w:t>20’</w:t>
            </w: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r>
              <w:rPr>
                <w:lang w:val="nb-NO"/>
              </w:rPr>
              <w:t>20</w:t>
            </w: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Default="00784A71" w:rsidP="00784A71">
            <w:pPr>
              <w:rPr>
                <w:lang w:val="nb-NO"/>
              </w:rPr>
            </w:pPr>
          </w:p>
          <w:p w:rsidR="00784A71" w:rsidRPr="00784A71" w:rsidRDefault="00784A71" w:rsidP="00784A71">
            <w:pPr>
              <w:rPr>
                <w:lang w:val="nb-NO"/>
              </w:rPr>
            </w:pPr>
          </w:p>
          <w:p w:rsidR="00784A71" w:rsidRDefault="00784A71" w:rsidP="00784A71">
            <w:pPr>
              <w:rPr>
                <w:lang w:val="nb-NO"/>
              </w:rPr>
            </w:pPr>
          </w:p>
          <w:p w:rsidR="00784A71" w:rsidRDefault="00784A71" w:rsidP="00784A71">
            <w:pPr>
              <w:rPr>
                <w:lang w:val="nb-NO"/>
              </w:rPr>
            </w:pPr>
            <w:r>
              <w:rPr>
                <w:lang w:val="nb-NO"/>
              </w:rPr>
              <w:t>20</w:t>
            </w:r>
          </w:p>
          <w:p w:rsidR="00784A71" w:rsidRP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Pr="00784A71" w:rsidRDefault="00784A71" w:rsidP="00784A71">
            <w:pPr>
              <w:rPr>
                <w:lang w:val="nb-NO"/>
              </w:rPr>
            </w:pPr>
            <w:r>
              <w:rPr>
                <w:lang w:val="nb-NO"/>
              </w:rPr>
              <w:t>20’</w:t>
            </w:r>
          </w:p>
        </w:tc>
      </w:tr>
      <w:tr w:rsidR="009F5844" w:rsidRPr="00CF6B9C" w:rsidTr="00D46EB3">
        <w:tc>
          <w:tcPr>
            <w:tcW w:w="63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881060" w:rsidP="009F5844">
            <w:pPr>
              <w:rPr>
                <w:lang w:val="nb-NO"/>
              </w:rPr>
            </w:pPr>
            <w:r>
              <w:rPr>
                <w:lang w:val="nb-NO"/>
              </w:rPr>
              <w:t>Bài tập</w:t>
            </w:r>
            <w:r w:rsidR="009F5844" w:rsidRPr="00CF6B9C">
              <w:rPr>
                <w:lang w:val="nb-NO"/>
              </w:rPr>
              <w:t xml:space="preserve"> 77 gt trang 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nb-NO"/>
              </w:rPr>
            </w:pPr>
            <w:r>
              <w:rPr>
                <w:lang w:val="nb-NO"/>
              </w:rPr>
              <w:t>5’</w:t>
            </w:r>
          </w:p>
        </w:tc>
      </w:tr>
      <w:tr w:rsidR="009F5844" w:rsidRPr="00CF6B9C" w:rsidTr="00D46EB3">
        <w:tc>
          <w:tcPr>
            <w:tcW w:w="63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881060" w:rsidP="009F5844">
            <w:pPr>
              <w:rPr>
                <w:lang w:val="pt-BR"/>
              </w:rPr>
            </w:pPr>
            <w:r>
              <w:rPr>
                <w:lang w:val="vi-VN"/>
              </w:rPr>
              <w:t>Bài tập</w:t>
            </w:r>
            <w:r w:rsidRPr="00CF6B9C">
              <w:rPr>
                <w:lang w:val="pt-BR"/>
              </w:rPr>
              <w:t xml:space="preserve"> trang 51,52</w:t>
            </w:r>
            <w:r>
              <w:rPr>
                <w:lang w:val="pt-BR"/>
              </w:rPr>
              <w:t xml:space="preserve"> trang 55</w:t>
            </w: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pt-BR"/>
              </w:rPr>
            </w:pPr>
            <w:r>
              <w:rPr>
                <w:lang w:val="pt-BR"/>
              </w:rPr>
              <w:t>5’</w:t>
            </w:r>
          </w:p>
        </w:tc>
      </w:tr>
    </w:tbl>
    <w:p w:rsidR="009F5844" w:rsidRPr="00CF6B9C" w:rsidRDefault="009F5844" w:rsidP="009F5844">
      <w:pPr>
        <w:rPr>
          <w:lang w:val="pt-BR"/>
        </w:rPr>
      </w:pPr>
    </w:p>
    <w:tbl>
      <w:tblPr>
        <w:tblW w:w="1026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7"/>
        <w:gridCol w:w="1176"/>
        <w:gridCol w:w="5427"/>
      </w:tblGrid>
      <w:tr w:rsidR="00242273" w:rsidRPr="00CF6B9C" w:rsidTr="00375EBE">
        <w:tc>
          <w:tcPr>
            <w:tcW w:w="3657"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375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33" w:type="dxa"/>
            <w:gridSpan w:val="2"/>
            <w:shd w:val="clear" w:color="auto" w:fill="auto"/>
          </w:tcPr>
          <w:p w:rsidR="009F5844" w:rsidRPr="00CF6B9C" w:rsidRDefault="009F5844" w:rsidP="009F5844">
            <w:pPr>
              <w:rPr>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Pr="00CF6B9C" w:rsidRDefault="009F5844" w:rsidP="009F5844">
            <w:pPr>
              <w:jc w:val="center"/>
              <w:rPr>
                <w:b/>
                <w:bCs/>
                <w:lang w:val="pt-BR"/>
              </w:rPr>
            </w:pPr>
            <w:r w:rsidRPr="00CF6B9C">
              <w:rPr>
                <w:b/>
                <w:bCs/>
                <w:lang w:val="pt-BR"/>
              </w:rPr>
              <w:t>Nguyễn Thị Huyền Nga</w:t>
            </w:r>
          </w:p>
        </w:tc>
        <w:tc>
          <w:tcPr>
            <w:tcW w:w="5427" w:type="dxa"/>
            <w:shd w:val="clear" w:color="auto" w:fill="auto"/>
          </w:tcPr>
          <w:p w:rsidR="009F5844" w:rsidRPr="00CF6B9C" w:rsidRDefault="009F5844" w:rsidP="009F5844">
            <w:pPr>
              <w:rPr>
                <w:lang w:val="pt-BR"/>
              </w:rPr>
            </w:pPr>
          </w:p>
          <w:p w:rsidR="009F5844" w:rsidRPr="00CF6B9C" w:rsidRDefault="009F5844" w:rsidP="009F5844">
            <w:pPr>
              <w:rPr>
                <w:lang w:val="pt-BR"/>
              </w:rPr>
            </w:pPr>
            <w:r w:rsidRPr="00CF6B9C">
              <w:rPr>
                <w:lang w:val="pt-BR"/>
              </w:rPr>
              <w:t>Tp. Hồ Chí Minh, ngày.....tháng ....năm.....</w:t>
            </w:r>
          </w:p>
          <w:p w:rsidR="009F5844" w:rsidRPr="00CF6B9C" w:rsidRDefault="009F5844" w:rsidP="009F5844">
            <w:pPr>
              <w:jc w:val="center"/>
              <w:rPr>
                <w:b/>
                <w:bCs/>
                <w:lang w:val="pt-BR"/>
              </w:rPr>
            </w:pPr>
            <w:r w:rsidRPr="00CF6B9C">
              <w:rPr>
                <w:lang w:val="pt-BR"/>
              </w:rPr>
              <w:t xml:space="preserve">          </w:t>
            </w:r>
            <w:r w:rsidRPr="00CF6B9C">
              <w:rPr>
                <w:b/>
                <w:lang w:val="pt-BR"/>
              </w:rPr>
              <w:t>Giảng viên</w:t>
            </w:r>
          </w:p>
          <w:p w:rsidR="009F5844" w:rsidRPr="00CF6B9C" w:rsidRDefault="009F5844" w:rsidP="009F5844">
            <w:pPr>
              <w:jc w:val="center"/>
              <w:rPr>
                <w:b/>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rPr>
                <w:lang w:val="pt-BR"/>
              </w:rPr>
            </w:pPr>
          </w:p>
        </w:tc>
      </w:tr>
    </w:tbl>
    <w:p w:rsidR="009F5844" w:rsidRPr="00CF6B9C" w:rsidRDefault="009F5844" w:rsidP="009F5844">
      <w:pPr>
        <w:rPr>
          <w:lang w:val="pt-BR"/>
        </w:rPr>
      </w:pPr>
      <w:r w:rsidRPr="00CF6B9C">
        <w:rPr>
          <w:lang w:val="pt-BR"/>
        </w:rPr>
        <w:br w:type="page"/>
      </w:r>
    </w:p>
    <w:tbl>
      <w:tblPr>
        <w:tblW w:w="0" w:type="auto"/>
        <w:tblLook w:val="01E0" w:firstRow="1" w:lastRow="1" w:firstColumn="1" w:lastColumn="1" w:noHBand="0" w:noVBand="0"/>
      </w:tblPr>
      <w:tblGrid>
        <w:gridCol w:w="3361"/>
        <w:gridCol w:w="5315"/>
      </w:tblGrid>
      <w:tr w:rsidR="009F5844" w:rsidRPr="00CF6B9C" w:rsidTr="009F5844">
        <w:tc>
          <w:tcPr>
            <w:tcW w:w="3755" w:type="dxa"/>
            <w:shd w:val="clear" w:color="auto" w:fill="auto"/>
          </w:tcPr>
          <w:p w:rsidR="009F5844" w:rsidRPr="001F4283" w:rsidRDefault="009F5844" w:rsidP="001F4283">
            <w:pPr>
              <w:rPr>
                <w:lang w:val="vi-VN"/>
              </w:rPr>
            </w:pPr>
            <w:r w:rsidRPr="00CF6B9C">
              <w:rPr>
                <w:lang w:val="pt-BR"/>
              </w:rPr>
              <w:lastRenderedPageBreak/>
              <w:t>Giáo án số:</w:t>
            </w:r>
            <w:r w:rsidR="001F4283">
              <w:rPr>
                <w:lang w:val="vi-VN"/>
              </w:rPr>
              <w:t>17</w:t>
            </w:r>
          </w:p>
        </w:tc>
        <w:tc>
          <w:tcPr>
            <w:tcW w:w="5634" w:type="dxa"/>
            <w:shd w:val="clear" w:color="auto" w:fill="auto"/>
          </w:tcPr>
          <w:p w:rsidR="009F5844" w:rsidRPr="00B00397" w:rsidRDefault="009F5844" w:rsidP="009F5844">
            <w:pPr>
              <w:rPr>
                <w:lang w:val="vi-VN"/>
              </w:rPr>
            </w:pPr>
            <w:r w:rsidRPr="00CF6B9C">
              <w:t>Thời gian thực hiện:</w:t>
            </w:r>
            <w:r w:rsidR="00B00397">
              <w:rPr>
                <w:lang w:val="vi-VN"/>
              </w:rPr>
              <w:t>3 tiết</w:t>
            </w:r>
          </w:p>
          <w:p w:rsidR="00B00397" w:rsidRPr="00163678" w:rsidRDefault="009F5844" w:rsidP="00B00397">
            <w:pPr>
              <w:rPr>
                <w:lang w:val="vi-VN"/>
              </w:rPr>
            </w:pPr>
            <w:r w:rsidRPr="00CF6B9C">
              <w:t>Tên chương</w:t>
            </w:r>
            <w:r w:rsidR="00B00397">
              <w:rPr>
                <w:lang w:val="vi-VN"/>
              </w:rPr>
              <w:t xml:space="preserve">: </w:t>
            </w:r>
            <w:r w:rsidR="00B00397">
              <w:rPr>
                <w:b/>
                <w:bCs/>
                <w:lang w:val="vi-VN"/>
              </w:rPr>
              <w:t xml:space="preserve"> Kim loại kiềm, kim loại kiềm thổ, nhôm</w:t>
            </w:r>
          </w:p>
          <w:p w:rsidR="009F5844" w:rsidRPr="00CF6B9C" w:rsidRDefault="009F5844" w:rsidP="009F5844">
            <w:r w:rsidRPr="00CF6B9C">
              <w:t>Thực hiện ngày........tháng......năm............</w:t>
            </w:r>
          </w:p>
        </w:tc>
      </w:tr>
    </w:tbl>
    <w:p w:rsidR="009F5844" w:rsidRPr="00CF6B9C" w:rsidRDefault="009F5844" w:rsidP="009F5844"/>
    <w:p w:rsidR="009F5844" w:rsidRPr="00CF6B9C" w:rsidRDefault="009F5844" w:rsidP="009F5844">
      <w:pPr>
        <w:jc w:val="center"/>
        <w:rPr>
          <w:b/>
          <w:bCs/>
        </w:rPr>
      </w:pPr>
      <w:r w:rsidRPr="00CF6B9C">
        <w:rPr>
          <w:lang w:val="it-IT"/>
        </w:rPr>
        <w:t xml:space="preserve">Tên bài: </w:t>
      </w:r>
      <w:r w:rsidRPr="00CF6B9C">
        <w:rPr>
          <w:b/>
          <w:bCs/>
        </w:rPr>
        <w:t>KIM LOẠI KIỀM THỔ VÀ HỢP CHẤT QUAN TRỌNG CỦA KIM LOẠI KIỀM THỔ</w:t>
      </w:r>
    </w:p>
    <w:p w:rsidR="00B00397" w:rsidRDefault="009F5844" w:rsidP="00B00397">
      <w:pPr>
        <w:rPr>
          <w:szCs w:val="22"/>
          <w:lang w:val="vi-VN"/>
        </w:rPr>
      </w:pPr>
      <w:r w:rsidRPr="00CF6B9C">
        <w:rPr>
          <w:b/>
          <w:u w:val="single"/>
          <w:lang w:val="it-IT"/>
        </w:rPr>
        <w:t>Mục tiêu của bài:</w:t>
      </w:r>
    </w:p>
    <w:p w:rsidR="009F5844" w:rsidRPr="00B00397" w:rsidRDefault="009F5844" w:rsidP="00B00397">
      <w:pPr>
        <w:rPr>
          <w:szCs w:val="22"/>
          <w:lang w:val="vi-VN"/>
        </w:rPr>
      </w:pPr>
      <w:r w:rsidRPr="00CF6B9C">
        <w:rPr>
          <w:lang w:val="it-IT"/>
        </w:rPr>
        <w:t>Sau khi học xong bài này người học có khả năng:</w:t>
      </w:r>
    </w:p>
    <w:p w:rsidR="009F5844" w:rsidRPr="00CF6B9C" w:rsidRDefault="009F5844" w:rsidP="009F5844">
      <w:pPr>
        <w:jc w:val="both"/>
        <w:outlineLvl w:val="0"/>
      </w:pPr>
      <w:r w:rsidRPr="00DF4A56">
        <w:rPr>
          <w:b/>
          <w:bCs/>
        </w:rPr>
        <w:t>1. Kiến thức:</w:t>
      </w:r>
      <w:r w:rsidRPr="00CF6B9C">
        <w:rPr>
          <w:b/>
          <w:bCs/>
        </w:rPr>
        <w:t xml:space="preserve"> </w:t>
      </w:r>
      <w:r w:rsidRPr="00CF6B9C">
        <w:t xml:space="preserve">HS biết: </w:t>
      </w:r>
    </w:p>
    <w:p w:rsidR="009F5844" w:rsidRPr="00CF6B9C" w:rsidRDefault="009F5844" w:rsidP="009F5844">
      <w:pPr>
        <w:jc w:val="both"/>
        <w:outlineLvl w:val="0"/>
      </w:pPr>
      <w:r w:rsidRPr="00CF6B9C">
        <w:t xml:space="preserve">  - </w:t>
      </w:r>
      <w:r w:rsidR="00B143CD">
        <w:rPr>
          <w:szCs w:val="22"/>
          <w:lang w:val="vi-VN"/>
        </w:rPr>
        <w:t>Nêu</w:t>
      </w:r>
      <w:r w:rsidR="00B143CD" w:rsidRPr="00CB6D3A">
        <w:rPr>
          <w:szCs w:val="22"/>
          <w:lang w:val="it-IT"/>
        </w:rPr>
        <w:t xml:space="preserve"> được</w:t>
      </w:r>
      <w:r w:rsidR="00B143CD" w:rsidRPr="00CF6B9C">
        <w:t xml:space="preserve"> </w:t>
      </w:r>
      <w:r w:rsidR="00B143CD">
        <w:rPr>
          <w:lang w:val="vi-VN"/>
        </w:rPr>
        <w:t>v</w:t>
      </w:r>
      <w:r w:rsidRPr="00CF6B9C">
        <w:t>ị trí, cấu tạo nguyên tử, tính chất của kim loại kiềm thổ.</w:t>
      </w:r>
    </w:p>
    <w:p w:rsidR="009F5844" w:rsidRPr="00CF6B9C" w:rsidRDefault="009F5844" w:rsidP="009F5844">
      <w:pPr>
        <w:jc w:val="both"/>
        <w:outlineLvl w:val="0"/>
      </w:pPr>
      <w:r w:rsidRPr="00CF6B9C">
        <w:t xml:space="preserve"> -</w:t>
      </w:r>
      <w:r w:rsidR="00B143CD">
        <w:rPr>
          <w:lang w:val="vi-VN"/>
        </w:rPr>
        <w:t xml:space="preserve"> </w:t>
      </w:r>
      <w:r w:rsidR="00B143CD">
        <w:rPr>
          <w:szCs w:val="22"/>
          <w:lang w:val="vi-VN"/>
        </w:rPr>
        <w:t>Giải thích được</w:t>
      </w:r>
      <w:r w:rsidR="00B143CD">
        <w:t xml:space="preserve"> </w:t>
      </w:r>
      <w:r w:rsidR="00B143CD">
        <w:rPr>
          <w:lang w:val="vi-VN"/>
        </w:rPr>
        <w:t>n</w:t>
      </w:r>
      <w:r w:rsidRPr="00CF6B9C">
        <w:t>guyên tắc và phương pháp điều chế kim loại kiềm thổ.</w:t>
      </w:r>
    </w:p>
    <w:p w:rsidR="009F5844" w:rsidRPr="00DF4A56" w:rsidRDefault="009F5844" w:rsidP="009F5844">
      <w:pPr>
        <w:jc w:val="both"/>
        <w:outlineLvl w:val="0"/>
      </w:pPr>
      <w:r w:rsidRPr="00DF4A56">
        <w:rPr>
          <w:b/>
          <w:bCs/>
        </w:rPr>
        <w:t xml:space="preserve">2. Kĩ năng: </w:t>
      </w:r>
    </w:p>
    <w:p w:rsidR="009F5844" w:rsidRPr="00B00397" w:rsidRDefault="00B00397" w:rsidP="009F5844">
      <w:pPr>
        <w:jc w:val="both"/>
        <w:outlineLvl w:val="0"/>
        <w:rPr>
          <w:lang w:val="vi-VN"/>
        </w:rPr>
      </w:pPr>
      <w:r>
        <w:t xml:space="preserve"> </w:t>
      </w:r>
      <w:r w:rsidR="009F5844" w:rsidRPr="00CF6B9C">
        <w:t xml:space="preserve">- </w:t>
      </w:r>
      <w:r w:rsidRPr="00CB6D3A">
        <w:rPr>
          <w:szCs w:val="22"/>
          <w:lang w:val="it-IT"/>
        </w:rPr>
        <w:t xml:space="preserve">Viết </w:t>
      </w:r>
      <w:r>
        <w:rPr>
          <w:szCs w:val="22"/>
          <w:lang w:val="vi-VN"/>
        </w:rPr>
        <w:t>được</w:t>
      </w:r>
      <w:r w:rsidRPr="00CB6D3A">
        <w:rPr>
          <w:szCs w:val="22"/>
          <w:lang w:val="it-IT"/>
        </w:rPr>
        <w:t xml:space="preserve"> các phương trình phản ứng hoá học </w:t>
      </w:r>
      <w:r>
        <w:t>và điều chế</w:t>
      </w:r>
      <w:r>
        <w:rPr>
          <w:lang w:val="vi-VN"/>
        </w:rPr>
        <w:t xml:space="preserve"> </w:t>
      </w:r>
      <w:r w:rsidRPr="00CF6B9C">
        <w:t>kim loại kiềm thổ.</w:t>
      </w:r>
    </w:p>
    <w:p w:rsidR="00B00397" w:rsidRDefault="00B00397" w:rsidP="009F5844">
      <w:pPr>
        <w:jc w:val="both"/>
        <w:outlineLvl w:val="0"/>
        <w:rPr>
          <w:lang w:val="vi-VN"/>
        </w:rPr>
      </w:pPr>
      <w:r>
        <w:t xml:space="preserve">- </w:t>
      </w:r>
      <w:r w:rsidRPr="00CF6B9C">
        <w:t xml:space="preserve"> </w:t>
      </w:r>
      <w:r>
        <w:rPr>
          <w:lang w:val="vi-VN"/>
        </w:rPr>
        <w:t>Sử dụng được</w:t>
      </w:r>
      <w:r w:rsidRPr="00CF6B9C">
        <w:t xml:space="preserve"> các hoá chất để làm mềm các loại nước cứng.</w:t>
      </w:r>
    </w:p>
    <w:p w:rsidR="009F5844" w:rsidRPr="00CF6B9C" w:rsidRDefault="009F5844" w:rsidP="009F5844">
      <w:pPr>
        <w:jc w:val="both"/>
        <w:outlineLvl w:val="0"/>
      </w:pPr>
      <w:r w:rsidRPr="00CF6B9C">
        <w:t xml:space="preserve"> - Giải bài tập về kim loại kiềm thổ..</w:t>
      </w:r>
    </w:p>
    <w:p w:rsidR="00407ECF" w:rsidRPr="00B00397" w:rsidRDefault="009F5844" w:rsidP="00B00397">
      <w:pPr>
        <w:jc w:val="both"/>
        <w:outlineLvl w:val="0"/>
      </w:pPr>
      <w:r w:rsidRPr="00DF4A56">
        <w:rPr>
          <w:b/>
          <w:bCs/>
        </w:rPr>
        <w:t>3. Thái độ</w:t>
      </w:r>
      <w:r w:rsidRPr="00CF6B9C">
        <w:rPr>
          <w:b/>
          <w:bCs/>
        </w:rPr>
        <w:t>:</w:t>
      </w:r>
      <w:r w:rsidR="00407ECF" w:rsidRPr="00C167C8">
        <w:rPr>
          <w:color w:val="000000"/>
        </w:rPr>
        <w:t>Sinh viên có</w:t>
      </w:r>
      <w:r w:rsidR="00407ECF" w:rsidRPr="00C167C8">
        <w:rPr>
          <w:color w:val="000000"/>
          <w:lang w:val="vi-VN"/>
        </w:rPr>
        <w:t xml:space="preserve"> </w:t>
      </w:r>
      <w:r w:rsidR="00407ECF" w:rsidRPr="00C167C8">
        <w:rPr>
          <w:bCs/>
          <w:sz w:val="26"/>
          <w:szCs w:val="26"/>
        </w:rPr>
        <w:t>lòng say mê học tập, biết vận dụng những kiến thức được học vào cuộc sống</w:t>
      </w:r>
      <w:r w:rsidR="00407ECF" w:rsidRPr="00C167C8">
        <w:rPr>
          <w:bCs/>
          <w:sz w:val="26"/>
          <w:szCs w:val="26"/>
          <w:lang w:val="vi-VN"/>
        </w:rPr>
        <w:t>, có</w:t>
      </w:r>
      <w:r w:rsidR="00407ECF" w:rsidRPr="00C167C8">
        <w:rPr>
          <w:bCs/>
          <w:sz w:val="26"/>
          <w:szCs w:val="26"/>
        </w:rPr>
        <w:t xml:space="preserve"> </w:t>
      </w:r>
      <w:r w:rsidR="00407ECF" w:rsidRPr="00C167C8">
        <w:rPr>
          <w:color w:val="000000"/>
        </w:rPr>
        <w:t>tư duy khoa học, logic trước các sự vật hiện tượng trong tự nhiên</w:t>
      </w:r>
      <w:r w:rsidR="00407ECF" w:rsidRPr="00C167C8">
        <w:rPr>
          <w:color w:val="000000"/>
          <w:lang w:val="vi-VN"/>
        </w:rPr>
        <w:t>,</w:t>
      </w:r>
      <w:r w:rsidR="00407ECF" w:rsidRPr="00C167C8">
        <w:rPr>
          <w:bCs/>
          <w:sz w:val="26"/>
          <w:szCs w:val="26"/>
        </w:rPr>
        <w:t xml:space="preserve"> có ý thức bảo vệ môi trường và tài</w:t>
      </w:r>
      <w:r w:rsidR="00407ECF" w:rsidRPr="00C167C8">
        <w:rPr>
          <w:color w:val="000000"/>
        </w:rPr>
        <w:t xml:space="preserve"> </w:t>
      </w:r>
      <w:r w:rsidR="00407ECF" w:rsidRPr="00C167C8">
        <w:rPr>
          <w:bCs/>
          <w:sz w:val="26"/>
          <w:szCs w:val="26"/>
        </w:rPr>
        <w:t>nguyên, sử dụng hợp lí tài nguyên.</w:t>
      </w:r>
    </w:p>
    <w:p w:rsidR="009F5844" w:rsidRPr="00CF6B9C" w:rsidRDefault="009F5844" w:rsidP="00407ECF">
      <w:pPr>
        <w:jc w:val="both"/>
        <w:outlineLvl w:val="0"/>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Bảng tuần hoàn, bảng hằng số vật lí của một số kim loại kiềm thổ.Máy chiếu.</w:t>
      </w:r>
    </w:p>
    <w:p w:rsidR="009F5844" w:rsidRPr="00D640A1" w:rsidRDefault="009F5844" w:rsidP="009F5844">
      <w:pPr>
        <w:rPr>
          <w:lang w:val="vi-VN"/>
        </w:rPr>
      </w:pPr>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50"/>
        <w:gridCol w:w="2880"/>
        <w:gridCol w:w="2104"/>
        <w:gridCol w:w="686"/>
      </w:tblGrid>
      <w:tr w:rsidR="009F5844" w:rsidRPr="00CF6B9C" w:rsidTr="00D46EB3">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4050"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984"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D46EB3">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4050"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210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686"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D46EB3">
        <w:tc>
          <w:tcPr>
            <w:tcW w:w="72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de-DE"/>
              </w:rPr>
            </w:pPr>
            <w:r>
              <w:rPr>
                <w:lang w:val="de-DE"/>
              </w:rPr>
              <w:t>5‘</w:t>
            </w:r>
          </w:p>
        </w:tc>
      </w:tr>
      <w:tr w:rsidR="009F5844" w:rsidRPr="00CF6B9C" w:rsidTr="00D46EB3">
        <w:tc>
          <w:tcPr>
            <w:tcW w:w="72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nb-NO"/>
              </w:rPr>
            </w:pPr>
            <w:r w:rsidRPr="00CF6B9C">
              <w:rPr>
                <w:b/>
                <w:bCs/>
                <w:u w:val="single"/>
                <w:lang w:val="nb-NO"/>
              </w:rPr>
              <w:t>Giảng bài mới</w:t>
            </w:r>
          </w:p>
          <w:p w:rsidR="00B00397" w:rsidRPr="00B00397" w:rsidRDefault="00B00397" w:rsidP="00B00397">
            <w:pPr>
              <w:pStyle w:val="NoSpacing"/>
              <w:ind w:left="-79"/>
              <w:rPr>
                <w:b/>
                <w:bCs/>
                <w:sz w:val="24"/>
                <w:szCs w:val="24"/>
                <w:u w:val="single"/>
              </w:rPr>
            </w:pPr>
            <w:r w:rsidRPr="00B00397">
              <w:rPr>
                <w:b/>
                <w:bCs/>
                <w:sz w:val="24"/>
                <w:szCs w:val="24"/>
                <w:u w:val="single"/>
              </w:rPr>
              <w:t xml:space="preserve">A. </w:t>
            </w:r>
            <w:r w:rsidRPr="00B00397">
              <w:rPr>
                <w:b/>
                <w:bCs/>
                <w:u w:val="single"/>
                <w:lang w:val="vi-VN"/>
              </w:rPr>
              <w:t>Kim loại kiềm</w:t>
            </w:r>
            <w:r>
              <w:rPr>
                <w:b/>
                <w:bCs/>
                <w:u w:val="single"/>
                <w:lang w:val="vi-VN"/>
              </w:rPr>
              <w:t xml:space="preserve"> thổ</w:t>
            </w:r>
          </w:p>
          <w:p w:rsidR="009F5844" w:rsidRPr="00A269CA" w:rsidRDefault="00B00397" w:rsidP="00A269CA">
            <w:pPr>
              <w:pStyle w:val="NoSpacing"/>
              <w:ind w:left="-79"/>
              <w:rPr>
                <w:sz w:val="24"/>
                <w:szCs w:val="24"/>
                <w:lang w:val="vi-VN"/>
              </w:rPr>
            </w:pPr>
            <w:r w:rsidRPr="0021656F">
              <w:rPr>
                <w:bCs/>
                <w:sz w:val="24"/>
                <w:szCs w:val="24"/>
              </w:rPr>
              <w:t xml:space="preserve">I. </w:t>
            </w:r>
            <w:r w:rsidRPr="0021656F">
              <w:rPr>
                <w:bCs/>
                <w:sz w:val="24"/>
                <w:szCs w:val="24"/>
                <w:lang w:val="vi-VN"/>
              </w:rPr>
              <w:t>Vị trí cấu tạo</w:t>
            </w:r>
          </w:p>
          <w:p w:rsidR="00B00397" w:rsidRDefault="00B00397" w:rsidP="00B00397">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9F5844" w:rsidRPr="00CF6B9C" w:rsidRDefault="009F5844" w:rsidP="009F5844">
            <w:pPr>
              <w:pStyle w:val="NoSpacing"/>
              <w:ind w:left="-70"/>
              <w:rPr>
                <w:sz w:val="24"/>
                <w:szCs w:val="24"/>
                <w:lang w:val="pt-BR"/>
              </w:rPr>
            </w:pPr>
            <w:r w:rsidRPr="00CF6B9C">
              <w:rPr>
                <w:sz w:val="24"/>
                <w:szCs w:val="24"/>
                <w:lang w:val="pt-BR"/>
              </w:rPr>
              <w:t>- Màu trắng bạc, có thể dát mỏng.</w:t>
            </w:r>
          </w:p>
          <w:p w:rsidR="009F5844" w:rsidRPr="00CF6B9C" w:rsidRDefault="009F5844" w:rsidP="009F5844">
            <w:pPr>
              <w:pStyle w:val="NoSpacing"/>
              <w:ind w:left="-70"/>
              <w:rPr>
                <w:sz w:val="24"/>
                <w:szCs w:val="24"/>
                <w:lang w:val="pt-BR"/>
              </w:rPr>
            </w:pPr>
            <w:r w:rsidRPr="00CF6B9C">
              <w:rPr>
                <w:sz w:val="24"/>
                <w:szCs w:val="24"/>
                <w:lang w:val="pt-BR"/>
              </w:rPr>
              <w:t>- Khối lượng riêng nhỏ Tương đối mềm.</w:t>
            </w:r>
          </w:p>
          <w:p w:rsidR="00B00397" w:rsidRPr="0021656F" w:rsidRDefault="00B00397" w:rsidP="00B00397">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rsidR="009F5844" w:rsidRPr="00CF6B9C" w:rsidRDefault="009F5844" w:rsidP="009F5844">
            <w:pPr>
              <w:pStyle w:val="NoSpacing"/>
              <w:ind w:left="-79"/>
              <w:rPr>
                <w:sz w:val="24"/>
                <w:szCs w:val="24"/>
                <w:lang w:val="pt-BR"/>
              </w:rPr>
            </w:pPr>
            <w:r w:rsidRPr="00CF6B9C">
              <w:rPr>
                <w:sz w:val="24"/>
                <w:szCs w:val="24"/>
                <w:lang w:val="pt-BR"/>
              </w:rPr>
              <w:t>- Tính khử mạnh.</w:t>
            </w:r>
          </w:p>
          <w:p w:rsidR="009F5844" w:rsidRPr="00CF6B9C" w:rsidRDefault="009F5844" w:rsidP="009F5844">
            <w:pPr>
              <w:pStyle w:val="NoSpacing"/>
              <w:ind w:left="-79"/>
              <w:jc w:val="center"/>
              <w:rPr>
                <w:sz w:val="24"/>
                <w:szCs w:val="24"/>
                <w:lang w:val="pt-BR"/>
              </w:rPr>
            </w:pPr>
            <w:r w:rsidRPr="00CF6B9C">
              <w:rPr>
                <w:sz w:val="24"/>
                <w:szCs w:val="24"/>
                <w:lang w:val="pt-BR"/>
              </w:rPr>
              <w:t>M → M</w:t>
            </w:r>
            <w:r w:rsidRPr="00CF6B9C">
              <w:rPr>
                <w:sz w:val="24"/>
                <w:szCs w:val="24"/>
                <w:vertAlign w:val="superscript"/>
                <w:lang w:val="pt-BR"/>
              </w:rPr>
              <w:t>2+</w:t>
            </w:r>
            <w:r w:rsidRPr="00CF6B9C">
              <w:rPr>
                <w:sz w:val="24"/>
                <w:szCs w:val="24"/>
                <w:lang w:val="pt-BR"/>
              </w:rPr>
              <w:t xml:space="preserve"> + 2e</w:t>
            </w:r>
          </w:p>
          <w:p w:rsidR="009F5844" w:rsidRPr="00CF6B9C" w:rsidRDefault="009F5844" w:rsidP="009F5844">
            <w:pPr>
              <w:pStyle w:val="NoSpacing"/>
              <w:ind w:left="-79"/>
              <w:rPr>
                <w:sz w:val="24"/>
                <w:szCs w:val="24"/>
                <w:lang w:val="pt-BR"/>
              </w:rPr>
            </w:pPr>
            <w:r w:rsidRPr="00CF6B9C">
              <w:rPr>
                <w:sz w:val="24"/>
                <w:szCs w:val="24"/>
                <w:lang w:val="pt-BR"/>
              </w:rPr>
              <w:t>- Số oxi hoá +2.</w:t>
            </w:r>
          </w:p>
          <w:p w:rsidR="009F5844" w:rsidRPr="00CF6B9C" w:rsidRDefault="009F5844" w:rsidP="009F5844">
            <w:pPr>
              <w:pStyle w:val="NoSpacing"/>
              <w:ind w:left="-79"/>
              <w:rPr>
                <w:b/>
                <w:bCs/>
                <w:sz w:val="24"/>
                <w:szCs w:val="24"/>
              </w:rPr>
            </w:pPr>
            <w:r w:rsidRPr="00CF6B9C">
              <w:rPr>
                <w:b/>
                <w:bCs/>
                <w:sz w:val="24"/>
                <w:szCs w:val="24"/>
              </w:rPr>
              <w:t xml:space="preserve">1. </w:t>
            </w:r>
            <w:r w:rsidRPr="00CF6B9C">
              <w:rPr>
                <w:b/>
                <w:bCs/>
                <w:sz w:val="24"/>
                <w:szCs w:val="24"/>
                <w:u w:val="single"/>
              </w:rPr>
              <w:t>Tác dụng với phi kim</w:t>
            </w:r>
            <w:r w:rsidRPr="00CF6B9C">
              <w:rPr>
                <w:b/>
                <w:bCs/>
                <w:sz w:val="24"/>
                <w:szCs w:val="24"/>
              </w:rPr>
              <w:t xml:space="preserve"> </w:t>
            </w:r>
          </w:p>
          <w:p w:rsidR="009F5844" w:rsidRPr="00CF6B9C" w:rsidRDefault="009F5844" w:rsidP="009F5844">
            <w:pPr>
              <w:pStyle w:val="NoSpacing"/>
              <w:ind w:left="-79"/>
              <w:jc w:val="center"/>
              <w:rPr>
                <w:sz w:val="24"/>
                <w:szCs w:val="24"/>
              </w:rPr>
            </w:pPr>
            <w:r w:rsidRPr="00CF6B9C">
              <w:rPr>
                <w:sz w:val="24"/>
                <w:szCs w:val="24"/>
              </w:rPr>
              <w:object w:dxaOrig="1960" w:dyaOrig="432">
                <v:shape id="_x0000_i1036" type="#_x0000_t75" style="width:99pt;height:22.5pt" o:ole="">
                  <v:imagedata r:id="rId31" o:title=""/>
                </v:shape>
                <o:OLEObject Type="Embed" ProgID="Unknown" ShapeID="_x0000_i1036" DrawAspect="Content" ObjectID="_1581850621" r:id="rId32"/>
              </w:object>
            </w:r>
          </w:p>
          <w:p w:rsidR="009F5844" w:rsidRPr="00CF6B9C" w:rsidRDefault="009F5844" w:rsidP="009F5844">
            <w:pPr>
              <w:pStyle w:val="NoSpacing"/>
              <w:ind w:left="-79"/>
              <w:rPr>
                <w:b/>
                <w:bCs/>
                <w:sz w:val="24"/>
                <w:szCs w:val="24"/>
              </w:rPr>
            </w:pPr>
            <w:r w:rsidRPr="00CF6B9C">
              <w:rPr>
                <w:b/>
                <w:bCs/>
                <w:sz w:val="24"/>
                <w:szCs w:val="24"/>
              </w:rPr>
              <w:t xml:space="preserve">2. </w:t>
            </w:r>
            <w:r w:rsidRPr="00CF6B9C">
              <w:rPr>
                <w:b/>
                <w:bCs/>
                <w:sz w:val="24"/>
                <w:szCs w:val="24"/>
                <w:u w:val="single"/>
              </w:rPr>
              <w:t>Tác dụng với axit</w:t>
            </w:r>
          </w:p>
          <w:p w:rsidR="009F5844" w:rsidRPr="00CF6B9C" w:rsidRDefault="009F5844" w:rsidP="009F5844">
            <w:pPr>
              <w:pStyle w:val="NoSpacing"/>
              <w:ind w:left="-79"/>
              <w:rPr>
                <w:b/>
                <w:bCs/>
                <w:i/>
                <w:iCs/>
                <w:sz w:val="24"/>
                <w:szCs w:val="24"/>
              </w:rPr>
            </w:pPr>
            <w:r w:rsidRPr="00CF6B9C">
              <w:rPr>
                <w:b/>
                <w:bCs/>
                <w:i/>
                <w:iCs/>
                <w:sz w:val="24"/>
                <w:szCs w:val="24"/>
              </w:rPr>
              <w:t>a) Với HCl, H</w:t>
            </w:r>
            <w:r w:rsidRPr="00CF6B9C">
              <w:rPr>
                <w:b/>
                <w:bCs/>
                <w:i/>
                <w:iCs/>
                <w:sz w:val="24"/>
                <w:szCs w:val="24"/>
                <w:vertAlign w:val="subscript"/>
              </w:rPr>
              <w:t>2</w:t>
            </w:r>
            <w:r w:rsidRPr="00CF6B9C">
              <w:rPr>
                <w:b/>
                <w:bCs/>
                <w:i/>
                <w:iCs/>
                <w:sz w:val="24"/>
                <w:szCs w:val="24"/>
              </w:rPr>
              <w:t>SO</w:t>
            </w:r>
            <w:r w:rsidRPr="00CF6B9C">
              <w:rPr>
                <w:b/>
                <w:bCs/>
                <w:i/>
                <w:iCs/>
                <w:sz w:val="24"/>
                <w:szCs w:val="24"/>
                <w:vertAlign w:val="subscript"/>
              </w:rPr>
              <w:t>4</w:t>
            </w:r>
            <w:r w:rsidRPr="00CF6B9C">
              <w:rPr>
                <w:b/>
                <w:bCs/>
                <w:i/>
                <w:iCs/>
                <w:sz w:val="24"/>
                <w:szCs w:val="24"/>
              </w:rPr>
              <w:t xml:space="preserve"> loãng</w:t>
            </w:r>
          </w:p>
          <w:p w:rsidR="009F5844" w:rsidRPr="00CF6B9C" w:rsidRDefault="009F5844" w:rsidP="009F5844">
            <w:pPr>
              <w:pStyle w:val="NoSpacing"/>
              <w:ind w:left="-79"/>
              <w:jc w:val="center"/>
              <w:rPr>
                <w:sz w:val="24"/>
                <w:szCs w:val="24"/>
              </w:rPr>
            </w:pPr>
            <w:r w:rsidRPr="00CF6B9C">
              <w:rPr>
                <w:sz w:val="24"/>
                <w:szCs w:val="24"/>
              </w:rPr>
              <w:object w:dxaOrig="2860" w:dyaOrig="432">
                <v:shape id="_x0000_i1037" type="#_x0000_t75" style="width:142.5pt;height:22.5pt" o:ole="">
                  <v:imagedata r:id="rId33" o:title=""/>
                </v:shape>
                <o:OLEObject Type="Embed" ProgID="Unknown" ShapeID="_x0000_i1037" DrawAspect="Content" ObjectID="_1581850622" r:id="rId34"/>
              </w:object>
            </w:r>
          </w:p>
          <w:p w:rsidR="009F5844" w:rsidRPr="00CF6B9C" w:rsidRDefault="009F5844" w:rsidP="009F5844">
            <w:pPr>
              <w:pStyle w:val="NoSpacing"/>
              <w:ind w:left="-79"/>
              <w:rPr>
                <w:b/>
                <w:bCs/>
                <w:i/>
                <w:iCs/>
                <w:sz w:val="24"/>
                <w:szCs w:val="24"/>
              </w:rPr>
            </w:pPr>
            <w:r w:rsidRPr="00CF6B9C">
              <w:rPr>
                <w:b/>
                <w:bCs/>
                <w:i/>
                <w:iCs/>
                <w:sz w:val="24"/>
                <w:szCs w:val="24"/>
              </w:rPr>
              <w:t>b) Với HNO</w:t>
            </w:r>
            <w:r w:rsidRPr="00CF6B9C">
              <w:rPr>
                <w:b/>
                <w:bCs/>
                <w:i/>
                <w:iCs/>
                <w:sz w:val="24"/>
                <w:szCs w:val="24"/>
                <w:vertAlign w:val="subscript"/>
              </w:rPr>
              <w:t>3</w:t>
            </w:r>
            <w:r w:rsidRPr="00CF6B9C">
              <w:rPr>
                <w:b/>
                <w:bCs/>
                <w:i/>
                <w:iCs/>
                <w:sz w:val="24"/>
                <w:szCs w:val="24"/>
              </w:rPr>
              <w:t>, H</w:t>
            </w:r>
            <w:r w:rsidRPr="00CF6B9C">
              <w:rPr>
                <w:b/>
                <w:bCs/>
                <w:i/>
                <w:iCs/>
                <w:sz w:val="24"/>
                <w:szCs w:val="24"/>
                <w:vertAlign w:val="subscript"/>
              </w:rPr>
              <w:t>2</w:t>
            </w:r>
            <w:r w:rsidRPr="00CF6B9C">
              <w:rPr>
                <w:b/>
                <w:bCs/>
                <w:i/>
                <w:iCs/>
                <w:sz w:val="24"/>
                <w:szCs w:val="24"/>
              </w:rPr>
              <w:t>SO</w:t>
            </w:r>
            <w:r w:rsidRPr="00CF6B9C">
              <w:rPr>
                <w:b/>
                <w:bCs/>
                <w:i/>
                <w:iCs/>
                <w:sz w:val="24"/>
                <w:szCs w:val="24"/>
                <w:vertAlign w:val="subscript"/>
              </w:rPr>
              <w:t>4</w:t>
            </w:r>
            <w:r w:rsidRPr="00CF6B9C">
              <w:rPr>
                <w:b/>
                <w:bCs/>
                <w:i/>
                <w:iCs/>
                <w:sz w:val="24"/>
                <w:szCs w:val="24"/>
              </w:rPr>
              <w:t xml:space="preserve"> đặc</w:t>
            </w:r>
          </w:p>
          <w:p w:rsidR="009F5844" w:rsidRPr="00CF6B9C" w:rsidRDefault="009F5844" w:rsidP="009F5844">
            <w:pPr>
              <w:pStyle w:val="NoSpacing"/>
              <w:ind w:left="-79"/>
              <w:rPr>
                <w:sz w:val="24"/>
                <w:szCs w:val="24"/>
              </w:rPr>
            </w:pPr>
            <w:r w:rsidRPr="00CF6B9C">
              <w:rPr>
                <w:sz w:val="24"/>
                <w:szCs w:val="24"/>
              </w:rPr>
              <w:object w:dxaOrig="5316" w:dyaOrig="468">
                <v:shape id="_x0000_i1038" type="#_x0000_t75" style="width:196.5pt;height:17.25pt" o:ole="">
                  <v:imagedata r:id="rId35" o:title=""/>
                </v:shape>
                <o:OLEObject Type="Embed" ProgID="Unknown" ShapeID="_x0000_i1038" DrawAspect="Content" ObjectID="_1581850623" r:id="rId36"/>
              </w:object>
            </w:r>
            <w:r w:rsidRPr="00CF6B9C">
              <w:rPr>
                <w:sz w:val="24"/>
                <w:szCs w:val="24"/>
              </w:rPr>
              <w:object w:dxaOrig="4368" w:dyaOrig="464">
                <v:shape id="_x0000_i1039" type="#_x0000_t75" style="width:195.75pt;height:18.75pt" o:ole="">
                  <v:imagedata r:id="rId37" o:title=""/>
                </v:shape>
                <o:OLEObject Type="Embed" ProgID="Unknown" ShapeID="_x0000_i1039" DrawAspect="Content" ObjectID="_1581850624" r:id="rId38"/>
              </w:object>
            </w:r>
            <w:r w:rsidRPr="00CF6B9C">
              <w:rPr>
                <w:b/>
                <w:bCs/>
                <w:sz w:val="24"/>
                <w:szCs w:val="24"/>
              </w:rPr>
              <w:t xml:space="preserve">3. </w:t>
            </w:r>
            <w:r w:rsidRPr="00CF6B9C">
              <w:rPr>
                <w:b/>
                <w:bCs/>
                <w:sz w:val="24"/>
                <w:szCs w:val="24"/>
                <w:u w:val="single"/>
              </w:rPr>
              <w:t>Tác dụng với nước</w:t>
            </w:r>
            <w:r w:rsidRPr="00CF6B9C">
              <w:rPr>
                <w:b/>
                <w:bCs/>
                <w:sz w:val="24"/>
                <w:szCs w:val="24"/>
              </w:rPr>
              <w:t>:</w:t>
            </w:r>
            <w:r w:rsidRPr="00CF6B9C">
              <w:rPr>
                <w:sz w:val="24"/>
                <w:szCs w:val="24"/>
              </w:rPr>
              <w:t xml:space="preserve"> Ở nhiệt độ thường Be Mg không khử được nước</w:t>
            </w:r>
          </w:p>
          <w:p w:rsidR="009F5844" w:rsidRPr="00CF6B9C" w:rsidRDefault="009F5844" w:rsidP="009F5844">
            <w:pPr>
              <w:pStyle w:val="NoSpacing"/>
              <w:ind w:left="-79"/>
              <w:jc w:val="center"/>
              <w:rPr>
                <w:sz w:val="24"/>
                <w:szCs w:val="24"/>
              </w:rPr>
            </w:pPr>
            <w:r w:rsidRPr="00CF6B9C">
              <w:rPr>
                <w:sz w:val="24"/>
                <w:szCs w:val="24"/>
              </w:rPr>
              <w:t>Ca  + 2H</w:t>
            </w:r>
            <w:r w:rsidRPr="00CF6B9C">
              <w:rPr>
                <w:sz w:val="24"/>
                <w:szCs w:val="24"/>
                <w:vertAlign w:val="subscript"/>
              </w:rPr>
              <w:t>2</w:t>
            </w:r>
            <w:r w:rsidRPr="00CF6B9C">
              <w:rPr>
                <w:sz w:val="24"/>
                <w:szCs w:val="24"/>
              </w:rPr>
              <w:t>O → Ca(OH)</w:t>
            </w:r>
            <w:r w:rsidRPr="00CF6B9C">
              <w:rPr>
                <w:sz w:val="24"/>
                <w:szCs w:val="24"/>
                <w:vertAlign w:val="subscript"/>
              </w:rPr>
              <w:t>2</w:t>
            </w:r>
            <w:r w:rsidRPr="00CF6B9C">
              <w:rPr>
                <w:sz w:val="24"/>
                <w:szCs w:val="24"/>
              </w:rPr>
              <w:t xml:space="preserve"> + H</w:t>
            </w:r>
            <w:r w:rsidRPr="00CF6B9C">
              <w:rPr>
                <w:sz w:val="24"/>
                <w:szCs w:val="24"/>
                <w:vertAlign w:val="subscript"/>
              </w:rPr>
              <w:t>2</w:t>
            </w:r>
            <w:r w:rsidRPr="00CF6B9C">
              <w:rPr>
                <w:sz w:val="24"/>
                <w:szCs w:val="24"/>
              </w:rPr>
              <w:t>↑</w:t>
            </w:r>
          </w:p>
          <w:p w:rsidR="00B00397" w:rsidRPr="00CF6B9C" w:rsidRDefault="00B00397" w:rsidP="00B00397">
            <w:pPr>
              <w:pStyle w:val="NoSpacing"/>
              <w:ind w:left="-79"/>
              <w:rPr>
                <w:b/>
                <w:bCs/>
                <w:sz w:val="24"/>
                <w:szCs w:val="24"/>
              </w:rPr>
            </w:pPr>
            <w:r w:rsidRPr="00CF6B9C">
              <w:rPr>
                <w:b/>
                <w:bCs/>
                <w:sz w:val="24"/>
                <w:szCs w:val="24"/>
              </w:rPr>
              <w:t xml:space="preserve">B. </w:t>
            </w:r>
            <w:r>
              <w:rPr>
                <w:b/>
                <w:bCs/>
                <w:sz w:val="24"/>
                <w:szCs w:val="24"/>
                <w:lang w:val="vi-VN"/>
              </w:rPr>
              <w:t xml:space="preserve">Một số hợp chất quan trọng của </w:t>
            </w:r>
            <w:r>
              <w:rPr>
                <w:b/>
                <w:bCs/>
                <w:sz w:val="24"/>
                <w:szCs w:val="24"/>
                <w:lang w:val="vi-VN"/>
              </w:rPr>
              <w:lastRenderedPageBreak/>
              <w:t>Canxi</w:t>
            </w:r>
          </w:p>
          <w:p w:rsidR="009F5844" w:rsidRPr="00CF6B9C" w:rsidRDefault="009F5844" w:rsidP="009F5844">
            <w:pPr>
              <w:pStyle w:val="NoSpacing"/>
              <w:ind w:left="-79"/>
              <w:rPr>
                <w:b/>
                <w:bCs/>
                <w:sz w:val="24"/>
                <w:szCs w:val="24"/>
              </w:rPr>
            </w:pPr>
            <w:r w:rsidRPr="00CF6B9C">
              <w:rPr>
                <w:b/>
                <w:bCs/>
                <w:sz w:val="24"/>
                <w:szCs w:val="24"/>
              </w:rPr>
              <w:t xml:space="preserve">1. </w:t>
            </w:r>
            <w:r w:rsidRPr="00CF6B9C">
              <w:rPr>
                <w:b/>
                <w:bCs/>
                <w:sz w:val="24"/>
                <w:szCs w:val="24"/>
                <w:u w:val="single"/>
              </w:rPr>
              <w:t>Canxi hiđroxit(</w:t>
            </w:r>
            <w:r w:rsidRPr="00CF6B9C">
              <w:rPr>
                <w:sz w:val="24"/>
                <w:szCs w:val="24"/>
              </w:rPr>
              <w:t>vôi tôi, Nước vôi,)</w:t>
            </w:r>
          </w:p>
          <w:p w:rsidR="009F5844" w:rsidRPr="00CF6B9C" w:rsidRDefault="009F5844" w:rsidP="009F5844">
            <w:pPr>
              <w:pStyle w:val="NoSpacing"/>
              <w:ind w:left="-79"/>
              <w:rPr>
                <w:sz w:val="24"/>
                <w:szCs w:val="24"/>
              </w:rPr>
            </w:pPr>
            <w:r w:rsidRPr="00CF6B9C">
              <w:rPr>
                <w:sz w:val="24"/>
                <w:szCs w:val="24"/>
              </w:rPr>
              <w:t>- Hấp thụ dễ dàng khí CO</w:t>
            </w:r>
            <w:r w:rsidRPr="00CF6B9C">
              <w:rPr>
                <w:sz w:val="24"/>
                <w:szCs w:val="24"/>
                <w:vertAlign w:val="subscript"/>
              </w:rPr>
              <w:t>2</w:t>
            </w:r>
            <w:r w:rsidRPr="00CF6B9C">
              <w:rPr>
                <w:sz w:val="24"/>
                <w:szCs w:val="24"/>
              </w:rPr>
              <w:t>:</w:t>
            </w:r>
          </w:p>
          <w:p w:rsidR="009F5844" w:rsidRPr="00CF6B9C" w:rsidRDefault="009F5844" w:rsidP="009F5844">
            <w:pPr>
              <w:pStyle w:val="NoSpacing"/>
              <w:ind w:left="-79"/>
              <w:jc w:val="center"/>
              <w:rPr>
                <w:sz w:val="24"/>
                <w:szCs w:val="24"/>
                <w:lang w:val="pt-BR"/>
              </w:rPr>
            </w:pPr>
            <w:r w:rsidRPr="00CF6B9C">
              <w:rPr>
                <w:sz w:val="24"/>
                <w:szCs w:val="24"/>
                <w:lang w:val="pt-BR"/>
              </w:rPr>
              <w:t>CO</w:t>
            </w:r>
            <w:r w:rsidRPr="00CF6B9C">
              <w:rPr>
                <w:sz w:val="24"/>
                <w:szCs w:val="24"/>
                <w:vertAlign w:val="subscript"/>
                <w:lang w:val="pt-BR"/>
              </w:rPr>
              <w:t>2</w:t>
            </w:r>
            <w:r w:rsidRPr="00CF6B9C">
              <w:rPr>
                <w:sz w:val="24"/>
                <w:szCs w:val="24"/>
                <w:lang w:val="pt-BR"/>
              </w:rPr>
              <w:t xml:space="preserve"> + Ca(OH)</w:t>
            </w:r>
            <w:r w:rsidRPr="00CF6B9C">
              <w:rPr>
                <w:sz w:val="24"/>
                <w:szCs w:val="24"/>
                <w:vertAlign w:val="subscript"/>
                <w:lang w:val="pt-BR"/>
              </w:rPr>
              <w:t>2</w:t>
            </w:r>
            <w:r w:rsidRPr="00CF6B9C">
              <w:rPr>
                <w:sz w:val="24"/>
                <w:szCs w:val="24"/>
                <w:lang w:val="pt-BR"/>
              </w:rPr>
              <w:t xml:space="preserve"> → CaCO</w:t>
            </w:r>
            <w:r w:rsidRPr="00CF6B9C">
              <w:rPr>
                <w:sz w:val="24"/>
                <w:szCs w:val="24"/>
                <w:vertAlign w:val="subscript"/>
                <w:lang w:val="pt-BR"/>
              </w:rPr>
              <w:t>3</w:t>
            </w:r>
            <w:r w:rsidRPr="00CF6B9C">
              <w:rPr>
                <w:sz w:val="24"/>
                <w:szCs w:val="24"/>
                <w:lang w:val="pt-BR"/>
              </w:rPr>
              <w:t>↓ + H</w:t>
            </w:r>
            <w:r w:rsidRPr="00CF6B9C">
              <w:rPr>
                <w:sz w:val="24"/>
                <w:szCs w:val="24"/>
                <w:vertAlign w:val="subscript"/>
                <w:lang w:val="pt-BR"/>
              </w:rPr>
              <w:t>2</w:t>
            </w:r>
            <w:r w:rsidRPr="00CF6B9C">
              <w:rPr>
                <w:sz w:val="24"/>
                <w:szCs w:val="24"/>
                <w:lang w:val="pt-BR"/>
              </w:rPr>
              <w:t xml:space="preserve">O </w:t>
            </w:r>
          </w:p>
          <w:p w:rsidR="009F5844" w:rsidRPr="00CF6B9C" w:rsidRDefault="009F5844" w:rsidP="009F5844">
            <w:pPr>
              <w:pStyle w:val="NoSpacing"/>
              <w:ind w:left="-79"/>
              <w:jc w:val="center"/>
              <w:rPr>
                <w:sz w:val="24"/>
                <w:szCs w:val="24"/>
                <w:lang w:val="pt-BR"/>
              </w:rPr>
            </w:pPr>
            <w:r w:rsidRPr="00CF6B9C">
              <w:rPr>
                <w:sz w:val="24"/>
                <w:szCs w:val="24"/>
              </w:rPr>
              <w:sym w:font="Wingdings 3" w:char="F0CA"/>
            </w:r>
            <w:r w:rsidRPr="00CF6B9C">
              <w:rPr>
                <w:sz w:val="24"/>
                <w:szCs w:val="24"/>
                <w:lang w:val="pt-BR"/>
              </w:rPr>
              <w:t xml:space="preserve"> nhận biết khí CO</w:t>
            </w:r>
            <w:r w:rsidRPr="00CF6B9C">
              <w:rPr>
                <w:sz w:val="24"/>
                <w:szCs w:val="24"/>
                <w:vertAlign w:val="subscript"/>
                <w:lang w:val="pt-BR"/>
              </w:rPr>
              <w:t>2</w:t>
            </w:r>
          </w:p>
          <w:p w:rsidR="009F5844" w:rsidRPr="00CF6B9C" w:rsidRDefault="009F5844" w:rsidP="009F5844">
            <w:pPr>
              <w:pStyle w:val="NoSpacing"/>
              <w:ind w:left="-79"/>
              <w:rPr>
                <w:b/>
                <w:bCs/>
                <w:sz w:val="24"/>
                <w:szCs w:val="24"/>
                <w:lang w:val="pt-BR"/>
              </w:rPr>
            </w:pPr>
            <w:r w:rsidRPr="00CF6B9C">
              <w:rPr>
                <w:b/>
                <w:bCs/>
                <w:sz w:val="24"/>
                <w:szCs w:val="24"/>
                <w:lang w:val="pt-BR"/>
              </w:rPr>
              <w:t xml:space="preserve">2. </w:t>
            </w:r>
            <w:r w:rsidRPr="00CF6B9C">
              <w:rPr>
                <w:b/>
                <w:bCs/>
                <w:sz w:val="24"/>
                <w:szCs w:val="24"/>
                <w:u w:val="single"/>
                <w:lang w:val="pt-BR"/>
              </w:rPr>
              <w:t>Canxi cacbonat(đá vôi)</w:t>
            </w:r>
          </w:p>
          <w:p w:rsidR="009F5844" w:rsidRPr="00CF6B9C" w:rsidRDefault="009F5844" w:rsidP="009F5844">
            <w:pPr>
              <w:pStyle w:val="NoSpacing"/>
              <w:ind w:left="-79"/>
              <w:jc w:val="center"/>
              <w:rPr>
                <w:sz w:val="24"/>
                <w:szCs w:val="24"/>
              </w:rPr>
            </w:pPr>
            <w:r w:rsidRPr="00CF6B9C">
              <w:rPr>
                <w:sz w:val="24"/>
                <w:szCs w:val="24"/>
              </w:rPr>
              <w:object w:dxaOrig="2304" w:dyaOrig="423">
                <v:shape id="_x0000_i1040" type="#_x0000_t75" style="width:115.5pt;height:22.5pt" o:ole="">
                  <v:imagedata r:id="rId39" o:title=""/>
                </v:shape>
                <o:OLEObject Type="Embed" ProgID="Unknown" ShapeID="_x0000_i1040" DrawAspect="Content" ObjectID="_1581850625" r:id="rId40"/>
              </w:object>
            </w:r>
          </w:p>
          <w:p w:rsidR="009F5844" w:rsidRPr="00CF6B9C" w:rsidRDefault="009F5844" w:rsidP="00A269CA">
            <w:pPr>
              <w:pStyle w:val="NoSpacing"/>
              <w:rPr>
                <w:sz w:val="24"/>
                <w:szCs w:val="24"/>
              </w:rPr>
            </w:pPr>
            <w:r w:rsidRPr="00CF6B9C">
              <w:rPr>
                <w:sz w:val="24"/>
                <w:szCs w:val="24"/>
              </w:rPr>
              <w:object w:dxaOrig="3524" w:dyaOrig="420">
                <v:shape id="_x0000_i1041" type="#_x0000_t75" style="width:176.25pt;height:22.5pt" o:ole="">
                  <v:imagedata r:id="rId41" o:title=""/>
                </v:shape>
                <o:OLEObject Type="Embed" ProgID="Unknown" ShapeID="_x0000_i1041" DrawAspect="Content" ObjectID="_1581850626" r:id="rId42"/>
              </w:object>
            </w:r>
          </w:p>
          <w:p w:rsidR="009F5844" w:rsidRPr="00CF6B9C" w:rsidRDefault="009F5844" w:rsidP="009F5844">
            <w:pPr>
              <w:pStyle w:val="NoSpacing"/>
              <w:ind w:left="-79"/>
              <w:rPr>
                <w:b/>
                <w:bCs/>
                <w:sz w:val="24"/>
                <w:szCs w:val="24"/>
              </w:rPr>
            </w:pPr>
            <w:r w:rsidRPr="00CF6B9C">
              <w:rPr>
                <w:b/>
                <w:bCs/>
                <w:sz w:val="24"/>
                <w:szCs w:val="24"/>
              </w:rPr>
              <w:t xml:space="preserve">3. </w:t>
            </w:r>
            <w:r w:rsidRPr="00CF6B9C">
              <w:rPr>
                <w:b/>
                <w:bCs/>
                <w:sz w:val="24"/>
                <w:szCs w:val="24"/>
                <w:u w:val="single"/>
              </w:rPr>
              <w:t>Canxi sunfat</w:t>
            </w:r>
          </w:p>
          <w:p w:rsidR="009F5844" w:rsidRPr="00CF6B9C" w:rsidRDefault="009F5844" w:rsidP="009F5844">
            <w:pPr>
              <w:pStyle w:val="NoSpacing"/>
              <w:ind w:left="-79"/>
              <w:rPr>
                <w:sz w:val="24"/>
                <w:szCs w:val="24"/>
              </w:rPr>
            </w:pPr>
            <w:r w:rsidRPr="00CF6B9C">
              <w:rPr>
                <w:sz w:val="24"/>
                <w:szCs w:val="24"/>
              </w:rPr>
              <w:t>- Trong tự nhiên, CaSO</w:t>
            </w:r>
            <w:r w:rsidRPr="00CF6B9C">
              <w:rPr>
                <w:sz w:val="24"/>
                <w:szCs w:val="24"/>
                <w:vertAlign w:val="subscript"/>
              </w:rPr>
              <w:t>4</w:t>
            </w:r>
            <w:r w:rsidRPr="00CF6B9C">
              <w:rPr>
                <w:sz w:val="24"/>
                <w:szCs w:val="24"/>
              </w:rPr>
              <w:t xml:space="preserve"> tồn tại dưới dạng muối ngậm nước </w:t>
            </w:r>
            <w:r w:rsidRPr="00CF6B9C">
              <w:rPr>
                <w:i/>
                <w:iCs/>
                <w:sz w:val="24"/>
                <w:szCs w:val="24"/>
                <w:u w:val="single"/>
              </w:rPr>
              <w:t>CaSO</w:t>
            </w:r>
            <w:r w:rsidRPr="00CF6B9C">
              <w:rPr>
                <w:i/>
                <w:iCs/>
                <w:sz w:val="24"/>
                <w:szCs w:val="24"/>
                <w:u w:val="single"/>
                <w:vertAlign w:val="subscript"/>
              </w:rPr>
              <w:t>4</w:t>
            </w:r>
            <w:r w:rsidRPr="00CF6B9C">
              <w:rPr>
                <w:i/>
                <w:iCs/>
                <w:sz w:val="24"/>
                <w:szCs w:val="24"/>
                <w:u w:val="single"/>
              </w:rPr>
              <w:t>.2H</w:t>
            </w:r>
            <w:r w:rsidRPr="00CF6B9C">
              <w:rPr>
                <w:i/>
                <w:iCs/>
                <w:sz w:val="24"/>
                <w:szCs w:val="24"/>
                <w:u w:val="single"/>
                <w:vertAlign w:val="subscript"/>
              </w:rPr>
              <w:t>2</w:t>
            </w:r>
            <w:r w:rsidRPr="00CF6B9C">
              <w:rPr>
                <w:i/>
                <w:iCs/>
                <w:sz w:val="24"/>
                <w:szCs w:val="24"/>
                <w:u w:val="single"/>
              </w:rPr>
              <w:t>O gọi là thạch cao sống.</w:t>
            </w:r>
          </w:p>
          <w:p w:rsidR="009F5844" w:rsidRPr="00CF6B9C" w:rsidRDefault="009F5844" w:rsidP="009F5844">
            <w:pPr>
              <w:pStyle w:val="NoSpacing"/>
              <w:ind w:left="-79"/>
              <w:rPr>
                <w:sz w:val="24"/>
                <w:szCs w:val="24"/>
              </w:rPr>
            </w:pPr>
            <w:r w:rsidRPr="00CF6B9C">
              <w:rPr>
                <w:sz w:val="24"/>
                <w:szCs w:val="24"/>
              </w:rPr>
              <w:t xml:space="preserve">- Thạch cao nung:  </w:t>
            </w:r>
            <w:r w:rsidRPr="00CF6B9C">
              <w:rPr>
                <w:i/>
                <w:iCs/>
                <w:sz w:val="24"/>
                <w:szCs w:val="24"/>
                <w:u w:val="single"/>
              </w:rPr>
              <w:t>CaSO</w:t>
            </w:r>
            <w:r w:rsidRPr="00CF6B9C">
              <w:rPr>
                <w:i/>
                <w:iCs/>
                <w:sz w:val="24"/>
                <w:szCs w:val="24"/>
                <w:u w:val="single"/>
                <w:vertAlign w:val="subscript"/>
              </w:rPr>
              <w:t>4</w:t>
            </w:r>
            <w:r w:rsidRPr="00CF6B9C">
              <w:rPr>
                <w:i/>
                <w:iCs/>
                <w:sz w:val="24"/>
                <w:szCs w:val="24"/>
                <w:u w:val="single"/>
              </w:rPr>
              <w:t>.1H</w:t>
            </w:r>
            <w:r w:rsidRPr="00CF6B9C">
              <w:rPr>
                <w:i/>
                <w:iCs/>
                <w:sz w:val="24"/>
                <w:szCs w:val="24"/>
                <w:u w:val="single"/>
                <w:vertAlign w:val="subscript"/>
              </w:rPr>
              <w:t>2</w:t>
            </w:r>
            <w:r w:rsidRPr="00CF6B9C">
              <w:rPr>
                <w:i/>
                <w:iCs/>
                <w:sz w:val="24"/>
                <w:szCs w:val="24"/>
                <w:u w:val="single"/>
              </w:rPr>
              <w:t>O</w:t>
            </w:r>
          </w:p>
          <w:p w:rsidR="009F5844" w:rsidRPr="00CF6B9C" w:rsidRDefault="009F5844" w:rsidP="009F5844">
            <w:pPr>
              <w:pStyle w:val="NoSpacing"/>
              <w:ind w:left="-79"/>
              <w:rPr>
                <w:sz w:val="24"/>
                <w:szCs w:val="24"/>
              </w:rPr>
            </w:pPr>
            <w:r w:rsidRPr="00CF6B9C">
              <w:rPr>
                <w:sz w:val="24"/>
                <w:szCs w:val="24"/>
              </w:rPr>
              <w:t>- Thạch cao khan là CaSO</w:t>
            </w:r>
            <w:r w:rsidRPr="00CF6B9C">
              <w:rPr>
                <w:sz w:val="24"/>
                <w:szCs w:val="24"/>
                <w:vertAlign w:val="subscript"/>
              </w:rPr>
              <w:t>4</w:t>
            </w:r>
          </w:p>
          <w:p w:rsidR="009F5844" w:rsidRPr="00B00397" w:rsidRDefault="00B00397" w:rsidP="009F5844">
            <w:pPr>
              <w:ind w:left="-59"/>
              <w:jc w:val="both"/>
              <w:outlineLvl w:val="0"/>
              <w:rPr>
                <w:b/>
                <w:bCs/>
                <w:lang w:val="vi-VN"/>
              </w:rPr>
            </w:pPr>
            <w:r>
              <w:rPr>
                <w:b/>
                <w:bCs/>
                <w:lang w:val="vi-VN"/>
              </w:rPr>
              <w:t>C. Nước cứng</w:t>
            </w:r>
          </w:p>
          <w:p w:rsidR="009F5844" w:rsidRPr="00CF6B9C" w:rsidRDefault="009F5844" w:rsidP="009F5844">
            <w:pPr>
              <w:jc w:val="both"/>
              <w:outlineLvl w:val="0"/>
              <w:rPr>
                <w:b/>
                <w:bCs/>
              </w:rPr>
            </w:pPr>
            <w:r w:rsidRPr="00CF6B9C">
              <w:rPr>
                <w:b/>
                <w:bCs/>
              </w:rPr>
              <w:t xml:space="preserve">1. </w:t>
            </w:r>
            <w:r w:rsidRPr="00CF6B9C">
              <w:rPr>
                <w:b/>
                <w:bCs/>
                <w:u w:val="single"/>
              </w:rPr>
              <w:t>Khái niệm</w:t>
            </w:r>
            <w:r w:rsidRPr="00CF6B9C">
              <w:rPr>
                <w:b/>
                <w:bCs/>
              </w:rPr>
              <w:t xml:space="preserve">: </w:t>
            </w:r>
            <w:r w:rsidRPr="00CF6B9C">
              <w:t>Nước chứa nhiều ion Ca</w:t>
            </w:r>
            <w:r w:rsidRPr="00CF6B9C">
              <w:rPr>
                <w:vertAlign w:val="superscript"/>
              </w:rPr>
              <w:t>2+</w:t>
            </w:r>
            <w:r w:rsidRPr="00CF6B9C">
              <w:t xml:space="preserve"> và Mg</w:t>
            </w:r>
            <w:r w:rsidRPr="00CF6B9C">
              <w:rPr>
                <w:vertAlign w:val="superscript"/>
              </w:rPr>
              <w:t>2+</w:t>
            </w:r>
            <w:r w:rsidRPr="00CF6B9C">
              <w:t xml:space="preserve"> </w:t>
            </w:r>
          </w:p>
          <w:p w:rsidR="009F5844" w:rsidRPr="00CF6B9C" w:rsidRDefault="009F5844" w:rsidP="009F5844">
            <w:pPr>
              <w:jc w:val="both"/>
              <w:outlineLvl w:val="0"/>
            </w:pPr>
            <w:r w:rsidRPr="00CF6B9C">
              <w:rPr>
                <w:b/>
                <w:bCs/>
              </w:rPr>
              <w:t>* Phân loại:</w:t>
            </w:r>
          </w:p>
          <w:p w:rsidR="009F5844" w:rsidRPr="00CF6B9C" w:rsidRDefault="009F5844" w:rsidP="009F5844">
            <w:pPr>
              <w:jc w:val="both"/>
              <w:outlineLvl w:val="0"/>
            </w:pPr>
            <w:r w:rsidRPr="00CF6B9C">
              <w:rPr>
                <w:b/>
                <w:bCs/>
                <w:i/>
                <w:iCs/>
              </w:rPr>
              <w:t>a) Tính cứng tạm thời:</w:t>
            </w:r>
            <w:r w:rsidRPr="00CF6B9C">
              <w:t xml:space="preserve"> </w:t>
            </w:r>
          </w:p>
          <w:p w:rsidR="009F5844" w:rsidRPr="00CF6B9C" w:rsidRDefault="009F5844" w:rsidP="009F5844">
            <w:pPr>
              <w:outlineLvl w:val="0"/>
              <w:rPr>
                <w:b/>
                <w:bCs/>
                <w:vertAlign w:val="superscript"/>
              </w:rPr>
            </w:pPr>
            <w:r w:rsidRPr="00CF6B9C">
              <w:rPr>
                <w:b/>
                <w:bCs/>
                <w:i/>
                <w:iCs/>
              </w:rPr>
              <w:t>b) Tính cứng vĩnh cửu:</w:t>
            </w:r>
            <w:r w:rsidRPr="00CF6B9C">
              <w:t xml:space="preserve"> Cl</w:t>
            </w:r>
            <w:r w:rsidRPr="00CF6B9C">
              <w:rPr>
                <w:vertAlign w:val="superscript"/>
              </w:rPr>
              <w:t>-</w:t>
            </w:r>
            <w:r w:rsidRPr="00CF6B9C">
              <w:t xml:space="preserve"> SO</w:t>
            </w:r>
            <w:r w:rsidRPr="00CF6B9C">
              <w:rPr>
                <w:vertAlign w:val="subscript"/>
              </w:rPr>
              <w:t>4</w:t>
            </w:r>
            <w:r w:rsidRPr="00CF6B9C">
              <w:rPr>
                <w:vertAlign w:val="superscript"/>
              </w:rPr>
              <w:t>2-</w:t>
            </w:r>
          </w:p>
          <w:p w:rsidR="009F5844" w:rsidRPr="00CF6B9C" w:rsidRDefault="009F5844" w:rsidP="009F5844">
            <w:pPr>
              <w:outlineLvl w:val="0"/>
            </w:pPr>
            <w:r w:rsidRPr="00CF6B9C">
              <w:rPr>
                <w:b/>
                <w:bCs/>
              </w:rPr>
              <w:t xml:space="preserve">c) Tính cứng toàn phần: </w:t>
            </w:r>
          </w:p>
          <w:p w:rsidR="009F5844" w:rsidRPr="00CF6B9C" w:rsidRDefault="009F5844" w:rsidP="009F5844">
            <w:pPr>
              <w:jc w:val="both"/>
              <w:outlineLvl w:val="0"/>
              <w:rPr>
                <w:b/>
                <w:bCs/>
              </w:rPr>
            </w:pPr>
            <w:r w:rsidRPr="00CF6B9C">
              <w:rPr>
                <w:b/>
                <w:bCs/>
              </w:rPr>
              <w:t xml:space="preserve">2. </w:t>
            </w:r>
            <w:r w:rsidRPr="00CF6B9C">
              <w:rPr>
                <w:b/>
                <w:bCs/>
                <w:u w:val="single"/>
              </w:rPr>
              <w:t>Tác hại</w:t>
            </w:r>
          </w:p>
          <w:p w:rsidR="009F5844" w:rsidRPr="00CF6B9C" w:rsidRDefault="009F5844" w:rsidP="009F5844">
            <w:pPr>
              <w:jc w:val="both"/>
              <w:outlineLvl w:val="0"/>
              <w:rPr>
                <w:b/>
                <w:bCs/>
              </w:rPr>
            </w:pPr>
            <w:r w:rsidRPr="00CF6B9C">
              <w:rPr>
                <w:b/>
                <w:bCs/>
              </w:rPr>
              <w:t xml:space="preserve">3. </w:t>
            </w:r>
            <w:r w:rsidRPr="00CF6B9C">
              <w:rPr>
                <w:b/>
                <w:bCs/>
                <w:u w:val="single"/>
              </w:rPr>
              <w:t>Cách làm mềm nước cứng</w:t>
            </w:r>
          </w:p>
          <w:p w:rsidR="009F5844" w:rsidRPr="00CF6B9C" w:rsidRDefault="009F5844" w:rsidP="009F5844">
            <w:pPr>
              <w:pStyle w:val="NoSpacing"/>
              <w:rPr>
                <w:sz w:val="24"/>
                <w:szCs w:val="24"/>
              </w:rPr>
            </w:pPr>
            <w:r w:rsidRPr="00CF6B9C">
              <w:rPr>
                <w:b/>
                <w:bCs/>
                <w:sz w:val="24"/>
                <w:szCs w:val="24"/>
              </w:rPr>
              <w:t>- Nguyên tắc:</w:t>
            </w:r>
            <w:r w:rsidRPr="00CF6B9C">
              <w:rPr>
                <w:sz w:val="24"/>
                <w:szCs w:val="24"/>
              </w:rPr>
              <w:t xml:space="preserve"> Làm giảm nồng độ các ion Ca</w:t>
            </w:r>
            <w:r w:rsidRPr="00CF6B9C">
              <w:rPr>
                <w:sz w:val="24"/>
                <w:szCs w:val="24"/>
                <w:vertAlign w:val="superscript"/>
              </w:rPr>
              <w:t>2+</w:t>
            </w:r>
            <w:r w:rsidRPr="00CF6B9C">
              <w:rPr>
                <w:sz w:val="24"/>
                <w:szCs w:val="24"/>
              </w:rPr>
              <w:t>, Mg</w:t>
            </w:r>
            <w:r w:rsidRPr="00CF6B9C">
              <w:rPr>
                <w:sz w:val="24"/>
                <w:szCs w:val="24"/>
                <w:vertAlign w:val="superscript"/>
              </w:rPr>
              <w:t>2+</w:t>
            </w:r>
            <w:r w:rsidRPr="00CF6B9C">
              <w:rPr>
                <w:sz w:val="24"/>
                <w:szCs w:val="24"/>
              </w:rPr>
              <w:t>.</w:t>
            </w:r>
          </w:p>
          <w:p w:rsidR="009F5844" w:rsidRPr="00CF6B9C" w:rsidRDefault="009F5844" w:rsidP="009F5844">
            <w:pPr>
              <w:jc w:val="both"/>
              <w:outlineLvl w:val="0"/>
            </w:pPr>
            <w:r w:rsidRPr="00CF6B9C">
              <w:rPr>
                <w:b/>
                <w:bCs/>
                <w:i/>
                <w:iCs/>
              </w:rPr>
              <w:t>a) Phương pháp kết tủa</w:t>
            </w:r>
            <w:r w:rsidRPr="00CF6B9C">
              <w:rPr>
                <w:i/>
                <w:iCs/>
              </w:rPr>
              <w:t xml:space="preserve"> </w:t>
            </w:r>
          </w:p>
          <w:p w:rsidR="009F5844" w:rsidRPr="00CF6B9C" w:rsidRDefault="009F5844" w:rsidP="009F5844">
            <w:pPr>
              <w:pStyle w:val="NoSpacing"/>
              <w:rPr>
                <w:b/>
                <w:bCs/>
                <w:i/>
                <w:iCs/>
                <w:sz w:val="24"/>
                <w:szCs w:val="24"/>
              </w:rPr>
            </w:pPr>
            <w:r w:rsidRPr="00CF6B9C">
              <w:rPr>
                <w:b/>
                <w:bCs/>
                <w:i/>
                <w:iCs/>
                <w:sz w:val="24"/>
                <w:szCs w:val="24"/>
              </w:rPr>
              <w:t>b) Phương pháp trao đổi ion</w:t>
            </w:r>
          </w:p>
          <w:p w:rsidR="009F5844" w:rsidRPr="00CF6B9C" w:rsidRDefault="009F5844" w:rsidP="009F5844">
            <w:pPr>
              <w:outlineLvl w:val="0"/>
            </w:pPr>
            <w:r w:rsidRPr="00CF6B9C">
              <w:rPr>
                <w:b/>
                <w:bCs/>
              </w:rPr>
              <w:t xml:space="preserve">4. </w:t>
            </w:r>
            <w:r w:rsidRPr="00CF6B9C">
              <w:rPr>
                <w:b/>
                <w:bCs/>
                <w:u w:val="single"/>
              </w:rPr>
              <w:t>Nhận biết ion Ca</w:t>
            </w:r>
            <w:r w:rsidRPr="00CF6B9C">
              <w:rPr>
                <w:b/>
                <w:bCs/>
                <w:u w:val="single"/>
                <w:vertAlign w:val="superscript"/>
              </w:rPr>
              <w:t>2+</w:t>
            </w:r>
            <w:r w:rsidRPr="00CF6B9C">
              <w:rPr>
                <w:b/>
                <w:bCs/>
                <w:u w:val="single"/>
              </w:rPr>
              <w:t>, Mg</w:t>
            </w:r>
            <w:r w:rsidRPr="00CF6B9C">
              <w:rPr>
                <w:b/>
                <w:bCs/>
                <w:u w:val="single"/>
                <w:vertAlign w:val="superscript"/>
              </w:rPr>
              <w:t>2+</w:t>
            </w:r>
            <w:r w:rsidRPr="00CF6B9C">
              <w:rPr>
                <w:b/>
                <w:bCs/>
                <w:u w:val="single"/>
              </w:rPr>
              <w:t xml:space="preserve"> </w:t>
            </w:r>
            <w:r w:rsidRPr="00CF6B9C">
              <w:t xml:space="preserve"> </w:t>
            </w:r>
          </w:p>
          <w:p w:rsidR="009F5844" w:rsidRPr="00CF6B9C" w:rsidRDefault="009F5844" w:rsidP="009F5844">
            <w:pPr>
              <w:jc w:val="both"/>
              <w:outlineLvl w:val="0"/>
            </w:pPr>
            <w:r w:rsidRPr="00CF6B9C">
              <w:t xml:space="preserve">- Thuốc thử: </w:t>
            </w:r>
            <w:r w:rsidRPr="00CF6B9C">
              <w:rPr>
                <w:position w:val="-12"/>
              </w:rPr>
              <w:object w:dxaOrig="560" w:dyaOrig="380">
                <v:shape id="_x0000_i1042" type="#_x0000_t75" style="width:27pt;height:19.5pt" o:ole="">
                  <v:imagedata r:id="rId43" o:title=""/>
                </v:shape>
                <o:OLEObject Type="Embed" ProgID="Equation.3" ShapeID="_x0000_i1042" DrawAspect="Content" ObjectID="_1581850627" r:id="rId44"/>
              </w:object>
            </w:r>
            <w:r w:rsidRPr="00CF6B9C">
              <w:t xml:space="preserve"> và khí CO</w:t>
            </w:r>
            <w:r w:rsidRPr="00CF6B9C">
              <w:rPr>
                <w:vertAlign w:val="subscript"/>
              </w:rPr>
              <w:t>2</w:t>
            </w:r>
            <w:r w:rsidRPr="00CF6B9C">
              <w:t>.</w:t>
            </w:r>
          </w:p>
          <w:p w:rsidR="009F5844" w:rsidRPr="00CF6B9C" w:rsidRDefault="009F5844" w:rsidP="009F5844">
            <w:pPr>
              <w:jc w:val="both"/>
              <w:outlineLvl w:val="0"/>
            </w:pPr>
            <w:r w:rsidRPr="00CF6B9C">
              <w:t>- Hiện tượng: Có kết tủa, sau đó kết tủa bị hoà tan trở lại.</w:t>
            </w:r>
          </w:p>
          <w:p w:rsidR="009F5844" w:rsidRPr="00CF6B9C" w:rsidRDefault="009F5844" w:rsidP="009F5844">
            <w:pPr>
              <w:rPr>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62"/>
              <w:rPr>
                <w:sz w:val="24"/>
                <w:szCs w:val="24"/>
              </w:rPr>
            </w:pPr>
            <w:r w:rsidRPr="00CF6B9C">
              <w:rPr>
                <w:b/>
                <w:bCs/>
                <w:sz w:val="24"/>
                <w:szCs w:val="24"/>
              </w:rPr>
              <w:lastRenderedPageBreak/>
              <w:t>Hoạt động 1</w:t>
            </w:r>
          </w:p>
          <w:p w:rsidR="009F5844" w:rsidRPr="00CF6B9C" w:rsidRDefault="009F5844" w:rsidP="009F5844">
            <w:pPr>
              <w:pStyle w:val="NoSpacing"/>
              <w:ind w:left="-62"/>
              <w:rPr>
                <w:sz w:val="24"/>
                <w:szCs w:val="24"/>
              </w:rPr>
            </w:pPr>
            <w:r w:rsidRPr="00CF6B9C">
              <w:rPr>
                <w:sz w:val="24"/>
                <w:szCs w:val="24"/>
              </w:rPr>
              <w:t>- GV dùng bảng tuần hoàn và cho HS tìm vị trí nhóm IIA.</w:t>
            </w:r>
          </w:p>
          <w:p w:rsidR="009F5844" w:rsidRPr="00CF6B9C" w:rsidRDefault="009F5844" w:rsidP="009F5844">
            <w:pPr>
              <w:pStyle w:val="NoSpacing"/>
              <w:ind w:left="-71"/>
              <w:rPr>
                <w:b/>
                <w:bCs/>
                <w:sz w:val="24"/>
                <w:szCs w:val="24"/>
                <w:lang w:val="pt-BR"/>
              </w:rPr>
            </w:pPr>
          </w:p>
          <w:p w:rsidR="009F5844" w:rsidRPr="00CF6B9C" w:rsidRDefault="009F5844" w:rsidP="009F5844">
            <w:pPr>
              <w:pStyle w:val="NoSpacing"/>
              <w:ind w:left="-71"/>
              <w:rPr>
                <w:b/>
                <w:bCs/>
                <w:sz w:val="24"/>
                <w:szCs w:val="24"/>
                <w:lang w:val="pt-BR"/>
              </w:rPr>
            </w:pPr>
          </w:p>
          <w:p w:rsidR="009F5844" w:rsidRPr="00CF6B9C" w:rsidRDefault="009F5844" w:rsidP="009F5844">
            <w:pPr>
              <w:pStyle w:val="NoSpacing"/>
              <w:ind w:left="-71"/>
              <w:rPr>
                <w:b/>
                <w:bCs/>
                <w:sz w:val="24"/>
                <w:szCs w:val="24"/>
                <w:lang w:val="pt-BR"/>
              </w:rPr>
            </w:pPr>
          </w:p>
          <w:p w:rsidR="009F5844" w:rsidRPr="00CF6B9C" w:rsidRDefault="009F5844" w:rsidP="009F5844">
            <w:pPr>
              <w:pStyle w:val="NoSpacing"/>
              <w:ind w:left="-71"/>
              <w:rPr>
                <w:sz w:val="24"/>
                <w:szCs w:val="24"/>
                <w:lang w:val="pt-BR"/>
              </w:rPr>
            </w:pPr>
            <w:r w:rsidRPr="00CF6B9C">
              <w:rPr>
                <w:b/>
                <w:bCs/>
                <w:sz w:val="24"/>
                <w:szCs w:val="24"/>
                <w:lang w:val="pt-BR"/>
              </w:rPr>
              <w:t>Hoạt động 2</w:t>
            </w:r>
          </w:p>
          <w:p w:rsidR="009F5844" w:rsidRPr="00CF6B9C" w:rsidRDefault="009F5844" w:rsidP="009F5844">
            <w:pPr>
              <w:pStyle w:val="NoSpacing"/>
              <w:ind w:left="-71"/>
              <w:rPr>
                <w:sz w:val="24"/>
                <w:szCs w:val="24"/>
                <w:lang w:val="pt-BR"/>
              </w:rPr>
            </w:pPr>
            <w:r w:rsidRPr="00CF6B9C">
              <w:rPr>
                <w:sz w:val="24"/>
                <w:szCs w:val="24"/>
              </w:rPr>
              <w:t>-</w:t>
            </w:r>
            <w:r w:rsidRPr="00CF6B9C">
              <w:rPr>
                <w:sz w:val="24"/>
                <w:szCs w:val="24"/>
                <w:lang w:val="pt-BR"/>
              </w:rPr>
              <w:t xml:space="preserve"> GV ?: Theo em, vì sao tính chất vật lí của các kim loại kiềm thổ lại biến đổi không theo một quy luật nhất định giống như kim loại kiềm ?</w:t>
            </w:r>
          </w:p>
          <w:p w:rsidR="009F5844" w:rsidRPr="00CF6B9C" w:rsidRDefault="009F5844" w:rsidP="009F5844">
            <w:pPr>
              <w:pStyle w:val="NoSpacing"/>
              <w:ind w:left="-72"/>
              <w:rPr>
                <w:sz w:val="24"/>
                <w:szCs w:val="24"/>
                <w:lang w:val="pt-BR"/>
              </w:rPr>
            </w:pPr>
            <w:r w:rsidRPr="00CF6B9C">
              <w:rPr>
                <w:b/>
                <w:bCs/>
                <w:sz w:val="24"/>
                <w:szCs w:val="24"/>
                <w:lang w:val="pt-BR"/>
              </w:rPr>
              <w:t>Hoạt động 3</w:t>
            </w: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GV ?: Từ cấu hình electron nguyên tử của các kim loại kiềm thổ, em có dự đoán gì về tính chất hoá học của các kim loại kiềm thổ ?</w:t>
            </w: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9F5844">
            <w:pPr>
              <w:rPr>
                <w:b/>
                <w:lang w:val="nb-NO"/>
              </w:rPr>
            </w:pPr>
          </w:p>
          <w:p w:rsidR="009F5844" w:rsidRPr="00CF6B9C" w:rsidRDefault="009F5844" w:rsidP="00A269CA">
            <w:pPr>
              <w:pStyle w:val="NoSpacing"/>
              <w:rPr>
                <w:b/>
                <w:bCs/>
                <w:sz w:val="24"/>
                <w:szCs w:val="24"/>
              </w:rPr>
            </w:pPr>
            <w:r w:rsidRPr="00CF6B9C">
              <w:rPr>
                <w:b/>
                <w:bCs/>
                <w:sz w:val="24"/>
                <w:szCs w:val="24"/>
              </w:rPr>
              <w:t>Hoạt động 4</w:t>
            </w:r>
          </w:p>
          <w:p w:rsidR="009F5844" w:rsidRPr="00CF6B9C" w:rsidRDefault="009F5844" w:rsidP="009F5844">
            <w:pPr>
              <w:pStyle w:val="NoSpacing"/>
              <w:ind w:left="-72"/>
              <w:rPr>
                <w:sz w:val="24"/>
                <w:szCs w:val="24"/>
              </w:rPr>
            </w:pPr>
            <w:r w:rsidRPr="00CF6B9C">
              <w:rPr>
                <w:sz w:val="24"/>
                <w:szCs w:val="24"/>
              </w:rPr>
              <w:t>- GV giới thiệu thêm một số tính chất của Ca(OH)</w:t>
            </w:r>
            <w:r w:rsidRPr="00CF6B9C">
              <w:rPr>
                <w:sz w:val="24"/>
                <w:szCs w:val="24"/>
                <w:vertAlign w:val="subscript"/>
              </w:rPr>
              <w:t>2</w:t>
            </w:r>
            <w:r w:rsidRPr="00CF6B9C">
              <w:rPr>
                <w:sz w:val="24"/>
                <w:szCs w:val="24"/>
              </w:rPr>
              <w:t xml:space="preserve"> mà HS chưa biết.</w:t>
            </w: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GV biểu diễn thí nghiệm sục khí CO</w:t>
            </w:r>
            <w:r w:rsidRPr="00CF6B9C">
              <w:rPr>
                <w:sz w:val="24"/>
                <w:szCs w:val="24"/>
                <w:vertAlign w:val="subscript"/>
                <w:lang w:val="pt-BR"/>
              </w:rPr>
              <w:t>2</w:t>
            </w:r>
            <w:r w:rsidRPr="00CF6B9C">
              <w:rPr>
                <w:sz w:val="24"/>
                <w:szCs w:val="24"/>
                <w:lang w:val="pt-BR"/>
              </w:rPr>
              <w:t xml:space="preserve"> từ từ đến dư vào dung dịch Ca(OH)</w:t>
            </w:r>
            <w:r w:rsidRPr="00CF6B9C">
              <w:rPr>
                <w:sz w:val="24"/>
                <w:szCs w:val="24"/>
                <w:vertAlign w:val="subscript"/>
                <w:lang w:val="pt-BR"/>
              </w:rPr>
              <w:t>2</w:t>
            </w:r>
            <w:r w:rsidRPr="00CF6B9C">
              <w:rPr>
                <w:sz w:val="24"/>
                <w:szCs w:val="24"/>
                <w:lang w:val="pt-BR"/>
              </w:rPr>
              <w:t>.</w:t>
            </w:r>
          </w:p>
          <w:p w:rsidR="009F5844" w:rsidRPr="00CF6B9C" w:rsidRDefault="009F5844" w:rsidP="009F5844">
            <w:pPr>
              <w:rPr>
                <w:b/>
                <w:lang w:val="nb-NO"/>
              </w:rPr>
            </w:pPr>
            <w:r w:rsidRPr="00CF6B9C">
              <w:t>-</w:t>
            </w:r>
            <w:r w:rsidRPr="00CF6B9C">
              <w:rPr>
                <w:lang w:val="pt-BR"/>
              </w:rPr>
              <w:t xml:space="preserve"> GV hướng dẫn HS dựa vào phản ứng phân huỷCa(HCO</w:t>
            </w:r>
            <w:r w:rsidRPr="00CF6B9C">
              <w:rPr>
                <w:vertAlign w:val="subscript"/>
                <w:lang w:val="pt-BR"/>
              </w:rPr>
              <w:t>3</w:t>
            </w:r>
            <w:r w:rsidRPr="00CF6B9C">
              <w:rPr>
                <w:lang w:val="pt-BR"/>
              </w:rPr>
              <w:t>)</w:t>
            </w:r>
            <w:r w:rsidRPr="00CF6B9C">
              <w:rPr>
                <w:vertAlign w:val="subscript"/>
                <w:lang w:val="pt-BR"/>
              </w:rPr>
              <w:t>2</w:t>
            </w:r>
            <w:r w:rsidRPr="00CF6B9C">
              <w:rPr>
                <w:lang w:val="pt-BR"/>
              </w:rPr>
              <w:t xml:space="preserve"> để giải thích các hiện tượng trong tự nhiên.</w:t>
            </w:r>
          </w:p>
          <w:p w:rsidR="009F5844" w:rsidRPr="00CF6B9C" w:rsidRDefault="009F5844" w:rsidP="009F5844">
            <w:pPr>
              <w:rPr>
                <w:b/>
                <w:lang w:val="nb-NO"/>
              </w:rPr>
            </w:pPr>
          </w:p>
          <w:p w:rsidR="009F5844" w:rsidRPr="00CF6B9C" w:rsidRDefault="009F5844" w:rsidP="009F5844">
            <w:pPr>
              <w:pStyle w:val="NoSpacing"/>
              <w:ind w:left="-72"/>
              <w:rPr>
                <w:b/>
                <w:bCs/>
                <w:sz w:val="24"/>
                <w:szCs w:val="24"/>
              </w:rPr>
            </w:pPr>
            <w:r w:rsidRPr="00CF6B9C">
              <w:rPr>
                <w:b/>
                <w:bCs/>
                <w:sz w:val="24"/>
                <w:szCs w:val="24"/>
              </w:rPr>
              <w:t>Hoạt động 5</w:t>
            </w:r>
          </w:p>
          <w:p w:rsidR="009F5844" w:rsidRPr="00CF6B9C" w:rsidRDefault="009F5844" w:rsidP="009F5844">
            <w:pPr>
              <w:pStyle w:val="NoSpacing"/>
              <w:ind w:left="-72"/>
              <w:rPr>
                <w:sz w:val="24"/>
                <w:szCs w:val="24"/>
              </w:rPr>
            </w:pPr>
            <w:r w:rsidRPr="00CF6B9C">
              <w:rPr>
                <w:sz w:val="24"/>
                <w:szCs w:val="24"/>
              </w:rPr>
              <w:t>- GV giới thiệu về thạch cao sống, thạch cao nung.</w:t>
            </w:r>
          </w:p>
          <w:p w:rsidR="009F5844" w:rsidRPr="00CF6B9C" w:rsidRDefault="009F5844" w:rsidP="009F5844">
            <w:r w:rsidRPr="00CF6B9C">
              <w:t>- Bổ sung những ứng dụng của CaSO</w:t>
            </w:r>
            <w:r w:rsidRPr="00CF6B9C">
              <w:rPr>
                <w:vertAlign w:val="subscript"/>
              </w:rPr>
              <w:t>4</w:t>
            </w:r>
            <w:r w:rsidRPr="00CF6B9C">
              <w:t xml:space="preserve"> mà HS chưa biết.</w:t>
            </w:r>
          </w:p>
          <w:p w:rsidR="009F5844" w:rsidRPr="00CF6B9C" w:rsidRDefault="009F5844" w:rsidP="009F5844">
            <w:pPr>
              <w:outlineLvl w:val="0"/>
            </w:pPr>
            <w:r w:rsidRPr="00CF6B9C">
              <w:rPr>
                <w:b/>
                <w:bCs/>
              </w:rPr>
              <w:t>Hoạt động 6</w:t>
            </w:r>
          </w:p>
          <w:p w:rsidR="009F5844" w:rsidRPr="00CF6B9C" w:rsidRDefault="009F5844" w:rsidP="009F5844">
            <w:pPr>
              <w:pStyle w:val="NoSpacing"/>
              <w:rPr>
                <w:sz w:val="24"/>
                <w:szCs w:val="24"/>
              </w:rPr>
            </w:pPr>
            <w:r w:rsidRPr="00CF6B9C">
              <w:rPr>
                <w:sz w:val="24"/>
                <w:szCs w:val="24"/>
              </w:rPr>
              <w:t>- GV ?</w:t>
            </w:r>
          </w:p>
          <w:p w:rsidR="009F5844" w:rsidRPr="00CF6B9C" w:rsidRDefault="009F5844" w:rsidP="009F5844">
            <w:pPr>
              <w:pStyle w:val="NoSpacing"/>
              <w:rPr>
                <w:sz w:val="24"/>
                <w:szCs w:val="24"/>
              </w:rPr>
            </w:pPr>
            <w:r w:rsidRPr="00CF6B9C">
              <w:rPr>
                <w:sz w:val="24"/>
                <w:szCs w:val="24"/>
              </w:rPr>
              <w:t>+ Nước có vai trò như thế nào đối với đời sống con người và sản xuất?</w:t>
            </w:r>
          </w:p>
          <w:p w:rsidR="009F5844" w:rsidRPr="00A269CA" w:rsidRDefault="009F5844" w:rsidP="009F5844">
            <w:pPr>
              <w:rPr>
                <w:b/>
                <w:lang w:val="vi-VN"/>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62"/>
              <w:rPr>
                <w:sz w:val="24"/>
                <w:szCs w:val="24"/>
              </w:rPr>
            </w:pPr>
            <w:r w:rsidRPr="00CF6B9C">
              <w:rPr>
                <w:sz w:val="24"/>
                <w:szCs w:val="24"/>
              </w:rPr>
              <w:lastRenderedPageBreak/>
              <w:t xml:space="preserve">- HS viết cấu hình electron của các kim loại Be, Mg, Ca,… </w:t>
            </w:r>
          </w:p>
          <w:p w:rsidR="009F5844" w:rsidRPr="00CF6B9C" w:rsidRDefault="009F5844" w:rsidP="009F5844">
            <w:pPr>
              <w:pStyle w:val="NoSpacing"/>
              <w:ind w:left="-62"/>
              <w:rPr>
                <w:sz w:val="24"/>
                <w:szCs w:val="24"/>
                <w:lang w:val="nb-NO"/>
              </w:rPr>
            </w:pPr>
          </w:p>
          <w:p w:rsidR="009F5844" w:rsidRPr="00CF6B9C" w:rsidRDefault="009F5844" w:rsidP="009F5844">
            <w:pPr>
              <w:pStyle w:val="NoSpacing"/>
              <w:ind w:left="-62"/>
              <w:rPr>
                <w:sz w:val="24"/>
                <w:szCs w:val="24"/>
                <w:lang w:val="nb-NO"/>
              </w:rPr>
            </w:pPr>
          </w:p>
          <w:p w:rsidR="009F5844" w:rsidRPr="00CF6B9C" w:rsidRDefault="009F5844" w:rsidP="009F5844">
            <w:pPr>
              <w:pStyle w:val="NoSpacing"/>
              <w:ind w:left="-62"/>
              <w:rPr>
                <w:sz w:val="24"/>
                <w:szCs w:val="24"/>
                <w:lang w:val="nb-NO"/>
              </w:rPr>
            </w:pPr>
          </w:p>
          <w:p w:rsidR="009F5844" w:rsidRPr="00CF6B9C" w:rsidRDefault="009F5844" w:rsidP="009F5844">
            <w:pPr>
              <w:pStyle w:val="NoSpacing"/>
              <w:ind w:left="-62"/>
              <w:rPr>
                <w:sz w:val="24"/>
                <w:szCs w:val="24"/>
                <w:lang w:val="nb-NO"/>
              </w:rPr>
            </w:pPr>
          </w:p>
          <w:p w:rsidR="009F5844" w:rsidRPr="00CF6B9C" w:rsidRDefault="009F5844" w:rsidP="009F5844">
            <w:pPr>
              <w:pStyle w:val="NoSpacing"/>
              <w:ind w:left="-71"/>
              <w:rPr>
                <w:sz w:val="24"/>
                <w:szCs w:val="24"/>
                <w:lang w:val="pt-BR"/>
              </w:rPr>
            </w:pPr>
            <w:r w:rsidRPr="00CF6B9C">
              <w:rPr>
                <w:sz w:val="24"/>
                <w:szCs w:val="24"/>
                <w:lang w:val="pt-BR"/>
              </w:rPr>
              <w:t>kết luận về tính chất vật lí của kim loại kiềm thổ như bên.</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viết bán phản ứng dạng tổng quát biểu diễn tính khử của kim loại kiềm thổ.</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A269CA">
            <w:pPr>
              <w:pStyle w:val="NoSpacing"/>
              <w:rPr>
                <w:sz w:val="24"/>
                <w:szCs w:val="24"/>
              </w:rPr>
            </w:pPr>
            <w:r w:rsidRPr="00CF6B9C">
              <w:rPr>
                <w:sz w:val="24"/>
                <w:szCs w:val="24"/>
              </w:rPr>
              <w:t>- HS nghiên cứu SGK để biết được những tính chất của Ca(OH)</w:t>
            </w:r>
            <w:r w:rsidRPr="00CF6B9C">
              <w:rPr>
                <w:sz w:val="24"/>
                <w:szCs w:val="24"/>
                <w:vertAlign w:val="subscript"/>
              </w:rPr>
              <w:t>2</w:t>
            </w:r>
            <w:r w:rsidRPr="00CF6B9C">
              <w:rPr>
                <w:sz w:val="24"/>
                <w:szCs w:val="24"/>
              </w:rPr>
              <w:t>.</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pt-BR"/>
              </w:rPr>
            </w:pPr>
            <w:r w:rsidRPr="00CF6B9C">
              <w:rPr>
                <w:sz w:val="24"/>
                <w:szCs w:val="24"/>
              </w:rPr>
              <w:t>-</w:t>
            </w:r>
            <w:r w:rsidRPr="00CF6B9C">
              <w:rPr>
                <w:sz w:val="24"/>
                <w:szCs w:val="24"/>
                <w:lang w:val="pt-BR"/>
              </w:rPr>
              <w:t xml:space="preserve"> HS quan sát hiện tượng xảy ra, giải thích bằng phương trình phản ứng.</w:t>
            </w:r>
          </w:p>
          <w:p w:rsidR="009F5844" w:rsidRPr="00CF6B9C" w:rsidRDefault="009F5844" w:rsidP="009F5844">
            <w:pPr>
              <w:pStyle w:val="NoSpacing"/>
              <w:ind w:left="-72"/>
              <w:rPr>
                <w:sz w:val="24"/>
                <w:szCs w:val="24"/>
                <w:lang w:val="nb-NO"/>
              </w:rPr>
            </w:pPr>
          </w:p>
          <w:p w:rsidR="009F5844" w:rsidRPr="00CF6B9C" w:rsidRDefault="009F5844" w:rsidP="009F5844">
            <w:pPr>
              <w:pStyle w:val="NoSpacing"/>
              <w:rPr>
                <w:sz w:val="24"/>
                <w:szCs w:val="24"/>
              </w:rPr>
            </w:pPr>
            <w:r w:rsidRPr="00CF6B9C">
              <w:rPr>
                <w:sz w:val="24"/>
                <w:szCs w:val="24"/>
              </w:rPr>
              <w:t>- HS: Đọc SGK và thảo luận.</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rPr>
                <w:sz w:val="24"/>
                <w:szCs w:val="24"/>
              </w:rPr>
            </w:pPr>
            <w:r w:rsidRPr="00CF6B9C">
              <w:rPr>
                <w:sz w:val="24"/>
                <w:szCs w:val="24"/>
              </w:rPr>
              <w:t>- HS: Đọc SGK và thảo luận.</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rPr>
                <w:sz w:val="24"/>
                <w:szCs w:val="24"/>
              </w:rPr>
            </w:pPr>
            <w:r w:rsidRPr="00CF6B9C">
              <w:rPr>
                <w:sz w:val="24"/>
                <w:szCs w:val="24"/>
              </w:rPr>
              <w:t xml:space="preserve"> HS: Đọc SGK và thảo luận.</w:t>
            </w:r>
          </w:p>
          <w:p w:rsidR="009F5844" w:rsidRPr="00CF6B9C" w:rsidRDefault="009F5844" w:rsidP="009F5844">
            <w:pPr>
              <w:pStyle w:val="NoSpacing"/>
              <w:rPr>
                <w:sz w:val="24"/>
                <w:szCs w:val="24"/>
                <w:lang w:val="nb-NO"/>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784A71" w:rsidRDefault="002C60A8" w:rsidP="009F5844">
            <w:pPr>
              <w:rPr>
                <w:lang w:val="nb-NO"/>
              </w:rPr>
            </w:pPr>
            <w:r>
              <w:rPr>
                <w:lang w:val="nb-NO"/>
              </w:rPr>
              <w:lastRenderedPageBreak/>
              <w:t>40</w:t>
            </w:r>
            <w:r w:rsidR="00784A71">
              <w:rPr>
                <w:lang w:val="nb-NO"/>
              </w:rPr>
              <w:t>’</w:t>
            </w: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Pr="00784A71" w:rsidRDefault="00784A71" w:rsidP="00784A71">
            <w:pPr>
              <w:rPr>
                <w:lang w:val="nb-NO"/>
              </w:rPr>
            </w:pPr>
          </w:p>
          <w:p w:rsidR="00784A71" w:rsidRDefault="00784A71" w:rsidP="00784A71">
            <w:pPr>
              <w:rPr>
                <w:lang w:val="nb-NO"/>
              </w:rPr>
            </w:pPr>
          </w:p>
          <w:p w:rsidR="00784A71" w:rsidRPr="00784A71" w:rsidRDefault="00784A71" w:rsidP="00784A71">
            <w:pPr>
              <w:rPr>
                <w:lang w:val="nb-NO"/>
              </w:rPr>
            </w:pPr>
          </w:p>
          <w:p w:rsidR="00784A71" w:rsidRDefault="00784A71" w:rsidP="00784A71">
            <w:pPr>
              <w:rPr>
                <w:lang w:val="nb-NO"/>
              </w:rPr>
            </w:pPr>
          </w:p>
          <w:p w:rsidR="00784A71" w:rsidRDefault="00784A71" w:rsidP="00784A71">
            <w:pPr>
              <w:rPr>
                <w:lang w:val="nb-NO"/>
              </w:rPr>
            </w:pPr>
            <w:r>
              <w:rPr>
                <w:lang w:val="nb-NO"/>
              </w:rPr>
              <w:t>35</w:t>
            </w: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784A71" w:rsidRDefault="00784A71" w:rsidP="00784A71">
            <w:pPr>
              <w:rPr>
                <w:lang w:val="nb-NO"/>
              </w:rPr>
            </w:pPr>
          </w:p>
          <w:p w:rsidR="009F5844" w:rsidRPr="00784A71" w:rsidRDefault="00784A71" w:rsidP="00784A71">
            <w:pPr>
              <w:rPr>
                <w:lang w:val="nb-NO"/>
              </w:rPr>
            </w:pPr>
            <w:r>
              <w:rPr>
                <w:lang w:val="nb-NO"/>
              </w:rPr>
              <w:t>35’</w:t>
            </w:r>
          </w:p>
        </w:tc>
      </w:tr>
      <w:tr w:rsidR="009F5844" w:rsidRPr="00CF6B9C" w:rsidTr="00D46EB3">
        <w:tc>
          <w:tcPr>
            <w:tcW w:w="72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r w:rsidRPr="00CF6B9C">
              <w:rPr>
                <w:lang w:val="nb-NO"/>
              </w:rPr>
              <w:t>nhắc lại tính chất hóa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nb-NO"/>
              </w:rPr>
            </w:pPr>
            <w:r>
              <w:rPr>
                <w:lang w:val="nb-NO"/>
              </w:rPr>
              <w:t>5’</w:t>
            </w:r>
          </w:p>
        </w:tc>
      </w:tr>
      <w:tr w:rsidR="009F5844" w:rsidRPr="00CF6B9C" w:rsidTr="00D46EB3">
        <w:tc>
          <w:tcPr>
            <w:tcW w:w="72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p>
        </w:tc>
        <w:tc>
          <w:tcPr>
            <w:tcW w:w="4984"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881060" w:rsidP="009F5844">
            <w:pPr>
              <w:rPr>
                <w:lang w:val="pt-BR"/>
              </w:rPr>
            </w:pPr>
            <w:r>
              <w:rPr>
                <w:lang w:val="pt-BR"/>
              </w:rPr>
              <w:t>Bài tập 86,87,88 trang 57</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9F5844">
            <w:pPr>
              <w:rPr>
                <w:lang w:val="pt-BR"/>
              </w:rPr>
            </w:pPr>
            <w:r>
              <w:rPr>
                <w:lang w:val="pt-BR"/>
              </w:rPr>
              <w:t>5’</w:t>
            </w:r>
          </w:p>
        </w:tc>
      </w:tr>
    </w:tbl>
    <w:p w:rsidR="009F5844" w:rsidRPr="00CF6B9C" w:rsidRDefault="009F5844" w:rsidP="009F5844">
      <w:pPr>
        <w:rPr>
          <w:lang w:val="pt-BR"/>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7"/>
        <w:gridCol w:w="1176"/>
        <w:gridCol w:w="5697"/>
      </w:tblGrid>
      <w:tr w:rsidR="00242273" w:rsidRPr="00CF6B9C" w:rsidTr="00375EBE">
        <w:tc>
          <w:tcPr>
            <w:tcW w:w="3567"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873"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375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3" w:type="dxa"/>
            <w:gridSpan w:val="2"/>
            <w:shd w:val="clear" w:color="auto" w:fill="auto"/>
          </w:tcPr>
          <w:p w:rsidR="00D46EB3" w:rsidRDefault="00D46EB3" w:rsidP="009F5844">
            <w:pPr>
              <w:jc w:val="center"/>
              <w:rPr>
                <w:b/>
                <w:bCs/>
                <w:lang w:val="pt-BR"/>
              </w:rPr>
            </w:pPr>
          </w:p>
          <w:p w:rsidR="00D46EB3" w:rsidRDefault="00D46EB3" w:rsidP="009F5844">
            <w:pPr>
              <w:jc w:val="center"/>
              <w:rPr>
                <w:b/>
                <w:bCs/>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D46EB3" w:rsidP="009F5844">
            <w:pPr>
              <w:jc w:val="center"/>
              <w:rPr>
                <w:b/>
                <w:bCs/>
                <w:lang w:val="pt-BR"/>
              </w:rPr>
            </w:pPr>
            <w:r w:rsidRPr="00CF6B9C">
              <w:rPr>
                <w:b/>
                <w:bCs/>
                <w:lang w:val="pt-BR"/>
              </w:rPr>
              <w:t>Nguyễn Thị Huyền Nga</w:t>
            </w:r>
          </w:p>
          <w:p w:rsidR="009F5844" w:rsidRPr="00CF6B9C" w:rsidRDefault="009F5844" w:rsidP="009F5844">
            <w:pPr>
              <w:rPr>
                <w:b/>
                <w:bCs/>
                <w:lang w:val="pt-BR"/>
              </w:rPr>
            </w:pPr>
          </w:p>
        </w:tc>
        <w:tc>
          <w:tcPr>
            <w:tcW w:w="5697" w:type="dxa"/>
            <w:shd w:val="clear" w:color="auto" w:fill="auto"/>
          </w:tcPr>
          <w:p w:rsidR="009F5844" w:rsidRPr="00CF6B9C" w:rsidRDefault="009F5844" w:rsidP="009F5844">
            <w:pPr>
              <w:rPr>
                <w:lang w:val="pt-BR"/>
              </w:rPr>
            </w:pPr>
          </w:p>
          <w:p w:rsidR="009F5844" w:rsidRPr="00CF6B9C" w:rsidRDefault="009F5844" w:rsidP="009F5844">
            <w:pPr>
              <w:rPr>
                <w:lang w:val="pt-BR"/>
              </w:rPr>
            </w:pPr>
            <w:r w:rsidRPr="00CF6B9C">
              <w:rPr>
                <w:lang w:val="pt-BR"/>
              </w:rPr>
              <w:t>Tp. Hồ Chí Minh, ngày.....tháng ....năm.....</w:t>
            </w:r>
          </w:p>
          <w:p w:rsidR="009F5844" w:rsidRPr="00CF6B9C" w:rsidRDefault="009F5844" w:rsidP="009F5844">
            <w:pPr>
              <w:jc w:val="center"/>
              <w:rPr>
                <w:b/>
                <w:bCs/>
                <w:lang w:val="pt-BR"/>
              </w:rPr>
            </w:pPr>
            <w:r w:rsidRPr="00CF6B9C">
              <w:rPr>
                <w:lang w:val="pt-BR"/>
              </w:rPr>
              <w:t xml:space="preserve">          </w:t>
            </w:r>
            <w:r w:rsidRPr="00CF6B9C">
              <w:rPr>
                <w:b/>
                <w:lang w:val="pt-BR"/>
              </w:rPr>
              <w:t>Giảng viên</w:t>
            </w:r>
          </w:p>
          <w:p w:rsidR="009F5844" w:rsidRPr="00CF6B9C" w:rsidRDefault="009F5844" w:rsidP="009F5844">
            <w:pPr>
              <w:rPr>
                <w:lang w:val="pt-BR"/>
              </w:rPr>
            </w:pPr>
          </w:p>
        </w:tc>
      </w:tr>
    </w:tbl>
    <w:p w:rsidR="009F5844" w:rsidRPr="00CF6B9C" w:rsidRDefault="009F5844" w:rsidP="009F5844">
      <w:pPr>
        <w:rPr>
          <w:lang w:val="pt-BR"/>
        </w:rPr>
        <w:sectPr w:rsidR="009F5844" w:rsidRPr="00CF6B9C" w:rsidSect="00D46EB3">
          <w:pgSz w:w="11907" w:h="16839" w:code="9"/>
          <w:pgMar w:top="270" w:right="1647" w:bottom="851" w:left="1800" w:header="720" w:footer="720" w:gutter="0"/>
          <w:cols w:space="720"/>
          <w:docGrid w:linePitch="360"/>
        </w:sectPr>
      </w:pPr>
    </w:p>
    <w:p w:rsidR="009F5844" w:rsidRPr="00CF6B9C" w:rsidRDefault="009F5844" w:rsidP="009F5844">
      <w:pPr>
        <w:rPr>
          <w:lang w:val="pt-BR"/>
        </w:rPr>
      </w:pPr>
    </w:p>
    <w:tbl>
      <w:tblPr>
        <w:tblW w:w="0" w:type="auto"/>
        <w:tblLook w:val="01E0" w:firstRow="1" w:lastRow="1" w:firstColumn="1" w:lastColumn="1" w:noHBand="0" w:noVBand="0"/>
      </w:tblPr>
      <w:tblGrid>
        <w:gridCol w:w="3755"/>
        <w:gridCol w:w="5634"/>
      </w:tblGrid>
      <w:tr w:rsidR="009F5844" w:rsidRPr="00CF6B9C" w:rsidTr="009F5844">
        <w:tc>
          <w:tcPr>
            <w:tcW w:w="3755" w:type="dxa"/>
            <w:shd w:val="clear" w:color="auto" w:fill="auto"/>
          </w:tcPr>
          <w:p w:rsidR="009F5844" w:rsidRPr="001F4283" w:rsidRDefault="009F5844" w:rsidP="001F4283">
            <w:pPr>
              <w:rPr>
                <w:lang w:val="vi-VN"/>
              </w:rPr>
            </w:pPr>
            <w:r w:rsidRPr="00CF6B9C">
              <w:rPr>
                <w:lang w:val="pt-BR"/>
              </w:rPr>
              <w:t>Giáo án số:</w:t>
            </w:r>
            <w:r w:rsidR="001F4283">
              <w:rPr>
                <w:lang w:val="vi-VN"/>
              </w:rPr>
              <w:t>18</w:t>
            </w:r>
          </w:p>
        </w:tc>
        <w:tc>
          <w:tcPr>
            <w:tcW w:w="5634" w:type="dxa"/>
            <w:shd w:val="clear" w:color="auto" w:fill="auto"/>
          </w:tcPr>
          <w:p w:rsidR="009F5844" w:rsidRPr="00A269CA" w:rsidRDefault="009F5844" w:rsidP="009F5844">
            <w:pPr>
              <w:rPr>
                <w:lang w:val="vi-VN"/>
              </w:rPr>
            </w:pPr>
            <w:r w:rsidRPr="00CF6B9C">
              <w:t>Thời gian thực hiện:</w:t>
            </w:r>
            <w:r w:rsidR="00A269CA">
              <w:rPr>
                <w:lang w:val="vi-VN"/>
              </w:rPr>
              <w:t>3 tiết</w:t>
            </w:r>
          </w:p>
          <w:p w:rsidR="009F5844" w:rsidRPr="00CF6B9C" w:rsidRDefault="009F5844" w:rsidP="009F5844">
            <w:r w:rsidRPr="00CF6B9C">
              <w:t>Tên chương</w:t>
            </w:r>
            <w:r w:rsidR="00A269CA">
              <w:rPr>
                <w:lang w:val="vi-VN"/>
              </w:rPr>
              <w:t xml:space="preserve">: </w:t>
            </w:r>
            <w:r w:rsidR="00A269CA">
              <w:rPr>
                <w:b/>
                <w:bCs/>
                <w:lang w:val="vi-VN"/>
              </w:rPr>
              <w:t xml:space="preserve"> Kim loại kiềm, kim loại kiềm thổ, nhô</w:t>
            </w:r>
            <w:r w:rsidR="00A269CA" w:rsidRPr="00CF6B9C">
              <w:t xml:space="preserve"> </w:t>
            </w:r>
            <w:r w:rsidRPr="00CF6B9C">
              <w:t>Thực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bCs/>
        </w:rPr>
        <w:t>NHÔM VÀ HỢP CHẤT CỦA NHÔM</w:t>
      </w:r>
    </w:p>
    <w:p w:rsidR="00A269CA" w:rsidRPr="00CF6B9C" w:rsidRDefault="009F5844" w:rsidP="00A269CA">
      <w:pPr>
        <w:jc w:val="both"/>
        <w:outlineLvl w:val="0"/>
        <w:rPr>
          <w:lang w:val="it-IT"/>
        </w:rPr>
      </w:pPr>
      <w:r w:rsidRPr="00CF6B9C">
        <w:rPr>
          <w:b/>
          <w:u w:val="single"/>
          <w:lang w:val="it-IT"/>
        </w:rPr>
        <w:t>Mục tiêu của bài</w:t>
      </w:r>
      <w:r w:rsidR="00A269CA">
        <w:rPr>
          <w:b/>
          <w:u w:val="single"/>
          <w:lang w:val="vi-VN"/>
        </w:rPr>
        <w:t>:</w:t>
      </w:r>
      <w:r w:rsidR="00A269CA" w:rsidRPr="00A269CA">
        <w:rPr>
          <w:lang w:val="it-IT"/>
        </w:rPr>
        <w:t xml:space="preserve"> </w:t>
      </w:r>
      <w:r w:rsidR="00A269CA" w:rsidRPr="00CF6B9C">
        <w:rPr>
          <w:lang w:val="it-IT"/>
        </w:rPr>
        <w:t>Sau khi học xong bài này người học có khả năng:</w:t>
      </w:r>
    </w:p>
    <w:p w:rsidR="009F5844" w:rsidRPr="00CF6B9C" w:rsidRDefault="009F5844" w:rsidP="009F5844">
      <w:pPr>
        <w:jc w:val="both"/>
        <w:outlineLvl w:val="0"/>
        <w:rPr>
          <w:b/>
          <w:bCs/>
        </w:rPr>
      </w:pPr>
      <w:r w:rsidRPr="00CF6B9C">
        <w:rPr>
          <w:b/>
          <w:bCs/>
        </w:rPr>
        <w:t xml:space="preserve">1. </w:t>
      </w:r>
      <w:r w:rsidRPr="00CF6B9C">
        <w:rPr>
          <w:b/>
          <w:bCs/>
          <w:u w:val="single"/>
        </w:rPr>
        <w:t>Kiến thức</w:t>
      </w:r>
      <w:r w:rsidRPr="00CF6B9C">
        <w:rPr>
          <w:b/>
          <w:bCs/>
        </w:rPr>
        <w:t xml:space="preserve">: </w:t>
      </w:r>
    </w:p>
    <w:p w:rsidR="009F5844" w:rsidRPr="00CF6B9C" w:rsidRDefault="009F5844" w:rsidP="009F5844">
      <w:pPr>
        <w:jc w:val="both"/>
        <w:outlineLvl w:val="0"/>
      </w:pPr>
      <w:r w:rsidRPr="00CF6B9C">
        <w:t xml:space="preserve"> - </w:t>
      </w:r>
      <w:r w:rsidR="00A269CA">
        <w:rPr>
          <w:szCs w:val="22"/>
          <w:lang w:val="vi-VN"/>
        </w:rPr>
        <w:t>Nêu</w:t>
      </w:r>
      <w:r w:rsidR="00A269CA" w:rsidRPr="00CB6D3A">
        <w:rPr>
          <w:szCs w:val="22"/>
          <w:lang w:val="it-IT"/>
        </w:rPr>
        <w:t xml:space="preserve"> được</w:t>
      </w:r>
      <w:r w:rsidR="00A269CA" w:rsidRPr="00CF6B9C">
        <w:t xml:space="preserve"> </w:t>
      </w:r>
      <w:r w:rsidRPr="00CF6B9C">
        <w:t>Vị trí, cấu tạo nguyên tử, tính chất của nhôm, ứng dụng và trạng thái thiên nhiên của Al.</w:t>
      </w:r>
    </w:p>
    <w:p w:rsidR="009F5844" w:rsidRPr="00CF6B9C" w:rsidRDefault="00A269CA" w:rsidP="009F5844">
      <w:pPr>
        <w:jc w:val="both"/>
        <w:outlineLvl w:val="0"/>
      </w:pPr>
      <w:r w:rsidRPr="00CF6B9C">
        <w:t>-</w:t>
      </w:r>
      <w:r>
        <w:rPr>
          <w:lang w:val="vi-VN"/>
        </w:rPr>
        <w:t xml:space="preserve"> </w:t>
      </w:r>
      <w:r>
        <w:rPr>
          <w:szCs w:val="22"/>
          <w:lang w:val="vi-VN"/>
        </w:rPr>
        <w:t>Giải thích được</w:t>
      </w:r>
      <w:r>
        <w:t xml:space="preserve">  </w:t>
      </w:r>
      <w:r>
        <w:rPr>
          <w:lang w:val="vi-VN"/>
        </w:rPr>
        <w:t>n</w:t>
      </w:r>
      <w:r w:rsidR="009F5844" w:rsidRPr="00CF6B9C">
        <w:t>guyên nhân gây nên tính khử mạnh của nhôm và vì sao nhôm chỉ có số</w:t>
      </w:r>
      <w:r>
        <w:t xml:space="preserve"> oxi hoá +3 trong các hợp chất</w:t>
      </w:r>
      <w:r>
        <w:rPr>
          <w:lang w:val="vi-VN"/>
        </w:rPr>
        <w:t>.</w:t>
      </w:r>
      <w:r w:rsidRPr="00CF6B9C">
        <w:t xml:space="preserve"> -</w:t>
      </w:r>
      <w:r>
        <w:rPr>
          <w:lang w:val="vi-VN"/>
        </w:rPr>
        <w:t xml:space="preserve"> </w:t>
      </w:r>
      <w:r>
        <w:rPr>
          <w:szCs w:val="22"/>
          <w:lang w:val="vi-VN"/>
        </w:rPr>
        <w:t>Giải thích được</w:t>
      </w:r>
      <w:r w:rsidR="009F5844" w:rsidRPr="00CF6B9C">
        <w:t xml:space="preserve"> </w:t>
      </w:r>
      <w:r>
        <w:rPr>
          <w:lang w:val="vi-VN"/>
        </w:rPr>
        <w:t>c</w:t>
      </w:r>
      <w:r w:rsidR="009F5844" w:rsidRPr="00CF6B9C">
        <w:t>ơ sở khoa học của phương pháp điều chế kim loại Al.</w:t>
      </w:r>
    </w:p>
    <w:p w:rsidR="009F5844" w:rsidRPr="00CF6B9C" w:rsidRDefault="009F5844" w:rsidP="009F5844">
      <w:pPr>
        <w:jc w:val="both"/>
        <w:outlineLvl w:val="0"/>
        <w:rPr>
          <w:b/>
          <w:bCs/>
        </w:rPr>
      </w:pPr>
      <w:r w:rsidRPr="00CF6B9C">
        <w:rPr>
          <w:b/>
          <w:bCs/>
        </w:rPr>
        <w:t xml:space="preserve"> 2. </w:t>
      </w:r>
      <w:r w:rsidRPr="00CF6B9C">
        <w:rPr>
          <w:b/>
          <w:bCs/>
          <w:u w:val="single"/>
        </w:rPr>
        <w:t>Kĩ năng</w:t>
      </w:r>
      <w:r w:rsidRPr="00CF6B9C">
        <w:rPr>
          <w:b/>
          <w:bCs/>
        </w:rPr>
        <w:t xml:space="preserve">: </w:t>
      </w:r>
    </w:p>
    <w:p w:rsidR="009F5844" w:rsidRPr="00CF6B9C" w:rsidRDefault="009F5844" w:rsidP="009F5844">
      <w:pPr>
        <w:jc w:val="both"/>
        <w:outlineLvl w:val="0"/>
      </w:pPr>
      <w:r w:rsidRPr="00CF6B9C">
        <w:t xml:space="preserve">- Tiến hành một số thí nghiệm đơn giản. </w:t>
      </w:r>
    </w:p>
    <w:p w:rsidR="009F5844" w:rsidRPr="00CF6B9C" w:rsidRDefault="00A269CA" w:rsidP="009F5844">
      <w:pPr>
        <w:jc w:val="both"/>
        <w:outlineLvl w:val="0"/>
      </w:pPr>
      <w:r w:rsidRPr="00CF6B9C">
        <w:t>- Giải</w:t>
      </w:r>
      <w:r>
        <w:rPr>
          <w:lang w:val="vi-VN"/>
        </w:rPr>
        <w:t xml:space="preserve"> được</w:t>
      </w:r>
      <w:r w:rsidRPr="00CF6B9C">
        <w:t xml:space="preserve"> </w:t>
      </w:r>
      <w:r w:rsidR="009F5844" w:rsidRPr="00CF6B9C">
        <w:t>bài tập về kim loại nhôm.</w:t>
      </w:r>
    </w:p>
    <w:p w:rsidR="009F5844" w:rsidRPr="00CF6B9C" w:rsidRDefault="009F5844" w:rsidP="009F5844">
      <w:pPr>
        <w:jc w:val="both"/>
        <w:outlineLvl w:val="0"/>
      </w:pPr>
      <w:r w:rsidRPr="00CF6B9C">
        <w:t xml:space="preserve"> - Viết được các quá trình oxi hoá – khử xảy ra trên bề mặt các điện cực trong quá trình sản xuất nhôm.</w:t>
      </w:r>
    </w:p>
    <w:p w:rsidR="00407ECF" w:rsidRPr="00242273" w:rsidRDefault="009F5844" w:rsidP="00242273">
      <w:pPr>
        <w:spacing w:line="276" w:lineRule="auto"/>
        <w:rPr>
          <w:szCs w:val="22"/>
          <w:lang w:val="vi-VN"/>
        </w:rPr>
      </w:pPr>
      <w:r w:rsidRPr="00CF6B9C">
        <w:rPr>
          <w:b/>
          <w:bCs/>
        </w:rPr>
        <w:t xml:space="preserve"> 3. </w:t>
      </w:r>
      <w:r w:rsidRPr="00CF6B9C">
        <w:rPr>
          <w:b/>
          <w:bCs/>
          <w:u w:val="single"/>
        </w:rPr>
        <w:t>Thái độ</w:t>
      </w:r>
      <w:r w:rsidRPr="00CF6B9C">
        <w:rPr>
          <w:b/>
          <w:bCs/>
        </w:rPr>
        <w:t xml:space="preserve">: </w:t>
      </w:r>
      <w:r w:rsidR="00407ECF" w:rsidRPr="00C167C8">
        <w:rPr>
          <w:color w:val="000000"/>
        </w:rPr>
        <w:t>Sinh viên có</w:t>
      </w:r>
      <w:r w:rsidR="00407ECF" w:rsidRPr="00C167C8">
        <w:rPr>
          <w:color w:val="000000"/>
          <w:lang w:val="vi-VN"/>
        </w:rPr>
        <w:t xml:space="preserve"> </w:t>
      </w:r>
      <w:r w:rsidR="00407ECF" w:rsidRPr="00C167C8">
        <w:rPr>
          <w:bCs/>
          <w:sz w:val="26"/>
          <w:szCs w:val="26"/>
        </w:rPr>
        <w:t>lòng say mê học tập, biết vận dụng những kiến thức được học vào cuộc sống</w:t>
      </w:r>
      <w:r w:rsidR="00407ECF" w:rsidRPr="00C167C8">
        <w:rPr>
          <w:bCs/>
          <w:sz w:val="26"/>
          <w:szCs w:val="26"/>
          <w:lang w:val="vi-VN"/>
        </w:rPr>
        <w:t>, có</w:t>
      </w:r>
      <w:r w:rsidR="00407ECF" w:rsidRPr="00C167C8">
        <w:rPr>
          <w:bCs/>
          <w:sz w:val="26"/>
          <w:szCs w:val="26"/>
        </w:rPr>
        <w:t xml:space="preserve"> </w:t>
      </w:r>
      <w:r w:rsidR="00407ECF" w:rsidRPr="00C167C8">
        <w:rPr>
          <w:color w:val="000000"/>
        </w:rPr>
        <w:t>tư duy khoa học, logic trước các sự vật hiện tượng trong tự nhiên</w:t>
      </w:r>
      <w:r w:rsidR="00407ECF" w:rsidRPr="00C167C8">
        <w:rPr>
          <w:color w:val="000000"/>
          <w:lang w:val="vi-VN"/>
        </w:rPr>
        <w:t>,</w:t>
      </w:r>
      <w:r w:rsidR="00407ECF" w:rsidRPr="00C167C8">
        <w:rPr>
          <w:bCs/>
          <w:sz w:val="26"/>
          <w:szCs w:val="26"/>
        </w:rPr>
        <w:t xml:space="preserve"> có ý thức bảo vệ môi trường và tài</w:t>
      </w:r>
      <w:r w:rsidR="00407ECF" w:rsidRPr="00C167C8">
        <w:rPr>
          <w:color w:val="000000"/>
        </w:rPr>
        <w:t xml:space="preserve"> </w:t>
      </w:r>
      <w:r w:rsidR="00407ECF" w:rsidRPr="00C167C8">
        <w:rPr>
          <w:bCs/>
          <w:sz w:val="26"/>
          <w:szCs w:val="26"/>
        </w:rPr>
        <w:t>nguyên, sử dụng hợp lí tài nguyên.</w:t>
      </w:r>
    </w:p>
    <w:p w:rsidR="009F5844" w:rsidRPr="00CF6B9C" w:rsidRDefault="009F5844" w:rsidP="009F5844">
      <w:pPr>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 Bảng tuần hoàn các nguyên tố hoá học. Máy chiếu.</w:t>
      </w:r>
    </w:p>
    <w:p w:rsidR="009F5844" w:rsidRPr="00CF6B9C" w:rsidRDefault="009F5844" w:rsidP="009F5844">
      <w:r w:rsidRPr="00CF6B9C">
        <w:t>- Dụng cụ, hoá chất: hạt nhôm hoặc lá nhôm, các dung dịch HCl, H</w:t>
      </w:r>
      <w:r w:rsidRPr="00CF6B9C">
        <w:rPr>
          <w:vertAlign w:val="subscript"/>
        </w:rPr>
        <w:t>2</w:t>
      </w:r>
      <w:r w:rsidRPr="00CF6B9C">
        <w:t>SO</w:t>
      </w:r>
      <w:r w:rsidRPr="00CF6B9C">
        <w:rPr>
          <w:vertAlign w:val="subscript"/>
        </w:rPr>
        <w:t>4</w:t>
      </w:r>
      <w:r w:rsidRPr="00CF6B9C">
        <w:t xml:space="preserve"> loãng, NaOH, NH</w:t>
      </w:r>
      <w:r w:rsidRPr="00CF6B9C">
        <w:rPr>
          <w:vertAlign w:val="subscript"/>
        </w:rPr>
        <w:t>3</w:t>
      </w:r>
      <w:r w:rsidRPr="00CF6B9C">
        <w:t>, HgCl</w:t>
      </w:r>
      <w:r w:rsidRPr="00CF6B9C">
        <w:rPr>
          <w:vertAlign w:val="subscript"/>
        </w:rPr>
        <w:t>2</w:t>
      </w:r>
      <w:r w:rsidRPr="00CF6B9C">
        <w:t>.</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9F5844" w:rsidRPr="00CF6B9C" w:rsidTr="009F584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9F58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nb-NO"/>
              </w:rPr>
            </w:pPr>
            <w:r w:rsidRPr="00CF6B9C">
              <w:rPr>
                <w:b/>
                <w:bCs/>
                <w:u w:val="single"/>
                <w:lang w:val="nb-NO"/>
              </w:rPr>
              <w:t>Giảng bài mới</w:t>
            </w:r>
          </w:p>
          <w:p w:rsidR="009F5844" w:rsidRPr="00A269CA" w:rsidRDefault="009F5844" w:rsidP="00A269CA">
            <w:pPr>
              <w:ind w:left="-59"/>
              <w:outlineLvl w:val="0"/>
              <w:rPr>
                <w:b/>
                <w:bCs/>
              </w:rPr>
            </w:pPr>
            <w:r w:rsidRPr="00CF6B9C">
              <w:rPr>
                <w:b/>
                <w:bCs/>
              </w:rPr>
              <w:t xml:space="preserve">A. </w:t>
            </w:r>
            <w:r w:rsidR="001F40FC">
              <w:rPr>
                <w:b/>
                <w:bCs/>
                <w:lang w:val="vi-VN"/>
              </w:rPr>
              <w:t>Nhôm</w:t>
            </w:r>
            <w:r w:rsidRPr="00CF6B9C">
              <w:rPr>
                <w:b/>
                <w:bCs/>
              </w:rPr>
              <w:t>:</w:t>
            </w:r>
            <w:r w:rsidRPr="00CF6B9C">
              <w:t>.</w:t>
            </w:r>
          </w:p>
          <w:p w:rsidR="00A269CA" w:rsidRPr="00A269CA" w:rsidRDefault="00A269CA" w:rsidP="00A269CA">
            <w:pPr>
              <w:pStyle w:val="NoSpacing"/>
              <w:ind w:left="-79"/>
              <w:rPr>
                <w:sz w:val="24"/>
                <w:szCs w:val="24"/>
                <w:lang w:val="vi-VN"/>
              </w:rPr>
            </w:pPr>
            <w:r w:rsidRPr="0021656F">
              <w:rPr>
                <w:bCs/>
                <w:sz w:val="24"/>
                <w:szCs w:val="24"/>
              </w:rPr>
              <w:t xml:space="preserve">I. </w:t>
            </w:r>
            <w:r w:rsidRPr="0021656F">
              <w:rPr>
                <w:bCs/>
                <w:sz w:val="24"/>
                <w:szCs w:val="24"/>
                <w:lang w:val="vi-VN"/>
              </w:rPr>
              <w:t>Vị trí cấu tạo</w:t>
            </w:r>
          </w:p>
          <w:p w:rsidR="00A269CA" w:rsidRDefault="00A269CA" w:rsidP="00A269CA">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1F40FC" w:rsidRDefault="009F5844" w:rsidP="001F40FC">
            <w:pPr>
              <w:outlineLvl w:val="0"/>
              <w:rPr>
                <w:lang w:val="vi-VN"/>
              </w:rPr>
            </w:pPr>
            <w:r w:rsidRPr="00CF6B9C">
              <w:t>- Màu trắng bạc, nhẹ,mềm, dễ kéo sợi, dễ dát mỏng.</w:t>
            </w:r>
          </w:p>
          <w:p w:rsidR="00A269CA" w:rsidRPr="001F40FC" w:rsidRDefault="00A269CA" w:rsidP="001F40FC">
            <w:pPr>
              <w:outlineLvl w:val="0"/>
            </w:pPr>
            <w:r w:rsidRPr="0021656F">
              <w:rPr>
                <w:bCs/>
              </w:rPr>
              <w:t xml:space="preserve">III. </w:t>
            </w:r>
            <w:r>
              <w:rPr>
                <w:bCs/>
                <w:lang w:val="vi-VN"/>
              </w:rPr>
              <w:t>Tính chất hóa học</w:t>
            </w:r>
            <w:r w:rsidRPr="0021656F">
              <w:rPr>
                <w:bCs/>
              </w:rPr>
              <w:t xml:space="preserve"> </w:t>
            </w:r>
          </w:p>
          <w:p w:rsidR="009F5844" w:rsidRPr="00CF6B9C" w:rsidRDefault="009F5844" w:rsidP="009F5844">
            <w:pPr>
              <w:pStyle w:val="NoSpacing"/>
              <w:ind w:left="-59"/>
              <w:rPr>
                <w:sz w:val="24"/>
                <w:szCs w:val="24"/>
              </w:rPr>
            </w:pPr>
            <w:r w:rsidRPr="00CF6B9C">
              <w:rPr>
                <w:sz w:val="24"/>
                <w:szCs w:val="24"/>
              </w:rPr>
              <w:t>Nhôm là kim loại có tính khử mạnh:</w:t>
            </w:r>
          </w:p>
          <w:p w:rsidR="009F5844" w:rsidRPr="00CF6B9C" w:rsidRDefault="009F5844" w:rsidP="009F5844">
            <w:pPr>
              <w:pStyle w:val="NoSpacing"/>
              <w:ind w:left="-59"/>
              <w:jc w:val="center"/>
              <w:rPr>
                <w:sz w:val="24"/>
                <w:szCs w:val="24"/>
                <w:lang w:val="pt-BR"/>
              </w:rPr>
            </w:pPr>
            <w:r w:rsidRPr="00CF6B9C">
              <w:rPr>
                <w:sz w:val="24"/>
                <w:szCs w:val="24"/>
                <w:lang w:val="pt-BR"/>
              </w:rPr>
              <w:t xml:space="preserve">Al </w:t>
            </w:r>
            <w:r w:rsidRPr="00CF6B9C">
              <w:rPr>
                <w:sz w:val="24"/>
                <w:szCs w:val="24"/>
              </w:rPr>
              <w:t>→</w:t>
            </w:r>
            <w:r w:rsidRPr="00CF6B9C">
              <w:rPr>
                <w:sz w:val="24"/>
                <w:szCs w:val="24"/>
                <w:lang w:val="pt-BR"/>
              </w:rPr>
              <w:t xml:space="preserve"> Al</w:t>
            </w:r>
            <w:r w:rsidRPr="00CF6B9C">
              <w:rPr>
                <w:sz w:val="24"/>
                <w:szCs w:val="24"/>
                <w:vertAlign w:val="superscript"/>
                <w:lang w:val="pt-BR"/>
              </w:rPr>
              <w:t>3+</w:t>
            </w:r>
            <w:r w:rsidRPr="00CF6B9C">
              <w:rPr>
                <w:sz w:val="24"/>
                <w:szCs w:val="24"/>
                <w:lang w:val="pt-BR"/>
              </w:rPr>
              <w:t xml:space="preserve"> + 3e</w:t>
            </w:r>
          </w:p>
          <w:p w:rsidR="009F5844" w:rsidRPr="00CF6B9C" w:rsidRDefault="009F5844" w:rsidP="009F5844">
            <w:pPr>
              <w:pStyle w:val="NoSpacing"/>
              <w:ind w:left="-59"/>
              <w:rPr>
                <w:b/>
                <w:bCs/>
                <w:sz w:val="24"/>
                <w:szCs w:val="24"/>
                <w:lang w:val="pt-BR"/>
              </w:rPr>
            </w:pPr>
            <w:r w:rsidRPr="00CF6B9C">
              <w:rPr>
                <w:b/>
                <w:bCs/>
                <w:sz w:val="24"/>
                <w:szCs w:val="24"/>
                <w:lang w:val="pt-BR"/>
              </w:rPr>
              <w:t xml:space="preserve">1. </w:t>
            </w:r>
            <w:r w:rsidRPr="00CF6B9C">
              <w:rPr>
                <w:b/>
                <w:bCs/>
                <w:sz w:val="24"/>
                <w:szCs w:val="24"/>
                <w:u w:val="single"/>
                <w:lang w:val="pt-BR"/>
              </w:rPr>
              <w:t>Tác dụng với phi kim</w:t>
            </w:r>
            <w:r w:rsidRPr="00CF6B9C">
              <w:rPr>
                <w:b/>
                <w:bCs/>
                <w:sz w:val="24"/>
                <w:szCs w:val="24"/>
                <w:lang w:val="pt-BR"/>
              </w:rPr>
              <w:t xml:space="preserve"> </w:t>
            </w:r>
          </w:p>
          <w:p w:rsidR="009F5844" w:rsidRPr="00CF6B9C" w:rsidRDefault="009F5844" w:rsidP="009F5844">
            <w:pPr>
              <w:pStyle w:val="NoSpacing"/>
              <w:ind w:left="-59"/>
              <w:rPr>
                <w:b/>
                <w:bCs/>
                <w:i/>
                <w:iCs/>
                <w:sz w:val="24"/>
                <w:szCs w:val="24"/>
              </w:rPr>
            </w:pPr>
            <w:r w:rsidRPr="00CF6B9C">
              <w:rPr>
                <w:b/>
                <w:bCs/>
                <w:i/>
                <w:iCs/>
                <w:sz w:val="24"/>
                <w:szCs w:val="24"/>
              </w:rPr>
              <w:t>a) Tác dụng với halogen</w:t>
            </w:r>
          </w:p>
          <w:p w:rsidR="009F5844" w:rsidRPr="00CF6B9C" w:rsidRDefault="009F5844" w:rsidP="009F5844">
            <w:pPr>
              <w:pStyle w:val="NoSpacing"/>
              <w:ind w:left="-59"/>
              <w:jc w:val="center"/>
              <w:rPr>
                <w:sz w:val="24"/>
                <w:szCs w:val="24"/>
              </w:rPr>
            </w:pPr>
            <w:r w:rsidRPr="00CF6B9C">
              <w:rPr>
                <w:sz w:val="24"/>
                <w:szCs w:val="24"/>
              </w:rPr>
              <w:t>2Al + 3Cl</w:t>
            </w:r>
            <w:r w:rsidRPr="00CF6B9C">
              <w:rPr>
                <w:sz w:val="24"/>
                <w:szCs w:val="24"/>
                <w:vertAlign w:val="subscript"/>
              </w:rPr>
              <w:t>2</w:t>
            </w:r>
            <w:r w:rsidRPr="00CF6B9C">
              <w:rPr>
                <w:sz w:val="24"/>
                <w:szCs w:val="24"/>
              </w:rPr>
              <w:t xml:space="preserve"> → 2AlCl</w:t>
            </w:r>
            <w:r w:rsidRPr="00CF6B9C">
              <w:rPr>
                <w:sz w:val="24"/>
                <w:szCs w:val="24"/>
                <w:vertAlign w:val="subscript"/>
              </w:rPr>
              <w:t>3</w:t>
            </w:r>
          </w:p>
          <w:p w:rsidR="009F5844" w:rsidRPr="00CF6B9C" w:rsidRDefault="009F5844" w:rsidP="009F5844">
            <w:pPr>
              <w:pStyle w:val="NoSpacing"/>
              <w:ind w:left="-59"/>
              <w:rPr>
                <w:b/>
                <w:bCs/>
                <w:i/>
                <w:iCs/>
                <w:sz w:val="24"/>
                <w:szCs w:val="24"/>
              </w:rPr>
            </w:pPr>
            <w:r w:rsidRPr="00CF6B9C">
              <w:rPr>
                <w:b/>
                <w:bCs/>
                <w:i/>
                <w:iCs/>
                <w:sz w:val="24"/>
                <w:szCs w:val="24"/>
              </w:rPr>
              <w:t>b) Tác dụng với oxi</w:t>
            </w:r>
          </w:p>
          <w:p w:rsidR="009F5844" w:rsidRPr="00CF6B9C" w:rsidRDefault="009F5844" w:rsidP="009F5844">
            <w:pPr>
              <w:pStyle w:val="NoSpacing"/>
              <w:ind w:left="-59"/>
              <w:jc w:val="center"/>
              <w:rPr>
                <w:sz w:val="24"/>
                <w:szCs w:val="24"/>
              </w:rPr>
            </w:pPr>
            <w:r w:rsidRPr="00CF6B9C">
              <w:rPr>
                <w:sz w:val="24"/>
                <w:szCs w:val="24"/>
              </w:rPr>
              <w:object w:dxaOrig="2088" w:dyaOrig="456">
                <v:shape id="_x0000_i1043" type="#_x0000_t75" style="width:104.25pt;height:24.75pt" o:ole="">
                  <v:imagedata r:id="rId45" o:title=""/>
                </v:shape>
                <o:OLEObject Type="Embed" ProgID="Unknown" ShapeID="_x0000_i1043" DrawAspect="Content" ObjectID="_1581850628" r:id="rId46"/>
              </w:object>
            </w:r>
          </w:p>
          <w:p w:rsidR="009F5844" w:rsidRPr="00CF6B9C" w:rsidRDefault="009F5844" w:rsidP="009F5844">
            <w:pPr>
              <w:pStyle w:val="NoSpacing"/>
              <w:ind w:left="-73"/>
              <w:rPr>
                <w:b/>
                <w:bCs/>
                <w:sz w:val="24"/>
                <w:szCs w:val="24"/>
                <w:u w:val="single"/>
              </w:rPr>
            </w:pPr>
            <w:r w:rsidRPr="00CF6B9C">
              <w:rPr>
                <w:b/>
                <w:bCs/>
                <w:sz w:val="24"/>
                <w:szCs w:val="24"/>
              </w:rPr>
              <w:t xml:space="preserve">2. </w:t>
            </w:r>
            <w:r w:rsidRPr="00CF6B9C">
              <w:rPr>
                <w:b/>
                <w:bCs/>
                <w:sz w:val="24"/>
                <w:szCs w:val="24"/>
                <w:u w:val="single"/>
              </w:rPr>
              <w:t>Tác dụng với axit</w:t>
            </w:r>
          </w:p>
          <w:p w:rsidR="009F5844" w:rsidRPr="00CF6B9C" w:rsidRDefault="009F5844" w:rsidP="009F5844">
            <w:pPr>
              <w:pStyle w:val="NoSpacing"/>
              <w:ind w:left="-73"/>
              <w:rPr>
                <w:sz w:val="24"/>
                <w:szCs w:val="24"/>
              </w:rPr>
            </w:pPr>
            <w:r w:rsidRPr="00CF6B9C">
              <w:rPr>
                <w:sz w:val="24"/>
                <w:szCs w:val="24"/>
              </w:rPr>
              <w:t>2Al + 6HCl → 2AlCl</w:t>
            </w:r>
            <w:r w:rsidRPr="00CF6B9C">
              <w:rPr>
                <w:sz w:val="24"/>
                <w:szCs w:val="24"/>
                <w:vertAlign w:val="subscript"/>
              </w:rPr>
              <w:t>3</w:t>
            </w:r>
            <w:r w:rsidRPr="00CF6B9C">
              <w:rPr>
                <w:sz w:val="24"/>
                <w:szCs w:val="24"/>
              </w:rPr>
              <w:t xml:space="preserve"> + 3H</w:t>
            </w:r>
            <w:r w:rsidRPr="00CF6B9C">
              <w:rPr>
                <w:sz w:val="24"/>
                <w:szCs w:val="24"/>
                <w:vertAlign w:val="subscript"/>
              </w:rPr>
              <w:t>2</w:t>
            </w:r>
            <w:r w:rsidRPr="00CF6B9C">
              <w:rPr>
                <w:sz w:val="24"/>
                <w:szCs w:val="24"/>
              </w:rPr>
              <w:sym w:font="Symbol" w:char="F0AD"/>
            </w:r>
          </w:p>
          <w:p w:rsidR="009F5844" w:rsidRPr="00CF6B9C" w:rsidRDefault="009F5844" w:rsidP="009F5844">
            <w:pPr>
              <w:pStyle w:val="NoSpacing"/>
              <w:ind w:left="-73"/>
              <w:jc w:val="center"/>
              <w:rPr>
                <w:sz w:val="24"/>
                <w:szCs w:val="24"/>
              </w:rPr>
            </w:pPr>
            <w:r w:rsidRPr="00CF6B9C">
              <w:rPr>
                <w:sz w:val="24"/>
                <w:szCs w:val="24"/>
              </w:rPr>
              <w:object w:dxaOrig="4688" w:dyaOrig="423">
                <v:shape id="_x0000_i1044" type="#_x0000_t75" style="width:196.5pt;height:16.5pt" o:ole="">
                  <v:imagedata r:id="rId47" o:title=""/>
                </v:shape>
                <o:OLEObject Type="Embed" ProgID="Unknown" ShapeID="_x0000_i1044" DrawAspect="Content" ObjectID="_1581850629" r:id="rId48"/>
              </w:object>
            </w:r>
          </w:p>
          <w:p w:rsidR="009F5844" w:rsidRPr="00CF6B9C" w:rsidRDefault="009F5844" w:rsidP="009F5844">
            <w:pPr>
              <w:pStyle w:val="NoSpacing"/>
              <w:ind w:left="-73"/>
              <w:rPr>
                <w:sz w:val="24"/>
                <w:szCs w:val="24"/>
              </w:rPr>
            </w:pPr>
            <w:r w:rsidRPr="00CF6B9C">
              <w:rPr>
                <w:sz w:val="24"/>
                <w:szCs w:val="24"/>
              </w:rPr>
              <w:object w:dxaOrig="4860" w:dyaOrig="423">
                <v:shape id="_x0000_i1045" type="#_x0000_t75" style="width:195.75pt;height:16.5pt" o:ole="">
                  <v:imagedata r:id="rId49" o:title=""/>
                </v:shape>
                <o:OLEObject Type="Embed" ProgID="Unknown" ShapeID="_x0000_i1045" DrawAspect="Content" ObjectID="_1581850630" r:id="rId50"/>
              </w:object>
            </w:r>
            <w:r w:rsidRPr="00CF6B9C">
              <w:rPr>
                <w:b/>
                <w:bCs/>
                <w:sz w:val="24"/>
                <w:szCs w:val="24"/>
              </w:rPr>
              <w:t xml:space="preserve">3. </w:t>
            </w:r>
            <w:r w:rsidRPr="00CF6B9C">
              <w:rPr>
                <w:b/>
                <w:bCs/>
                <w:sz w:val="24"/>
                <w:szCs w:val="24"/>
                <w:u w:val="single"/>
              </w:rPr>
              <w:t>Tác dụng với oxit kim loại</w:t>
            </w:r>
            <w:r w:rsidRPr="00CF6B9C">
              <w:rPr>
                <w:sz w:val="24"/>
                <w:szCs w:val="24"/>
              </w:rPr>
              <w:t xml:space="preserve"> </w:t>
            </w:r>
          </w:p>
          <w:p w:rsidR="009F5844" w:rsidRPr="00CF6B9C" w:rsidRDefault="009F5844" w:rsidP="009F5844">
            <w:pPr>
              <w:ind w:left="-73"/>
              <w:jc w:val="center"/>
              <w:outlineLvl w:val="0"/>
            </w:pPr>
            <w:r w:rsidRPr="00CF6B9C">
              <w:object w:dxaOrig="2772" w:dyaOrig="423">
                <v:shape id="_x0000_i1046" type="#_x0000_t75" style="width:138.75pt;height:22.5pt" o:ole="">
                  <v:imagedata r:id="rId51" o:title=""/>
                </v:shape>
                <o:OLEObject Type="Embed" ProgID="Unknown" ShapeID="_x0000_i1046" DrawAspect="Content" ObjectID="_1581850631" r:id="rId52"/>
              </w:object>
            </w:r>
          </w:p>
          <w:p w:rsidR="009F5844" w:rsidRPr="00CF6B9C" w:rsidRDefault="009F5844" w:rsidP="009F5844">
            <w:pPr>
              <w:ind w:left="-73"/>
              <w:outlineLvl w:val="0"/>
              <w:rPr>
                <w:b/>
                <w:bCs/>
              </w:rPr>
            </w:pPr>
            <w:r w:rsidRPr="00CF6B9C">
              <w:rPr>
                <w:b/>
                <w:bCs/>
              </w:rPr>
              <w:t xml:space="preserve">4. </w:t>
            </w:r>
            <w:r w:rsidRPr="00CF6B9C">
              <w:rPr>
                <w:b/>
                <w:bCs/>
                <w:u w:val="single"/>
              </w:rPr>
              <w:t>Tác dụng với nước</w:t>
            </w:r>
          </w:p>
          <w:p w:rsidR="009F5844" w:rsidRPr="00CF6B9C" w:rsidRDefault="009F5844" w:rsidP="009F5844">
            <w:pPr>
              <w:ind w:left="-73"/>
              <w:outlineLvl w:val="0"/>
              <w:rPr>
                <w:i/>
                <w:iCs/>
              </w:rPr>
            </w:pPr>
            <w:r w:rsidRPr="00CF6B9C">
              <w:t xml:space="preserve">- Nhôm không phản ứng với nước dù ở </w:t>
            </w:r>
            <w:r w:rsidRPr="00CF6B9C">
              <w:lastRenderedPageBreak/>
              <w:t xml:space="preserve">nhiệt độ cao là vì </w:t>
            </w:r>
            <w:r w:rsidRPr="00CF6B9C">
              <w:rPr>
                <w:i/>
                <w:iCs/>
              </w:rPr>
              <w:t>trên bề mặt của nhôm được phủ kín một lớp Al</w:t>
            </w:r>
            <w:r w:rsidRPr="00CF6B9C">
              <w:rPr>
                <w:i/>
                <w:iCs/>
                <w:vertAlign w:val="subscript"/>
              </w:rPr>
              <w:t>2</w:t>
            </w:r>
            <w:r w:rsidRPr="00CF6B9C">
              <w:rPr>
                <w:i/>
                <w:iCs/>
              </w:rPr>
              <w:t>O</w:t>
            </w:r>
            <w:r w:rsidRPr="00CF6B9C">
              <w:rPr>
                <w:i/>
                <w:iCs/>
                <w:vertAlign w:val="subscript"/>
              </w:rPr>
              <w:t xml:space="preserve">3 </w:t>
            </w:r>
          </w:p>
          <w:p w:rsidR="009F5844" w:rsidRPr="00CF6B9C" w:rsidRDefault="009F5844" w:rsidP="009F5844">
            <w:pPr>
              <w:ind w:left="-73"/>
              <w:outlineLvl w:val="0"/>
              <w:rPr>
                <w:b/>
                <w:bCs/>
              </w:rPr>
            </w:pPr>
            <w:r w:rsidRPr="00CF6B9C">
              <w:rPr>
                <w:b/>
                <w:bCs/>
              </w:rPr>
              <w:t xml:space="preserve">5. </w:t>
            </w:r>
            <w:r w:rsidRPr="00CF6B9C">
              <w:rPr>
                <w:b/>
                <w:bCs/>
                <w:u w:val="single"/>
              </w:rPr>
              <w:t>Tác dụng với dung dịch kiềm</w:t>
            </w:r>
          </w:p>
          <w:p w:rsidR="009F5844" w:rsidRPr="00CF6B9C" w:rsidRDefault="009F5844" w:rsidP="009F5844">
            <w:pPr>
              <w:ind w:left="-73"/>
              <w:outlineLvl w:val="0"/>
            </w:pPr>
            <w:r w:rsidRPr="00CF6B9C">
              <w:t xml:space="preserve">  </w:t>
            </w:r>
            <w:r w:rsidRPr="00CF6B9C">
              <w:rPr>
                <w:lang w:val="pt-BR"/>
              </w:rPr>
              <w:t>2Al + 2NaOH + 2H</w:t>
            </w:r>
            <w:r w:rsidRPr="00CF6B9C">
              <w:rPr>
                <w:vertAlign w:val="subscript"/>
                <w:lang w:val="pt-BR"/>
              </w:rPr>
              <w:t>2</w:t>
            </w:r>
            <w:r w:rsidRPr="00CF6B9C">
              <w:rPr>
                <w:lang w:val="pt-BR"/>
              </w:rPr>
              <w:t xml:space="preserve">O </w:t>
            </w:r>
            <w:r w:rsidRPr="00CF6B9C">
              <w:t>→</w:t>
            </w:r>
            <w:r w:rsidRPr="00CF6B9C">
              <w:rPr>
                <w:lang w:val="pt-BR"/>
              </w:rPr>
              <w:t xml:space="preserve"> 2NaAlO</w:t>
            </w:r>
            <w:r w:rsidRPr="00CF6B9C">
              <w:rPr>
                <w:vertAlign w:val="subscript"/>
                <w:lang w:val="pt-BR"/>
              </w:rPr>
              <w:t>2</w:t>
            </w:r>
            <w:r w:rsidRPr="00CF6B9C">
              <w:rPr>
                <w:lang w:val="pt-BR"/>
              </w:rPr>
              <w:t xml:space="preserve"> + 3H</w:t>
            </w:r>
            <w:r w:rsidRPr="00CF6B9C">
              <w:rPr>
                <w:vertAlign w:val="subscript"/>
                <w:lang w:val="pt-BR"/>
              </w:rPr>
              <w:t>2</w:t>
            </w:r>
            <w:r w:rsidRPr="00CF6B9C">
              <w:sym w:font="Symbol" w:char="F0AD"/>
            </w:r>
          </w:p>
          <w:p w:rsidR="001F40FC" w:rsidRPr="001F40FC" w:rsidRDefault="009F5844" w:rsidP="001F40FC">
            <w:pPr>
              <w:ind w:left="-59"/>
              <w:outlineLvl w:val="0"/>
              <w:rPr>
                <w:b/>
                <w:bCs/>
                <w:lang w:val="vi-VN"/>
              </w:rPr>
            </w:pPr>
            <w:r w:rsidRPr="00CF6B9C">
              <w:rPr>
                <w:b/>
                <w:bCs/>
              </w:rPr>
              <w:t xml:space="preserve">IV. </w:t>
            </w:r>
            <w:r w:rsidR="001F40FC" w:rsidRPr="00CF6B9C">
              <w:rPr>
                <w:b/>
                <w:bCs/>
                <w:u w:val="single"/>
              </w:rPr>
              <w:t>Ứng dụng</w:t>
            </w:r>
            <w:r w:rsidR="001F40FC">
              <w:rPr>
                <w:b/>
                <w:bCs/>
                <w:u w:val="single"/>
                <w:lang w:val="vi-VN"/>
              </w:rPr>
              <w:t xml:space="preserve">, </w:t>
            </w:r>
            <w:r w:rsidR="001F40FC" w:rsidRPr="00CF6B9C">
              <w:rPr>
                <w:b/>
                <w:bCs/>
                <w:u w:val="single"/>
                <w:lang w:val="pt-BR"/>
              </w:rPr>
              <w:t>Trạng thái thiên nhiên</w:t>
            </w:r>
          </w:p>
          <w:p w:rsidR="009F5844" w:rsidRPr="00CF6B9C" w:rsidRDefault="009F5844" w:rsidP="009F5844">
            <w:pPr>
              <w:pStyle w:val="NoSpacing"/>
              <w:rPr>
                <w:b/>
                <w:bCs/>
                <w:sz w:val="24"/>
                <w:szCs w:val="24"/>
                <w:lang w:val="pt-BR"/>
              </w:rPr>
            </w:pPr>
            <w:r w:rsidRPr="00CF6B9C">
              <w:rPr>
                <w:b/>
                <w:bCs/>
                <w:sz w:val="24"/>
                <w:szCs w:val="24"/>
                <w:lang w:val="pt-BR"/>
              </w:rPr>
              <w:t xml:space="preserve">V. </w:t>
            </w:r>
            <w:r w:rsidRPr="00CF6B9C">
              <w:rPr>
                <w:b/>
                <w:bCs/>
                <w:sz w:val="24"/>
                <w:szCs w:val="24"/>
                <w:u w:val="single"/>
                <w:lang w:val="pt-BR"/>
              </w:rPr>
              <w:t>SẢN XUẤT NHÔM</w:t>
            </w:r>
          </w:p>
          <w:p w:rsidR="009F5844" w:rsidRPr="00CF6B9C" w:rsidRDefault="009F5844" w:rsidP="009F5844">
            <w:pPr>
              <w:pStyle w:val="NoSpacing"/>
              <w:ind w:left="-73"/>
              <w:rPr>
                <w:sz w:val="24"/>
                <w:szCs w:val="24"/>
                <w:lang w:val="pt-BR"/>
              </w:rPr>
            </w:pPr>
            <w:r w:rsidRPr="00CF6B9C">
              <w:rPr>
                <w:b/>
                <w:bCs/>
                <w:sz w:val="24"/>
                <w:szCs w:val="24"/>
                <w:lang w:val="pt-BR"/>
              </w:rPr>
              <w:t xml:space="preserve">1. </w:t>
            </w:r>
            <w:r w:rsidRPr="00CF6B9C">
              <w:rPr>
                <w:b/>
                <w:bCs/>
                <w:sz w:val="24"/>
                <w:szCs w:val="24"/>
                <w:u w:val="single"/>
                <w:lang w:val="pt-BR"/>
              </w:rPr>
              <w:t>Nguyên liệu</w:t>
            </w:r>
            <w:r w:rsidRPr="00CF6B9C">
              <w:rPr>
                <w:b/>
                <w:bCs/>
                <w:sz w:val="24"/>
                <w:szCs w:val="24"/>
                <w:lang w:val="pt-BR"/>
              </w:rPr>
              <w:t xml:space="preserve">: </w:t>
            </w:r>
            <w:r w:rsidRPr="00CF6B9C">
              <w:rPr>
                <w:sz w:val="24"/>
                <w:szCs w:val="24"/>
                <w:lang w:val="pt-BR"/>
              </w:rPr>
              <w:t>Quặng boxit Al</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3</w:t>
            </w:r>
            <w:r w:rsidRPr="00CF6B9C">
              <w:rPr>
                <w:sz w:val="24"/>
                <w:szCs w:val="24"/>
                <w:lang w:val="pt-BR"/>
              </w:rPr>
              <w:t>.2H</w:t>
            </w:r>
            <w:r w:rsidRPr="00CF6B9C">
              <w:rPr>
                <w:sz w:val="24"/>
                <w:szCs w:val="24"/>
                <w:vertAlign w:val="subscript"/>
                <w:lang w:val="pt-BR"/>
              </w:rPr>
              <w:t>2</w:t>
            </w:r>
            <w:r w:rsidRPr="00CF6B9C">
              <w:rPr>
                <w:sz w:val="24"/>
                <w:szCs w:val="24"/>
                <w:lang w:val="pt-BR"/>
              </w:rPr>
              <w:t xml:space="preserve">O </w:t>
            </w:r>
          </w:p>
          <w:p w:rsidR="009F5844" w:rsidRPr="00CF6B9C" w:rsidRDefault="009F5844" w:rsidP="009F5844">
            <w:pPr>
              <w:ind w:left="-73"/>
              <w:outlineLvl w:val="0"/>
              <w:rPr>
                <w:b/>
                <w:bCs/>
                <w:lang w:val="pt-BR"/>
              </w:rPr>
            </w:pPr>
            <w:r w:rsidRPr="00CF6B9C">
              <w:rPr>
                <w:b/>
                <w:bCs/>
                <w:lang w:val="pt-BR"/>
              </w:rPr>
              <w:t xml:space="preserve">2. </w:t>
            </w:r>
            <w:r w:rsidRPr="00CF6B9C">
              <w:rPr>
                <w:b/>
                <w:bCs/>
                <w:u w:val="single"/>
                <w:lang w:val="pt-BR"/>
              </w:rPr>
              <w:t>Điện phân nhôm oxit nóng chảy</w:t>
            </w:r>
            <w:r w:rsidRPr="00CF6B9C">
              <w:rPr>
                <w:b/>
                <w:bCs/>
                <w:lang w:val="pt-BR"/>
              </w:rPr>
              <w:t xml:space="preserve"> </w:t>
            </w:r>
          </w:p>
          <w:p w:rsidR="009F5844" w:rsidRPr="00CF6B9C" w:rsidRDefault="009F5844" w:rsidP="009F5844">
            <w:pPr>
              <w:ind w:left="-59"/>
              <w:outlineLvl w:val="0"/>
              <w:rPr>
                <w:b/>
                <w:bCs/>
              </w:rPr>
            </w:pPr>
            <w:r w:rsidRPr="00CF6B9C">
              <w:rPr>
                <w:b/>
                <w:bCs/>
              </w:rPr>
              <w:t>2Al</w:t>
            </w:r>
            <w:r w:rsidRPr="00CF6B9C">
              <w:rPr>
                <w:b/>
                <w:bCs/>
                <w:vertAlign w:val="subscript"/>
              </w:rPr>
              <w:t>2</w:t>
            </w:r>
            <w:r w:rsidRPr="00CF6B9C">
              <w:rPr>
                <w:b/>
                <w:bCs/>
              </w:rPr>
              <w:t>O</w:t>
            </w:r>
            <w:r w:rsidRPr="00CF6B9C">
              <w:rPr>
                <w:b/>
                <w:bCs/>
                <w:vertAlign w:val="subscript"/>
              </w:rPr>
              <w:t>3</w:t>
            </w:r>
            <w:r w:rsidRPr="00CF6B9C">
              <w:rPr>
                <w:b/>
                <w:bCs/>
              </w:rPr>
              <w:t xml:space="preserve"> </w:t>
            </w:r>
            <w:r w:rsidRPr="00CF6B9C">
              <w:rPr>
                <w:b/>
                <w:bCs/>
              </w:rPr>
              <w:sym w:font="Wingdings" w:char="F0E0"/>
            </w:r>
            <w:r w:rsidRPr="00CF6B9C">
              <w:rPr>
                <w:b/>
                <w:bCs/>
              </w:rPr>
              <w:t xml:space="preserve"> 4Al + 3O</w:t>
            </w:r>
            <w:r w:rsidRPr="00CF6B9C">
              <w:rPr>
                <w:b/>
                <w:bCs/>
                <w:vertAlign w:val="subscript"/>
              </w:rPr>
              <w:t>2</w:t>
            </w:r>
          </w:p>
          <w:p w:rsidR="001F40FC" w:rsidRDefault="009F5844" w:rsidP="009F5844">
            <w:pPr>
              <w:ind w:left="-59"/>
              <w:outlineLvl w:val="0"/>
              <w:rPr>
                <w:b/>
                <w:bCs/>
                <w:lang w:val="vi-VN"/>
              </w:rPr>
            </w:pPr>
            <w:r w:rsidRPr="00CF6B9C">
              <w:rPr>
                <w:b/>
                <w:bCs/>
              </w:rPr>
              <w:t>B</w:t>
            </w:r>
            <w:r w:rsidR="001F40FC" w:rsidRPr="00CF6B9C">
              <w:rPr>
                <w:b/>
                <w:bCs/>
              </w:rPr>
              <w:t xml:space="preserve">. </w:t>
            </w:r>
            <w:r w:rsidR="001F40FC">
              <w:rPr>
                <w:b/>
                <w:bCs/>
                <w:lang w:val="vi-VN"/>
              </w:rPr>
              <w:t>Một số hợp chất quan trọng của Nhôm</w:t>
            </w:r>
          </w:p>
          <w:p w:rsidR="009F5844" w:rsidRPr="00CF6B9C" w:rsidRDefault="009F5844" w:rsidP="009F5844">
            <w:pPr>
              <w:ind w:left="-59"/>
              <w:outlineLvl w:val="0"/>
              <w:rPr>
                <w:b/>
                <w:bCs/>
              </w:rPr>
            </w:pPr>
            <w:r w:rsidRPr="00CF6B9C">
              <w:rPr>
                <w:b/>
                <w:bCs/>
              </w:rPr>
              <w:t xml:space="preserve">I. </w:t>
            </w:r>
            <w:r w:rsidR="001F40FC">
              <w:rPr>
                <w:b/>
                <w:bCs/>
                <w:lang w:val="vi-VN"/>
              </w:rPr>
              <w:t>Nhôm oxít</w:t>
            </w:r>
          </w:p>
          <w:p w:rsidR="009F5844" w:rsidRPr="00CF6B9C" w:rsidRDefault="009F5844" w:rsidP="009F5844">
            <w:pPr>
              <w:ind w:left="-59"/>
              <w:outlineLvl w:val="0"/>
            </w:pPr>
            <w:r w:rsidRPr="00CF6B9C">
              <w:t xml:space="preserve">* </w:t>
            </w:r>
            <w:r w:rsidRPr="00CF6B9C">
              <w:rPr>
                <w:b/>
                <w:bCs/>
                <w:i/>
                <w:iCs/>
              </w:rPr>
              <w:t>Tính chất hoá học:</w:t>
            </w:r>
            <w:r w:rsidRPr="00CF6B9C">
              <w:t xml:space="preserve"> Là oxit lưỡng tính.</w:t>
            </w:r>
          </w:p>
          <w:p w:rsidR="009F5844" w:rsidRPr="00CF6B9C" w:rsidRDefault="009F5844" w:rsidP="009F5844">
            <w:pPr>
              <w:ind w:left="-59"/>
              <w:outlineLvl w:val="0"/>
            </w:pPr>
            <w:r w:rsidRPr="00CF6B9C">
              <w:t xml:space="preserve"> - </w:t>
            </w:r>
            <w:r w:rsidRPr="00CF6B9C">
              <w:rPr>
                <w:i/>
                <w:iCs/>
              </w:rPr>
              <w:t>Tác dụng với dung dịch axit</w:t>
            </w:r>
          </w:p>
          <w:p w:rsidR="009F5844" w:rsidRPr="00CF6B9C" w:rsidRDefault="009F5844" w:rsidP="009F5844">
            <w:pPr>
              <w:ind w:left="-59"/>
              <w:jc w:val="center"/>
              <w:outlineLvl w:val="0"/>
              <w:rPr>
                <w:lang w:val="pt-BR"/>
              </w:rPr>
            </w:pPr>
            <w:r w:rsidRPr="00CF6B9C">
              <w:rPr>
                <w:lang w:val="pt-BR"/>
              </w:rPr>
              <w:t>Al</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w:t>
            </w:r>
            <w:r w:rsidRPr="00CF6B9C">
              <w:rPr>
                <w:vertAlign w:val="superscript"/>
                <w:lang w:val="pt-BR"/>
              </w:rPr>
              <w:t>+</w:t>
            </w:r>
            <w:r w:rsidRPr="00CF6B9C">
              <w:rPr>
                <w:lang w:val="pt-BR"/>
              </w:rPr>
              <w:t xml:space="preserve"> </w:t>
            </w:r>
            <w:r w:rsidRPr="00CF6B9C">
              <w:t>→</w:t>
            </w:r>
            <w:r w:rsidRPr="00CF6B9C">
              <w:rPr>
                <w:lang w:val="pt-BR"/>
              </w:rPr>
              <w:t>2Al</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rsidR="009F5844" w:rsidRPr="00CF6B9C" w:rsidRDefault="009F5844" w:rsidP="009F5844">
            <w:pPr>
              <w:ind w:left="-59"/>
              <w:outlineLvl w:val="0"/>
              <w:rPr>
                <w:i/>
                <w:iCs/>
                <w:lang w:val="pt-BR"/>
              </w:rPr>
            </w:pPr>
            <w:r w:rsidRPr="00CF6B9C">
              <w:rPr>
                <w:lang w:val="pt-BR"/>
              </w:rPr>
              <w:t xml:space="preserve"> - </w:t>
            </w:r>
            <w:r w:rsidRPr="00CF6B9C">
              <w:rPr>
                <w:i/>
                <w:iCs/>
                <w:lang w:val="pt-BR"/>
              </w:rPr>
              <w:t>Tác dụng với dung dịch kiềm</w:t>
            </w:r>
          </w:p>
          <w:p w:rsidR="009F5844" w:rsidRPr="00CF6B9C" w:rsidRDefault="009F5844" w:rsidP="009F5844">
            <w:pPr>
              <w:ind w:left="-59"/>
              <w:jc w:val="center"/>
              <w:outlineLvl w:val="0"/>
            </w:pPr>
            <w:r w:rsidRPr="00CF6B9C">
              <w:t>Al</w:t>
            </w:r>
            <w:r w:rsidRPr="00CF6B9C">
              <w:rPr>
                <w:vertAlign w:val="subscript"/>
              </w:rPr>
              <w:t>2</w:t>
            </w:r>
            <w:r w:rsidRPr="00CF6B9C">
              <w:t>O</w:t>
            </w:r>
            <w:r w:rsidRPr="00CF6B9C">
              <w:rPr>
                <w:vertAlign w:val="subscript"/>
              </w:rPr>
              <w:t>3</w:t>
            </w:r>
            <w:r w:rsidRPr="00CF6B9C">
              <w:t xml:space="preserve"> + 2OH</w:t>
            </w:r>
            <w:r w:rsidRPr="00CF6B9C">
              <w:rPr>
                <w:vertAlign w:val="superscript"/>
              </w:rPr>
              <w:sym w:font="Symbol" w:char="F02D"/>
            </w:r>
            <w:r w:rsidRPr="00CF6B9C">
              <w:t>→ 2AlO</w:t>
            </w:r>
            <w:r w:rsidRPr="00CF6B9C">
              <w:rPr>
                <w:vertAlign w:val="subscript"/>
              </w:rPr>
              <w:t>2</w:t>
            </w:r>
            <w:r w:rsidRPr="00CF6B9C">
              <w:rPr>
                <w:vertAlign w:val="superscript"/>
              </w:rPr>
              <w:sym w:font="Symbol" w:char="F02D"/>
            </w:r>
            <w:r w:rsidRPr="00CF6B9C">
              <w:t xml:space="preserve"> + H</w:t>
            </w:r>
            <w:r w:rsidRPr="00CF6B9C">
              <w:rPr>
                <w:vertAlign w:val="subscript"/>
              </w:rPr>
              <w:t>2</w:t>
            </w:r>
            <w:r w:rsidRPr="00CF6B9C">
              <w:t>O</w:t>
            </w:r>
          </w:p>
          <w:p w:rsidR="009F5844" w:rsidRPr="00CF6B9C" w:rsidRDefault="009F5844" w:rsidP="009F5844">
            <w:pPr>
              <w:ind w:left="-59"/>
              <w:outlineLvl w:val="0"/>
            </w:pPr>
            <w:r w:rsidRPr="00CF6B9C">
              <w:rPr>
                <w:b/>
                <w:bCs/>
              </w:rPr>
              <w:t xml:space="preserve">2. </w:t>
            </w:r>
            <w:r w:rsidRPr="00CF6B9C">
              <w:rPr>
                <w:b/>
                <w:bCs/>
                <w:u w:val="single"/>
              </w:rPr>
              <w:t>Ứng dụng</w:t>
            </w:r>
            <w:r w:rsidRPr="00CF6B9C">
              <w:rPr>
                <w:b/>
                <w:bCs/>
              </w:rPr>
              <w:t>:</w:t>
            </w:r>
            <w:r w:rsidRPr="00CF6B9C">
              <w:t xml:space="preserve"> Nhôm oxit tồn tại dưới dạng ngậm nước và dạng khan.</w:t>
            </w:r>
          </w:p>
          <w:p w:rsidR="009F5844" w:rsidRPr="00CF6B9C" w:rsidRDefault="009F5844" w:rsidP="009F5844">
            <w:pPr>
              <w:ind w:left="-59"/>
              <w:outlineLvl w:val="0"/>
              <w:rPr>
                <w:b/>
                <w:bCs/>
              </w:rPr>
            </w:pPr>
            <w:r w:rsidRPr="00CF6B9C">
              <w:rPr>
                <w:b/>
                <w:bCs/>
              </w:rPr>
              <w:t xml:space="preserve">II. </w:t>
            </w:r>
            <w:r w:rsidR="001F40FC">
              <w:rPr>
                <w:b/>
                <w:bCs/>
                <w:lang w:val="vi-VN"/>
              </w:rPr>
              <w:t>Nhôm hidroxit</w:t>
            </w:r>
          </w:p>
          <w:p w:rsidR="009F5844" w:rsidRPr="00CF6B9C" w:rsidRDefault="009F5844" w:rsidP="009F5844">
            <w:pPr>
              <w:ind w:left="-59"/>
              <w:outlineLvl w:val="0"/>
            </w:pPr>
            <w:r w:rsidRPr="00CF6B9C">
              <w:t xml:space="preserve">* </w:t>
            </w:r>
            <w:r w:rsidRPr="00CF6B9C">
              <w:rPr>
                <w:b/>
                <w:bCs/>
                <w:i/>
                <w:iCs/>
              </w:rPr>
              <w:t>Tính chất hoá học:</w:t>
            </w:r>
            <w:r w:rsidRPr="00CF6B9C">
              <w:t xml:space="preserve"> Là hiđroxit lưỡng tính.</w:t>
            </w:r>
          </w:p>
          <w:p w:rsidR="009F5844" w:rsidRPr="00CF6B9C" w:rsidRDefault="009F5844" w:rsidP="009F5844">
            <w:pPr>
              <w:ind w:left="-59"/>
              <w:outlineLvl w:val="0"/>
            </w:pPr>
            <w:r w:rsidRPr="00CF6B9C">
              <w:t xml:space="preserve">- </w:t>
            </w:r>
            <w:r w:rsidRPr="00CF6B9C">
              <w:rPr>
                <w:i/>
                <w:iCs/>
              </w:rPr>
              <w:t>Tác dụng với dung dịch axit</w:t>
            </w:r>
          </w:p>
          <w:p w:rsidR="009F5844" w:rsidRPr="00CF6B9C" w:rsidRDefault="009F5844" w:rsidP="009F5844">
            <w:pPr>
              <w:ind w:left="-59"/>
              <w:jc w:val="center"/>
              <w:outlineLvl w:val="0"/>
              <w:rPr>
                <w:lang w:val="pt-BR"/>
              </w:rPr>
            </w:pPr>
            <w:r w:rsidRPr="00CF6B9C">
              <w:rPr>
                <w:lang w:val="pt-BR"/>
              </w:rPr>
              <w:t>Al(OH)</w:t>
            </w:r>
            <w:r w:rsidRPr="00CF6B9C">
              <w:rPr>
                <w:vertAlign w:val="subscript"/>
                <w:lang w:val="pt-BR"/>
              </w:rPr>
              <w:t>3</w:t>
            </w:r>
            <w:r w:rsidRPr="00CF6B9C">
              <w:rPr>
                <w:lang w:val="pt-BR"/>
              </w:rPr>
              <w:t xml:space="preserve"> + 3H</w:t>
            </w:r>
            <w:r w:rsidRPr="00CF6B9C">
              <w:rPr>
                <w:vertAlign w:val="superscript"/>
                <w:lang w:val="pt-BR"/>
              </w:rPr>
              <w:t>+</w:t>
            </w:r>
            <w:r w:rsidRPr="00CF6B9C">
              <w:rPr>
                <w:lang w:val="pt-BR"/>
              </w:rPr>
              <w:t xml:space="preserve"> </w:t>
            </w:r>
            <w:r w:rsidRPr="00CF6B9C">
              <w:t>→</w:t>
            </w:r>
            <w:r w:rsidRPr="00CF6B9C">
              <w:rPr>
                <w:lang w:val="pt-BR"/>
              </w:rPr>
              <w:t xml:space="preserve"> Al</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rsidR="009F5844" w:rsidRPr="00CF6B9C" w:rsidRDefault="009F5844" w:rsidP="009F5844">
            <w:pPr>
              <w:ind w:left="-59"/>
              <w:outlineLvl w:val="0"/>
              <w:rPr>
                <w:i/>
                <w:iCs/>
                <w:lang w:val="pt-BR"/>
              </w:rPr>
            </w:pPr>
            <w:r w:rsidRPr="00CF6B9C">
              <w:rPr>
                <w:lang w:val="pt-BR"/>
              </w:rPr>
              <w:t xml:space="preserve"> - </w:t>
            </w:r>
            <w:r w:rsidRPr="00CF6B9C">
              <w:rPr>
                <w:i/>
                <w:iCs/>
                <w:lang w:val="pt-BR"/>
              </w:rPr>
              <w:t>Tác dụng với dung dịch kiềm</w:t>
            </w:r>
          </w:p>
          <w:p w:rsidR="009F5844" w:rsidRPr="00CF6B9C" w:rsidRDefault="009F5844" w:rsidP="009F5844">
            <w:pPr>
              <w:ind w:left="-59"/>
              <w:jc w:val="center"/>
              <w:outlineLvl w:val="0"/>
              <w:rPr>
                <w:lang w:val="pt-BR"/>
              </w:rPr>
            </w:pPr>
            <w:r w:rsidRPr="00CF6B9C">
              <w:rPr>
                <w:lang w:val="pt-BR"/>
              </w:rPr>
              <w:t>Al(OH)</w:t>
            </w:r>
            <w:r w:rsidRPr="00CF6B9C">
              <w:rPr>
                <w:vertAlign w:val="subscript"/>
                <w:lang w:val="pt-BR"/>
              </w:rPr>
              <w:t>3</w:t>
            </w:r>
            <w:r w:rsidRPr="00CF6B9C">
              <w:rPr>
                <w:lang w:val="pt-BR"/>
              </w:rPr>
              <w:t xml:space="preserve"> + OH</w:t>
            </w:r>
            <w:r w:rsidRPr="00CF6B9C">
              <w:rPr>
                <w:vertAlign w:val="superscript"/>
              </w:rPr>
              <w:sym w:font="Symbol" w:char="F02D"/>
            </w:r>
            <w:r w:rsidRPr="00CF6B9C">
              <w:rPr>
                <w:lang w:val="pt-BR"/>
              </w:rPr>
              <w:t xml:space="preserve"> </w:t>
            </w:r>
            <w:r w:rsidRPr="00CF6B9C">
              <w:t>→</w:t>
            </w:r>
            <w:r w:rsidRPr="00CF6B9C">
              <w:rPr>
                <w:lang w:val="pt-BR"/>
              </w:rPr>
              <w:t xml:space="preserve"> AlO</w:t>
            </w:r>
            <w:r w:rsidRPr="00CF6B9C">
              <w:rPr>
                <w:vertAlign w:val="subscript"/>
                <w:lang w:val="pt-BR"/>
              </w:rPr>
              <w:t>2</w:t>
            </w:r>
            <w:r w:rsidRPr="00CF6B9C">
              <w:rPr>
                <w:vertAlign w:val="superscript"/>
              </w:rPr>
              <w:sym w:font="Symbol" w:char="F02D"/>
            </w:r>
            <w:r w:rsidRPr="00CF6B9C">
              <w:rPr>
                <w:lang w:val="pt-BR"/>
              </w:rPr>
              <w:t xml:space="preserve"> + 2H</w:t>
            </w:r>
            <w:r w:rsidRPr="00CF6B9C">
              <w:rPr>
                <w:vertAlign w:val="subscript"/>
                <w:lang w:val="pt-BR"/>
              </w:rPr>
              <w:t>2</w:t>
            </w:r>
            <w:r w:rsidRPr="00CF6B9C">
              <w:rPr>
                <w:lang w:val="pt-BR"/>
              </w:rPr>
              <w:t>O</w:t>
            </w:r>
          </w:p>
          <w:p w:rsidR="009F5844" w:rsidRPr="00CF6B9C" w:rsidRDefault="009F5844" w:rsidP="009F5844">
            <w:pPr>
              <w:ind w:left="-59"/>
              <w:jc w:val="center"/>
              <w:outlineLvl w:val="0"/>
              <w:rPr>
                <w:lang w:val="pt-BR"/>
              </w:rPr>
            </w:pPr>
          </w:p>
          <w:p w:rsidR="009F5844" w:rsidRPr="00CF6B9C" w:rsidRDefault="009F5844" w:rsidP="009F5844">
            <w:pPr>
              <w:pStyle w:val="NoSpacing"/>
              <w:ind w:left="-73"/>
              <w:rPr>
                <w:b/>
                <w:bCs/>
                <w:sz w:val="24"/>
                <w:szCs w:val="24"/>
                <w:lang w:val="pt-BR"/>
              </w:rPr>
            </w:pPr>
            <w:r w:rsidRPr="00CF6B9C">
              <w:rPr>
                <w:b/>
                <w:bCs/>
                <w:sz w:val="24"/>
                <w:szCs w:val="24"/>
                <w:lang w:val="pt-BR"/>
              </w:rPr>
              <w:t xml:space="preserve">III. </w:t>
            </w:r>
            <w:r w:rsidR="001F40FC">
              <w:rPr>
                <w:b/>
                <w:bCs/>
                <w:lang w:val="vi-VN"/>
              </w:rPr>
              <w:t>Nhômsunphat</w:t>
            </w:r>
          </w:p>
          <w:p w:rsidR="009F5844" w:rsidRPr="00CF6B9C" w:rsidRDefault="009F5844" w:rsidP="009F5844">
            <w:pPr>
              <w:pStyle w:val="NoSpacing"/>
              <w:ind w:left="-73"/>
              <w:rPr>
                <w:sz w:val="24"/>
                <w:szCs w:val="24"/>
                <w:lang w:val="pt-BR"/>
              </w:rPr>
            </w:pPr>
            <w:r w:rsidRPr="00CF6B9C">
              <w:rPr>
                <w:sz w:val="24"/>
                <w:szCs w:val="24"/>
                <w:lang w:val="pt-BR"/>
              </w:rPr>
              <w:t xml:space="preserve"> - Phèn chua: K</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r w:rsidRPr="00CF6B9C">
              <w:rPr>
                <w:sz w:val="24"/>
                <w:szCs w:val="24"/>
                <w:lang w:val="pt-BR"/>
              </w:rPr>
              <w:t>.Al</w:t>
            </w:r>
            <w:r w:rsidRPr="00CF6B9C">
              <w:rPr>
                <w:sz w:val="24"/>
                <w:szCs w:val="24"/>
                <w:vertAlign w:val="subscript"/>
                <w:lang w:val="pt-BR"/>
              </w:rPr>
              <w:t>2</w:t>
            </w:r>
            <w:r w:rsidRPr="00CF6B9C">
              <w:rPr>
                <w:sz w:val="24"/>
                <w:szCs w:val="24"/>
                <w:lang w:val="pt-BR"/>
              </w:rPr>
              <w:t>(SO</w:t>
            </w:r>
            <w:r w:rsidRPr="00CF6B9C">
              <w:rPr>
                <w:sz w:val="24"/>
                <w:szCs w:val="24"/>
                <w:vertAlign w:val="subscript"/>
                <w:lang w:val="pt-BR"/>
              </w:rPr>
              <w:t>4</w:t>
            </w:r>
            <w:r w:rsidRPr="00CF6B9C">
              <w:rPr>
                <w:sz w:val="24"/>
                <w:szCs w:val="24"/>
                <w:lang w:val="pt-BR"/>
              </w:rPr>
              <w:t>)</w:t>
            </w:r>
            <w:r w:rsidRPr="00CF6B9C">
              <w:rPr>
                <w:sz w:val="24"/>
                <w:szCs w:val="24"/>
                <w:vertAlign w:val="subscript"/>
                <w:lang w:val="pt-BR"/>
              </w:rPr>
              <w:t>3</w:t>
            </w:r>
            <w:r w:rsidRPr="00CF6B9C">
              <w:rPr>
                <w:sz w:val="24"/>
                <w:szCs w:val="24"/>
                <w:lang w:val="pt-BR"/>
              </w:rPr>
              <w:t>.24H</w:t>
            </w:r>
            <w:r w:rsidRPr="00CF6B9C">
              <w:rPr>
                <w:sz w:val="24"/>
                <w:szCs w:val="24"/>
                <w:vertAlign w:val="subscript"/>
                <w:lang w:val="pt-BR"/>
              </w:rPr>
              <w:t>2</w:t>
            </w:r>
            <w:r w:rsidRPr="00CF6B9C">
              <w:rPr>
                <w:sz w:val="24"/>
                <w:szCs w:val="24"/>
                <w:lang w:val="pt-BR"/>
              </w:rPr>
              <w:t>O hay KAl(SO</w:t>
            </w:r>
            <w:r w:rsidRPr="00CF6B9C">
              <w:rPr>
                <w:sz w:val="24"/>
                <w:szCs w:val="24"/>
                <w:vertAlign w:val="subscript"/>
                <w:lang w:val="pt-BR"/>
              </w:rPr>
              <w:t>4</w:t>
            </w:r>
            <w:r w:rsidRPr="00CF6B9C">
              <w:rPr>
                <w:sz w:val="24"/>
                <w:szCs w:val="24"/>
                <w:lang w:val="pt-BR"/>
              </w:rPr>
              <w:t>)</w:t>
            </w:r>
            <w:r w:rsidRPr="00CF6B9C">
              <w:rPr>
                <w:sz w:val="24"/>
                <w:szCs w:val="24"/>
                <w:vertAlign w:val="subscript"/>
                <w:lang w:val="pt-BR"/>
              </w:rPr>
              <w:t>2</w:t>
            </w:r>
            <w:r w:rsidRPr="00CF6B9C">
              <w:rPr>
                <w:sz w:val="24"/>
                <w:szCs w:val="24"/>
                <w:lang w:val="pt-BR"/>
              </w:rPr>
              <w:t>.12H</w:t>
            </w:r>
            <w:r w:rsidRPr="00CF6B9C">
              <w:rPr>
                <w:sz w:val="24"/>
                <w:szCs w:val="24"/>
                <w:vertAlign w:val="subscript"/>
                <w:lang w:val="pt-BR"/>
              </w:rPr>
              <w:t>2</w:t>
            </w:r>
            <w:r w:rsidRPr="00CF6B9C">
              <w:rPr>
                <w:sz w:val="24"/>
                <w:szCs w:val="24"/>
                <w:lang w:val="pt-BR"/>
              </w:rPr>
              <w:t>O được dùng trong ngành thuộc da, công nghiệp giấy, chất cầm màu.</w:t>
            </w:r>
          </w:p>
          <w:p w:rsidR="009F5844" w:rsidRPr="00CF6B9C" w:rsidRDefault="009F5844" w:rsidP="009F5844">
            <w:pPr>
              <w:ind w:left="-73"/>
              <w:outlineLvl w:val="0"/>
            </w:pPr>
            <w:r w:rsidRPr="00CF6B9C">
              <w:rPr>
                <w:b/>
                <w:bCs/>
              </w:rPr>
              <w:t xml:space="preserve">IV. </w:t>
            </w:r>
            <w:r w:rsidR="001F40FC" w:rsidRPr="00CF6B9C">
              <w:rPr>
                <w:b/>
                <w:bCs/>
                <w:u w:val="single"/>
              </w:rPr>
              <w:t xml:space="preserve">Nhận biết ion </w:t>
            </w:r>
            <w:r w:rsidRPr="00CF6B9C">
              <w:rPr>
                <w:b/>
                <w:bCs/>
                <w:u w:val="single"/>
              </w:rPr>
              <w:t>Al</w:t>
            </w:r>
            <w:r w:rsidRPr="00CF6B9C">
              <w:rPr>
                <w:b/>
                <w:bCs/>
                <w:u w:val="single"/>
                <w:vertAlign w:val="superscript"/>
              </w:rPr>
              <w:t>3+</w:t>
            </w:r>
          </w:p>
          <w:p w:rsidR="009F5844" w:rsidRPr="00CF6B9C" w:rsidRDefault="009F5844" w:rsidP="009F5844">
            <w:pPr>
              <w:ind w:left="-73"/>
              <w:jc w:val="center"/>
              <w:outlineLvl w:val="0"/>
            </w:pPr>
            <w:r w:rsidRPr="00CF6B9C">
              <w:t>Al</w:t>
            </w:r>
            <w:r w:rsidRPr="00CF6B9C">
              <w:rPr>
                <w:vertAlign w:val="superscript"/>
              </w:rPr>
              <w:t>3+</w:t>
            </w:r>
            <w:r w:rsidRPr="00CF6B9C">
              <w:t xml:space="preserve"> + 3OH</w:t>
            </w:r>
            <w:r w:rsidRPr="00CF6B9C">
              <w:rPr>
                <w:vertAlign w:val="superscript"/>
              </w:rPr>
              <w:sym w:font="Symbol" w:char="F02D"/>
            </w:r>
            <w:r w:rsidRPr="00CF6B9C">
              <w:t xml:space="preserve"> → Al(OH)</w:t>
            </w:r>
            <w:r w:rsidRPr="00CF6B9C">
              <w:rPr>
                <w:vertAlign w:val="subscript"/>
              </w:rPr>
              <w:t>3</w:t>
            </w:r>
            <w:r w:rsidRPr="00CF6B9C">
              <w:sym w:font="Symbol" w:char="F0AF"/>
            </w:r>
          </w:p>
          <w:p w:rsidR="009F5844" w:rsidRPr="00CF6B9C" w:rsidRDefault="009F5844" w:rsidP="009F5844">
            <w:r w:rsidRPr="00CF6B9C">
              <w:t>Al(OH)</w:t>
            </w:r>
            <w:r w:rsidRPr="00CF6B9C">
              <w:rPr>
                <w:vertAlign w:val="subscript"/>
              </w:rPr>
              <w:t>3</w:t>
            </w:r>
            <w:r w:rsidRPr="00CF6B9C">
              <w:t xml:space="preserve"> + OH</w:t>
            </w:r>
            <w:r w:rsidRPr="00CF6B9C">
              <w:rPr>
                <w:vertAlign w:val="superscript"/>
              </w:rPr>
              <w:sym w:font="Symbol" w:char="F02D"/>
            </w:r>
            <w:r w:rsidRPr="00CF6B9C">
              <w:t xml:space="preserve"> (dư) → AlO</w:t>
            </w:r>
            <w:r w:rsidRPr="00CF6B9C">
              <w:rPr>
                <w:vertAlign w:val="subscript"/>
              </w:rPr>
              <w:t>2</w:t>
            </w:r>
            <w:r w:rsidRPr="00CF6B9C">
              <w:rPr>
                <w:vertAlign w:val="superscript"/>
              </w:rPr>
              <w:sym w:font="Symbol" w:char="F02D"/>
            </w:r>
            <w:r w:rsidRPr="00CF6B9C">
              <w:t xml:space="preserve"> + 2H</w:t>
            </w:r>
            <w:r w:rsidRPr="00CF6B9C">
              <w:rPr>
                <w:vertAlign w:val="subscript"/>
              </w:rPr>
              <w:t>2</w:t>
            </w:r>
            <w:r w:rsidRPr="00CF6B9C">
              <w:t>O</w:t>
            </w:r>
          </w:p>
          <w:p w:rsidR="009F5844" w:rsidRPr="00CF6B9C" w:rsidRDefault="009F5844" w:rsidP="009F5844">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b/>
                <w:bCs/>
                <w:sz w:val="24"/>
                <w:szCs w:val="24"/>
              </w:rPr>
            </w:pPr>
            <w:r w:rsidRPr="00CF6B9C">
              <w:rPr>
                <w:b/>
                <w:bCs/>
                <w:sz w:val="24"/>
                <w:szCs w:val="24"/>
              </w:rPr>
              <w:lastRenderedPageBreak/>
              <w:t>Hoạt động 1</w:t>
            </w:r>
          </w:p>
          <w:p w:rsidR="009F5844" w:rsidRPr="00CF6B9C" w:rsidRDefault="009F5844" w:rsidP="009F5844">
            <w:pPr>
              <w:pStyle w:val="NoSpacing"/>
              <w:ind w:left="-58"/>
              <w:rPr>
                <w:sz w:val="24"/>
                <w:szCs w:val="24"/>
              </w:rPr>
            </w:pPr>
            <w:r w:rsidRPr="00CF6B9C">
              <w:rPr>
                <w:b/>
                <w:bCs/>
                <w:sz w:val="24"/>
                <w:szCs w:val="24"/>
              </w:rPr>
              <w:t xml:space="preserve"> </w:t>
            </w:r>
            <w:r w:rsidRPr="00CF6B9C">
              <w:rPr>
                <w:sz w:val="24"/>
                <w:szCs w:val="24"/>
              </w:rPr>
              <w:t>- GV dùng bảng tuần hoàn và cho HS xác định vi trí của Al trong bảng tuần hoàn.</w:t>
            </w:r>
          </w:p>
          <w:p w:rsidR="009F5844" w:rsidRPr="00CF6B9C" w:rsidRDefault="009F5844" w:rsidP="009F5844">
            <w:pPr>
              <w:pStyle w:val="NoSpacing"/>
              <w:ind w:left="-58"/>
              <w:rPr>
                <w:sz w:val="24"/>
                <w:szCs w:val="24"/>
              </w:rPr>
            </w:pPr>
            <w:r w:rsidRPr="00CF6B9C">
              <w:rPr>
                <w:sz w:val="24"/>
                <w:szCs w:val="24"/>
              </w:rPr>
              <w:t xml:space="preserve"> </w:t>
            </w:r>
          </w:p>
          <w:p w:rsidR="009F5844" w:rsidRPr="00CF6B9C" w:rsidRDefault="009F5844" w:rsidP="009F5844">
            <w:pPr>
              <w:pStyle w:val="NoSpacing"/>
              <w:ind w:left="-58"/>
              <w:rPr>
                <w:sz w:val="24"/>
                <w:szCs w:val="24"/>
              </w:rPr>
            </w:pPr>
          </w:p>
          <w:p w:rsidR="009F5844" w:rsidRPr="00CF6B9C" w:rsidRDefault="009F5844" w:rsidP="009F5844">
            <w:pPr>
              <w:pStyle w:val="NoSpacing"/>
              <w:rPr>
                <w:b/>
                <w:sz w:val="24"/>
                <w:szCs w:val="24"/>
              </w:rPr>
            </w:pPr>
          </w:p>
          <w:p w:rsidR="009F5844" w:rsidRPr="00CF6B9C" w:rsidRDefault="009F5844" w:rsidP="009F5844">
            <w:pPr>
              <w:pStyle w:val="NoSpacing"/>
              <w:rPr>
                <w:b/>
                <w:sz w:val="24"/>
                <w:szCs w:val="24"/>
              </w:rPr>
            </w:pPr>
          </w:p>
          <w:p w:rsidR="009F5844" w:rsidRPr="00CF6B9C" w:rsidRDefault="009F5844" w:rsidP="009F5844">
            <w:pPr>
              <w:pStyle w:val="NoSpacing"/>
              <w:rPr>
                <w:b/>
                <w:sz w:val="24"/>
                <w:szCs w:val="24"/>
              </w:rPr>
            </w:pPr>
          </w:p>
          <w:p w:rsidR="009F5844" w:rsidRPr="00CF6B9C" w:rsidRDefault="009F5844" w:rsidP="009F5844">
            <w:pPr>
              <w:pStyle w:val="NoSpacing"/>
              <w:rPr>
                <w:b/>
                <w:sz w:val="24"/>
                <w:szCs w:val="24"/>
              </w:rPr>
            </w:pPr>
          </w:p>
          <w:p w:rsidR="009F5844" w:rsidRPr="00CF6B9C" w:rsidRDefault="009F5844" w:rsidP="009F5844">
            <w:pPr>
              <w:pStyle w:val="NoSpacing"/>
              <w:rPr>
                <w:b/>
                <w:sz w:val="24"/>
                <w:szCs w:val="24"/>
              </w:rPr>
            </w:pPr>
          </w:p>
          <w:p w:rsidR="009F5844" w:rsidRPr="00CF6B9C" w:rsidRDefault="009F5844" w:rsidP="009F5844">
            <w:pPr>
              <w:pStyle w:val="NoSpacing"/>
              <w:rPr>
                <w:b/>
                <w:sz w:val="24"/>
                <w:szCs w:val="24"/>
              </w:rPr>
            </w:pPr>
            <w:r w:rsidRPr="00CF6B9C">
              <w:rPr>
                <w:b/>
                <w:sz w:val="24"/>
                <w:szCs w:val="24"/>
              </w:rPr>
              <w:t>Hoạt động 2</w:t>
            </w:r>
          </w:p>
          <w:p w:rsidR="009F5844" w:rsidRPr="00CF6B9C" w:rsidRDefault="009F5844" w:rsidP="009F5844">
            <w:pPr>
              <w:pStyle w:val="NoSpacing"/>
              <w:rPr>
                <w:sz w:val="24"/>
                <w:szCs w:val="24"/>
              </w:rPr>
            </w:pPr>
            <w:r w:rsidRPr="00CF6B9C">
              <w:rPr>
                <w:sz w:val="24"/>
                <w:szCs w:val="24"/>
              </w:rPr>
              <w:t>- GV biểu diễn thí nghiệm Al mọc lông tơ. HS quan sát hiện tượng xảy ra và viết PTHH của phản ứng.</w:t>
            </w:r>
          </w:p>
          <w:p w:rsidR="009F5844" w:rsidRPr="00CF6B9C" w:rsidRDefault="009F5844" w:rsidP="009F5844">
            <w:pPr>
              <w:pStyle w:val="NoSpacing"/>
              <w:ind w:left="-58"/>
              <w:rPr>
                <w:sz w:val="24"/>
                <w:szCs w:val="24"/>
                <w:lang w:val="nb-NO"/>
              </w:rPr>
            </w:pPr>
          </w:p>
          <w:p w:rsidR="009F5844" w:rsidRPr="00CF6B9C" w:rsidRDefault="009F5844" w:rsidP="009F5844">
            <w:pPr>
              <w:pStyle w:val="NoSpacing"/>
              <w:ind w:left="-58"/>
              <w:rPr>
                <w:sz w:val="24"/>
                <w:szCs w:val="24"/>
                <w:lang w:val="nb-NO"/>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r w:rsidRPr="00CF6B9C">
              <w:rPr>
                <w:b/>
                <w:bCs/>
                <w:sz w:val="24"/>
                <w:szCs w:val="24"/>
              </w:rPr>
              <w:t>Hoạt động 3</w:t>
            </w:r>
          </w:p>
          <w:p w:rsidR="009F5844" w:rsidRPr="00CF6B9C" w:rsidRDefault="009F5844" w:rsidP="009F5844">
            <w:pPr>
              <w:pStyle w:val="NoSpacing"/>
              <w:ind w:left="-58"/>
              <w:rPr>
                <w:sz w:val="24"/>
                <w:szCs w:val="24"/>
              </w:rPr>
            </w:pPr>
            <w:r w:rsidRPr="00CF6B9C">
              <w:rPr>
                <w:sz w:val="24"/>
                <w:szCs w:val="24"/>
              </w:rPr>
              <w:t>- GV bổ sung thêm một số ứng dụng khác của nhôm.</w:t>
            </w:r>
          </w:p>
          <w:p w:rsidR="009F5844" w:rsidRPr="00CF6B9C" w:rsidRDefault="009F5844" w:rsidP="009F5844">
            <w:pPr>
              <w:pStyle w:val="NoSpacing"/>
              <w:ind w:left="-58"/>
              <w:rPr>
                <w:sz w:val="24"/>
                <w:szCs w:val="24"/>
              </w:rPr>
            </w:pPr>
            <w:r w:rsidRPr="00CF6B9C">
              <w:rPr>
                <w:sz w:val="24"/>
                <w:szCs w:val="24"/>
              </w:rPr>
              <w:t>- HS nghiên cứu SGK để biết được trạng thái thiên nhiên của Al</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b/>
                <w:bCs/>
                <w:sz w:val="24"/>
                <w:szCs w:val="24"/>
              </w:rPr>
            </w:pPr>
            <w:r w:rsidRPr="00CF6B9C">
              <w:rPr>
                <w:b/>
                <w:bCs/>
                <w:sz w:val="24"/>
                <w:szCs w:val="24"/>
              </w:rPr>
              <w:t xml:space="preserve">Hoạt động 4 </w:t>
            </w:r>
          </w:p>
          <w:p w:rsidR="009F5844" w:rsidRPr="00CF6B9C" w:rsidRDefault="009F5844" w:rsidP="009F5844">
            <w:pPr>
              <w:pStyle w:val="NoSpacing"/>
              <w:ind w:left="-58"/>
              <w:rPr>
                <w:sz w:val="24"/>
                <w:szCs w:val="24"/>
                <w:lang w:val="nb-NO"/>
              </w:rPr>
            </w:pPr>
            <w:r w:rsidRPr="00CF6B9C">
              <w:rPr>
                <w:sz w:val="24"/>
                <w:szCs w:val="24"/>
              </w:rPr>
              <w:t>- GV biểu diễn thí nghiệm điều chế Al(OH)</w:t>
            </w:r>
            <w:r w:rsidRPr="00CF6B9C">
              <w:rPr>
                <w:sz w:val="24"/>
                <w:szCs w:val="24"/>
                <w:vertAlign w:val="subscript"/>
              </w:rPr>
              <w:t>3</w:t>
            </w:r>
            <w:r w:rsidRPr="00CF6B9C">
              <w:rPr>
                <w:sz w:val="24"/>
                <w:szCs w:val="24"/>
              </w:rPr>
              <w:t>, sau đó cho HS quan sát Al(OH)</w:t>
            </w:r>
            <w:r w:rsidRPr="00CF6B9C">
              <w:rPr>
                <w:sz w:val="24"/>
                <w:szCs w:val="24"/>
                <w:vertAlign w:val="subscript"/>
              </w:rPr>
              <w:t>3</w:t>
            </w:r>
            <w:r w:rsidRPr="00CF6B9C">
              <w:rPr>
                <w:sz w:val="24"/>
                <w:szCs w:val="24"/>
              </w:rPr>
              <w:t xml:space="preserve"> vừa điều chế được.</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sz w:val="24"/>
                <w:szCs w:val="24"/>
              </w:rPr>
            </w:pPr>
            <w:r w:rsidRPr="00CF6B9C">
              <w:rPr>
                <w:sz w:val="24"/>
                <w:szCs w:val="24"/>
              </w:rPr>
              <w:lastRenderedPageBreak/>
              <w:t>- HS viết cấu hình</w:t>
            </w:r>
          </w:p>
          <w:p w:rsidR="009F5844" w:rsidRPr="00CF6B9C" w:rsidRDefault="009F5844" w:rsidP="009F5844">
            <w:pPr>
              <w:pStyle w:val="NoSpacing"/>
              <w:ind w:left="-58"/>
              <w:rPr>
                <w:sz w:val="24"/>
                <w:szCs w:val="24"/>
              </w:rPr>
            </w:pPr>
            <w:r w:rsidRPr="00CF6B9C">
              <w:rPr>
                <w:sz w:val="24"/>
                <w:szCs w:val="24"/>
              </w:rPr>
              <w:t xml:space="preserve"> -HS tự nghiên cứu SGK để biết được các tính chất vật lí của kim loại Al</w:t>
            </w:r>
          </w:p>
          <w:p w:rsidR="009F5844" w:rsidRPr="00CF6B9C" w:rsidRDefault="009F5844" w:rsidP="009F5844">
            <w:pPr>
              <w:pStyle w:val="NoSpacing"/>
              <w:ind w:left="-72"/>
              <w:rPr>
                <w:sz w:val="24"/>
                <w:szCs w:val="24"/>
                <w:lang w:val="nb-NO"/>
              </w:rPr>
            </w:pPr>
          </w:p>
          <w:p w:rsidR="009F5844" w:rsidRPr="00CF6B9C" w:rsidRDefault="009F5844" w:rsidP="009F5844">
            <w:pPr>
              <w:pStyle w:val="NoSpacing"/>
              <w:rPr>
                <w:sz w:val="24"/>
                <w:szCs w:val="24"/>
              </w:rPr>
            </w:pPr>
            <w:r w:rsidRPr="00CF6B9C">
              <w:rPr>
                <w:sz w:val="24"/>
                <w:szCs w:val="24"/>
              </w:rPr>
              <w:t>- HS quan sát giải thích hiện tượng và viết phương trình phản ứng.</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ind w:left="-72"/>
              <w:jc w:val="both"/>
              <w:outlineLvl w:val="0"/>
            </w:pPr>
            <w:r w:rsidRPr="00CF6B9C">
              <w:t>- HS viết PTHH của phản ứng.</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rPr>
                <w:sz w:val="24"/>
                <w:szCs w:val="24"/>
              </w:rPr>
            </w:pPr>
          </w:p>
          <w:p w:rsidR="009F5844" w:rsidRPr="00CF6B9C" w:rsidRDefault="009F5844" w:rsidP="009F5844">
            <w:pPr>
              <w:pStyle w:val="NoSpacing"/>
              <w:ind w:left="-58"/>
              <w:rPr>
                <w:sz w:val="24"/>
                <w:szCs w:val="24"/>
              </w:rPr>
            </w:pPr>
            <w:r w:rsidRPr="00CF6B9C">
              <w:rPr>
                <w:sz w:val="24"/>
                <w:szCs w:val="24"/>
              </w:rPr>
              <w:t xml:space="preserve">- HS trình bày các ứng dụng quan trọng của Al và cho biết những ứng dụng đó dựa trên những tính chất vật lí nào của </w:t>
            </w:r>
            <w:r w:rsidRPr="00CF6B9C">
              <w:rPr>
                <w:sz w:val="24"/>
                <w:szCs w:val="24"/>
              </w:rPr>
              <w:lastRenderedPageBreak/>
              <w:t>nhôm.</w:t>
            </w:r>
          </w:p>
          <w:p w:rsidR="009F5844" w:rsidRPr="00CF6B9C" w:rsidRDefault="009F5844" w:rsidP="009F5844">
            <w:pPr>
              <w:pStyle w:val="NoSpacing"/>
              <w:ind w:left="-58"/>
              <w:rPr>
                <w:sz w:val="24"/>
                <w:szCs w:val="24"/>
                <w:lang w:val="pt-BR"/>
              </w:rPr>
            </w:pPr>
            <w:r w:rsidRPr="00CF6B9C">
              <w:rPr>
                <w:sz w:val="24"/>
                <w:szCs w:val="24"/>
              </w:rPr>
              <w:t>-</w:t>
            </w:r>
            <w:r w:rsidRPr="00CF6B9C">
              <w:rPr>
                <w:sz w:val="24"/>
                <w:szCs w:val="24"/>
                <w:lang w:val="pt-BR"/>
              </w:rPr>
              <w:t xml:space="preserve"> HS nghiên cứu SGK để biết Al trong công nghiệp được sản xuất theo phương pháp nào.</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ind w:left="-72"/>
              <w:jc w:val="both"/>
              <w:outlineLvl w:val="0"/>
              <w:rPr>
                <w:lang w:val="pt-BR"/>
              </w:rPr>
            </w:pPr>
            <w:r w:rsidRPr="00CF6B9C">
              <w:t>-</w:t>
            </w:r>
            <w:r w:rsidRPr="00CF6B9C">
              <w:rPr>
                <w:lang w:val="pt-BR"/>
              </w:rPr>
              <w:t xml:space="preserve"> HS nghiên cứu SGK để biết vì sao phải hoà tan Al</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trong criolit nóng chảy ? Việc làm này nhằm mục đích gì ?</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HS nghiên cứu SGK để biết được một số tính chất vật lí của nhôm oxit.</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r w:rsidRPr="00CF6B9C">
              <w:rPr>
                <w:sz w:val="24"/>
                <w:szCs w:val="24"/>
              </w:rPr>
              <w:t>- HS viết phương trình hoá học của phản ứng để chứng minh Al</w:t>
            </w:r>
            <w:r w:rsidRPr="00CF6B9C">
              <w:rPr>
                <w:sz w:val="24"/>
                <w:szCs w:val="24"/>
                <w:vertAlign w:val="subscript"/>
              </w:rPr>
              <w:t>2</w:t>
            </w:r>
            <w:r w:rsidRPr="00CF6B9C">
              <w:rPr>
                <w:sz w:val="24"/>
                <w:szCs w:val="24"/>
              </w:rPr>
              <w:t>O</w:t>
            </w:r>
            <w:r w:rsidRPr="00CF6B9C">
              <w:rPr>
                <w:sz w:val="24"/>
                <w:szCs w:val="24"/>
                <w:vertAlign w:val="subscript"/>
              </w:rPr>
              <w:t>3</w:t>
            </w:r>
            <w:r w:rsidRPr="00CF6B9C">
              <w:rPr>
                <w:sz w:val="24"/>
                <w:szCs w:val="24"/>
              </w:rPr>
              <w:t xml:space="preserve"> là hợp chất lưỡng tính.</w:t>
            </w:r>
          </w:p>
          <w:p w:rsidR="009F5844" w:rsidRPr="00CF6B9C" w:rsidRDefault="009F5844" w:rsidP="009F5844">
            <w:pPr>
              <w:pStyle w:val="NoSpacing"/>
              <w:ind w:left="-58"/>
              <w:rPr>
                <w:sz w:val="24"/>
                <w:szCs w:val="24"/>
              </w:rPr>
            </w:pPr>
            <w:r w:rsidRPr="00CF6B9C">
              <w:rPr>
                <w:sz w:val="24"/>
                <w:szCs w:val="24"/>
              </w:rPr>
              <w:t>- HS nhận xét về trạng thái, màu sắc của Al(OH)</w:t>
            </w:r>
            <w:r w:rsidRPr="00CF6B9C">
              <w:rPr>
                <w:sz w:val="24"/>
                <w:szCs w:val="24"/>
                <w:vertAlign w:val="subscript"/>
              </w:rPr>
              <w:t>3</w:t>
            </w:r>
            <w:r w:rsidRPr="00CF6B9C">
              <w:rPr>
                <w:sz w:val="24"/>
                <w:szCs w:val="24"/>
              </w:rPr>
              <w:t>.</w:t>
            </w:r>
          </w:p>
          <w:p w:rsidR="009F5844" w:rsidRPr="00CF6B9C" w:rsidRDefault="009F5844" w:rsidP="009F5844">
            <w:pPr>
              <w:pStyle w:val="NoSpacing"/>
              <w:ind w:left="-72"/>
              <w:rPr>
                <w:sz w:val="24"/>
                <w:szCs w:val="24"/>
                <w:lang w:val="nb-NO"/>
              </w:rPr>
            </w:pPr>
          </w:p>
          <w:p w:rsidR="009F5844" w:rsidRPr="00CF6B9C" w:rsidRDefault="009F5844" w:rsidP="001F40FC">
            <w:pPr>
              <w:pStyle w:val="NoSpacing"/>
              <w:ind w:left="-58"/>
              <w:rPr>
                <w:sz w:val="24"/>
                <w:szCs w:val="24"/>
                <w:lang w:val="nb-NO"/>
              </w:rPr>
            </w:pPr>
            <w:r w:rsidRPr="00CF6B9C">
              <w:rPr>
                <w:sz w:val="24"/>
                <w:szCs w:val="24"/>
              </w:rPr>
              <w:t xml:space="preserve">- HS quan sát hiện tượng xảy ra, viết phương trình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jc w:val="center"/>
            </w:pPr>
            <w:r w:rsidRPr="00CF6B9C">
              <w:t>nêu tính chất của oxit nhôm</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784A71" w:rsidP="00784A71">
            <w:pPr>
              <w:rPr>
                <w:lang w:val="pt-BR"/>
              </w:rPr>
            </w:pPr>
            <w:r>
              <w:rPr>
                <w:lang w:val="pt-BR"/>
              </w:rPr>
              <w:t>Bài tập 91,92,93 trang 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pt-BR"/>
              </w:rPr>
            </w:pPr>
          </w:p>
        </w:tc>
      </w:tr>
    </w:tbl>
    <w:p w:rsidR="00242273" w:rsidRPr="00242273" w:rsidRDefault="00242273" w:rsidP="009F5844">
      <w:pPr>
        <w:rPr>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6714"/>
      </w:tblGrid>
      <w:tr w:rsidR="00242273" w:rsidRPr="00CF6B9C" w:rsidTr="00D46EB3">
        <w:tc>
          <w:tcPr>
            <w:tcW w:w="338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71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bl>
    <w:p w:rsidR="00864996" w:rsidRDefault="00864996" w:rsidP="00864996">
      <w:pPr>
        <w:rPr>
          <w:lang w:val="pt-BR"/>
        </w:rPr>
      </w:pPr>
      <w:r>
        <w:rPr>
          <w:b/>
          <w:bCs/>
          <w:lang w:val="pt-BR"/>
        </w:rPr>
        <w:t xml:space="preserve">       </w:t>
      </w:r>
      <w:r w:rsidR="00D46EB3" w:rsidRPr="00CF6B9C">
        <w:rPr>
          <w:b/>
          <w:bCs/>
          <w:lang w:val="pt-BR"/>
        </w:rPr>
        <w:t>Trưởng tổ môn</w:t>
      </w:r>
      <w:r w:rsidR="00D46EB3">
        <w:rPr>
          <w:b/>
          <w:bCs/>
          <w:lang w:val="pt-BR"/>
        </w:rPr>
        <w:tab/>
        <w:t xml:space="preserve">                                        </w:t>
      </w:r>
      <w:r>
        <w:rPr>
          <w:b/>
          <w:bCs/>
          <w:lang w:val="pt-BR"/>
        </w:rPr>
        <w:t xml:space="preserve">       </w:t>
      </w:r>
      <w:r w:rsidR="00D46EB3">
        <w:rPr>
          <w:b/>
          <w:bCs/>
          <w:lang w:val="pt-BR"/>
        </w:rPr>
        <w:t xml:space="preserve">  </w:t>
      </w:r>
      <w:r w:rsidR="00D46EB3" w:rsidRPr="00CF6B9C">
        <w:rPr>
          <w:lang w:val="pt-BR"/>
        </w:rPr>
        <w:t>Tp. Hồ Chí Minh, ngày.....tháng ....năm.....</w:t>
      </w:r>
    </w:p>
    <w:p w:rsidR="00D46EB3" w:rsidRDefault="00864996" w:rsidP="00864996">
      <w:pPr>
        <w:rPr>
          <w:lang w:val="pt-BR"/>
        </w:rPr>
      </w:pPr>
      <w:r>
        <w:rPr>
          <w:b/>
          <w:bCs/>
          <w:lang w:val="pt-BR"/>
        </w:rPr>
        <w:t xml:space="preserve">   </w:t>
      </w:r>
      <w:r w:rsidRPr="00CF6B9C">
        <w:rPr>
          <w:b/>
          <w:bCs/>
          <w:lang w:val="pt-BR"/>
        </w:rPr>
        <w:t>Nguyễn Thị Huyền Nga</w:t>
      </w:r>
      <w:r>
        <w:rPr>
          <w:lang w:val="pt-BR"/>
        </w:rPr>
        <w:t xml:space="preserve">                                                                  </w:t>
      </w:r>
      <w:r w:rsidR="00D46EB3" w:rsidRPr="00CF6B9C">
        <w:rPr>
          <w:b/>
          <w:lang w:val="pt-BR"/>
        </w:rPr>
        <w:t>Giảng viên</w:t>
      </w:r>
    </w:p>
    <w:p w:rsidR="00D46EB3" w:rsidRPr="00CF6B9C" w:rsidRDefault="00D46EB3" w:rsidP="00D46EB3">
      <w:pPr>
        <w:tabs>
          <w:tab w:val="left" w:pos="932"/>
          <w:tab w:val="center" w:pos="5103"/>
        </w:tabs>
        <w:rPr>
          <w:b/>
          <w:bCs/>
          <w:lang w:val="pt-BR"/>
        </w:rPr>
      </w:pPr>
      <w:r>
        <w:rPr>
          <w:lang w:val="pt-BR"/>
        </w:rPr>
        <w:tab/>
      </w:r>
    </w:p>
    <w:p w:rsidR="00D46EB3" w:rsidRPr="00CF6B9C" w:rsidRDefault="00D46EB3" w:rsidP="009F5844">
      <w:pPr>
        <w:rPr>
          <w:lang w:val="pt-BR"/>
        </w:rPr>
      </w:pPr>
    </w:p>
    <w:tbl>
      <w:tblPr>
        <w:tblW w:w="0" w:type="auto"/>
        <w:tblLook w:val="01E0" w:firstRow="1" w:lastRow="1" w:firstColumn="1" w:lastColumn="1" w:noHBand="0" w:noVBand="0"/>
      </w:tblPr>
      <w:tblGrid>
        <w:gridCol w:w="3755"/>
        <w:gridCol w:w="5634"/>
      </w:tblGrid>
      <w:tr w:rsidR="009F5844" w:rsidRPr="00CF6B9C" w:rsidTr="009F5844">
        <w:tc>
          <w:tcPr>
            <w:tcW w:w="3755" w:type="dxa"/>
            <w:shd w:val="clear" w:color="auto" w:fill="auto"/>
          </w:tcPr>
          <w:p w:rsidR="009F5844" w:rsidRPr="001F4283" w:rsidRDefault="009F5844" w:rsidP="001F4283">
            <w:pPr>
              <w:rPr>
                <w:lang w:val="vi-VN"/>
              </w:rPr>
            </w:pPr>
            <w:r w:rsidRPr="00CF6B9C">
              <w:rPr>
                <w:lang w:val="pt-BR"/>
              </w:rPr>
              <w:t>Giáo án số:.</w:t>
            </w:r>
            <w:r w:rsidR="001F4283">
              <w:rPr>
                <w:lang w:val="vi-VN"/>
              </w:rPr>
              <w:t>19</w:t>
            </w:r>
          </w:p>
        </w:tc>
        <w:tc>
          <w:tcPr>
            <w:tcW w:w="5634" w:type="dxa"/>
            <w:shd w:val="clear" w:color="auto" w:fill="auto"/>
          </w:tcPr>
          <w:p w:rsidR="009F5844" w:rsidRPr="001F40FC" w:rsidRDefault="009F5844" w:rsidP="009F5844">
            <w:pPr>
              <w:rPr>
                <w:lang w:val="vi-VN"/>
              </w:rPr>
            </w:pPr>
            <w:r w:rsidRPr="00CF6B9C">
              <w:t>Thời gian thực hiện:</w:t>
            </w:r>
            <w:r w:rsidR="001F40FC">
              <w:rPr>
                <w:lang w:val="vi-VN"/>
              </w:rPr>
              <w:t>2 tiết</w:t>
            </w:r>
          </w:p>
          <w:p w:rsidR="009F5844" w:rsidRPr="00CF6B9C" w:rsidRDefault="009F5844" w:rsidP="009F5844">
            <w:r w:rsidRPr="00CF6B9C">
              <w:t>Tên chương</w:t>
            </w:r>
            <w:r w:rsidR="00A269CA">
              <w:rPr>
                <w:lang w:val="vi-VN"/>
              </w:rPr>
              <w:t xml:space="preserve">: </w:t>
            </w:r>
            <w:r w:rsidR="00A269CA">
              <w:rPr>
                <w:b/>
                <w:bCs/>
                <w:lang w:val="vi-VN"/>
              </w:rPr>
              <w:t xml:space="preserve"> Kim loại kiềm, kim loại kiềm thổ, nhô</w:t>
            </w:r>
            <w:r w:rsidR="00784A71">
              <w:rPr>
                <w:b/>
                <w:bCs/>
              </w:rPr>
              <w:t>m</w:t>
            </w:r>
            <w:r w:rsidR="00A269CA" w:rsidRPr="00CF6B9C">
              <w:t xml:space="preserve"> </w:t>
            </w:r>
            <w:r w:rsidRPr="00CF6B9C">
              <w:t>Thực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bCs/>
        </w:rPr>
        <w:t>ÔN TẬP CHƯƠNG XXI</w:t>
      </w:r>
    </w:p>
    <w:p w:rsidR="009F5844" w:rsidRPr="00CF6B9C" w:rsidRDefault="009F5844" w:rsidP="00DB0BF9">
      <w:pPr>
        <w:jc w:val="both"/>
        <w:outlineLvl w:val="0"/>
        <w:rPr>
          <w:b/>
          <w:u w:val="single"/>
          <w:lang w:val="it-IT"/>
        </w:rPr>
      </w:pPr>
      <w:r w:rsidRPr="00CF6B9C">
        <w:rPr>
          <w:b/>
          <w:u w:val="single"/>
          <w:lang w:val="it-IT"/>
        </w:rPr>
        <w:t xml:space="preserve">Mục tiêu của bài: </w:t>
      </w:r>
      <w:r w:rsidR="00A269CA" w:rsidRPr="00CF6B9C">
        <w:rPr>
          <w:b/>
          <w:u w:val="single"/>
          <w:lang w:val="it-IT"/>
        </w:rPr>
        <w:t xml:space="preserve">: </w:t>
      </w:r>
    </w:p>
    <w:p w:rsidR="009F5844" w:rsidRPr="00CF6B9C" w:rsidRDefault="009F5844" w:rsidP="009F5844">
      <w:pPr>
        <w:jc w:val="both"/>
        <w:outlineLvl w:val="0"/>
        <w:rPr>
          <w:lang w:val="it-IT"/>
        </w:rPr>
      </w:pPr>
      <w:r w:rsidRPr="00CF6B9C">
        <w:rPr>
          <w:lang w:val="it-IT"/>
        </w:rPr>
        <w:t>Sau khi học xong bài này người học có khả năng:</w:t>
      </w:r>
    </w:p>
    <w:p w:rsidR="00DB0BF9" w:rsidRDefault="00DB0BF9" w:rsidP="001F40FC">
      <w:pPr>
        <w:jc w:val="both"/>
        <w:outlineLvl w:val="0"/>
        <w:rPr>
          <w:lang w:val="vi-VN"/>
        </w:rPr>
      </w:pPr>
      <w:r w:rsidRPr="00DF4A56">
        <w:rPr>
          <w:b/>
          <w:bCs/>
        </w:rPr>
        <w:t>1. Kiến thức:</w:t>
      </w:r>
      <w:r w:rsidRPr="00CF6B9C">
        <w:rPr>
          <w:b/>
          <w:bCs/>
        </w:rPr>
        <w:t xml:space="preserve"> </w:t>
      </w:r>
      <w:r w:rsidR="001F40FC" w:rsidRPr="00CF6B9C">
        <w:t xml:space="preserve"> </w:t>
      </w:r>
    </w:p>
    <w:p w:rsidR="00DB0BF9" w:rsidRDefault="00DB0BF9" w:rsidP="001F40FC">
      <w:pPr>
        <w:jc w:val="both"/>
        <w:outlineLvl w:val="0"/>
        <w:rPr>
          <w:lang w:val="vi-VN"/>
        </w:rPr>
      </w:pPr>
      <w:r>
        <w:rPr>
          <w:lang w:val="vi-VN"/>
        </w:rPr>
        <w:t xml:space="preserve">- </w:t>
      </w:r>
      <w:r w:rsidRPr="008355E4">
        <w:rPr>
          <w:lang w:val="vi-VN"/>
        </w:rPr>
        <w:t xml:space="preserve">Sắp xếp, hệ thống </w:t>
      </w:r>
      <w:r w:rsidRPr="008355E4">
        <w:t>được những kiến thức về tính c</w:t>
      </w:r>
      <w:r>
        <w:t>hất</w:t>
      </w:r>
      <w:r>
        <w:rPr>
          <w:lang w:val="vi-VN"/>
        </w:rPr>
        <w:t xml:space="preserve">, </w:t>
      </w:r>
      <w:r w:rsidRPr="008355E4">
        <w:t>điều chế kim loại</w:t>
      </w:r>
      <w:r>
        <w:rPr>
          <w:lang w:val="vi-VN"/>
        </w:rPr>
        <w:t xml:space="preserve"> kiềm và kiềm thổ</w:t>
      </w:r>
    </w:p>
    <w:p w:rsidR="00DB0BF9" w:rsidRPr="00DF4A56" w:rsidRDefault="00DB0BF9" w:rsidP="00DB0BF9">
      <w:pPr>
        <w:jc w:val="both"/>
        <w:outlineLvl w:val="0"/>
      </w:pPr>
      <w:r w:rsidRPr="00DF4A56">
        <w:rPr>
          <w:b/>
          <w:bCs/>
        </w:rPr>
        <w:t xml:space="preserve">2. Kĩ năng: </w:t>
      </w:r>
    </w:p>
    <w:p w:rsidR="00DB0BF9" w:rsidRPr="00CF6B9C" w:rsidRDefault="009F5844" w:rsidP="00DB0BF9">
      <w:pPr>
        <w:jc w:val="both"/>
        <w:outlineLvl w:val="0"/>
      </w:pPr>
      <w:r w:rsidRPr="00CF6B9C">
        <w:t xml:space="preserve">  </w:t>
      </w:r>
      <w:r w:rsidR="00DB0BF9" w:rsidRPr="00CF6B9C">
        <w:t xml:space="preserve"> - Giải</w:t>
      </w:r>
      <w:r w:rsidR="00DB0BF9">
        <w:rPr>
          <w:lang w:val="vi-VN"/>
        </w:rPr>
        <w:t xml:space="preserve"> được</w:t>
      </w:r>
      <w:r w:rsidR="00DB0BF9" w:rsidRPr="00CF6B9C">
        <w:t xml:space="preserve"> bài tập về kim loại kiềm</w:t>
      </w:r>
      <w:r w:rsidR="00DB0BF9">
        <w:rPr>
          <w:lang w:val="vi-VN"/>
        </w:rPr>
        <w:t xml:space="preserve"> và kiềm</w:t>
      </w:r>
      <w:r w:rsidR="00DB0BF9" w:rsidRPr="00CF6B9C">
        <w:t xml:space="preserve"> thổ..</w:t>
      </w:r>
    </w:p>
    <w:p w:rsidR="00242273" w:rsidRPr="00242273" w:rsidRDefault="009F5844" w:rsidP="00DB0BF9">
      <w:pPr>
        <w:jc w:val="both"/>
        <w:outlineLvl w:val="0"/>
        <w:rPr>
          <w:szCs w:val="22"/>
          <w:lang w:val="vi-VN"/>
        </w:rPr>
      </w:pPr>
      <w:r w:rsidRPr="00CF6B9C">
        <w:rPr>
          <w:b/>
          <w:bCs/>
        </w:rPr>
        <w:t xml:space="preserve"> </w:t>
      </w:r>
      <w:r w:rsidR="00DB0BF9">
        <w:rPr>
          <w:b/>
          <w:bCs/>
          <w:lang w:val="vi-VN"/>
        </w:rPr>
        <w:t xml:space="preserve">3. </w:t>
      </w:r>
      <w:r w:rsidRPr="00CF6B9C">
        <w:rPr>
          <w:b/>
          <w:bCs/>
        </w:rPr>
        <w:t>Thái độ:</w:t>
      </w:r>
      <w:r w:rsidR="00242273">
        <w:rPr>
          <w:b/>
          <w:bCs/>
          <w:lang w:val="vi-VN"/>
        </w:rPr>
        <w:t xml:space="preserve"> </w:t>
      </w:r>
      <w:r w:rsidR="00242273" w:rsidRPr="00C167C8">
        <w:rPr>
          <w:color w:val="000000"/>
        </w:rPr>
        <w:t>Sinh viên có</w:t>
      </w:r>
      <w:r w:rsidR="00242273" w:rsidRPr="00C167C8">
        <w:rPr>
          <w:color w:val="000000"/>
          <w:lang w:val="vi-VN"/>
        </w:rPr>
        <w:t xml:space="preserve"> </w:t>
      </w:r>
      <w:r w:rsidR="00242273" w:rsidRPr="00C167C8">
        <w:rPr>
          <w:bCs/>
          <w:sz w:val="26"/>
          <w:szCs w:val="26"/>
        </w:rPr>
        <w:t>lòng say mê học tập, biết vận dụng những kiến thức được học vào cuộc sống</w:t>
      </w:r>
      <w:r w:rsidR="00242273" w:rsidRPr="00C167C8">
        <w:rPr>
          <w:bCs/>
          <w:sz w:val="26"/>
          <w:szCs w:val="26"/>
          <w:lang w:val="vi-VN"/>
        </w:rPr>
        <w:t>, có</w:t>
      </w:r>
      <w:r w:rsidR="00242273" w:rsidRPr="00C167C8">
        <w:rPr>
          <w:bCs/>
          <w:sz w:val="26"/>
          <w:szCs w:val="26"/>
        </w:rPr>
        <w:t xml:space="preserve"> </w:t>
      </w:r>
      <w:r w:rsidR="00242273" w:rsidRPr="00C167C8">
        <w:rPr>
          <w:color w:val="000000"/>
        </w:rPr>
        <w:t>tư duy khoa học, logic trước các sự vật hiện tượng trong tự nhiên</w:t>
      </w:r>
      <w:r w:rsidR="00242273" w:rsidRPr="00C167C8">
        <w:rPr>
          <w:color w:val="000000"/>
          <w:lang w:val="vi-VN"/>
        </w:rPr>
        <w:t>,</w:t>
      </w:r>
      <w:r w:rsidR="00242273" w:rsidRPr="00C167C8">
        <w:rPr>
          <w:bCs/>
          <w:sz w:val="26"/>
          <w:szCs w:val="26"/>
        </w:rPr>
        <w:t xml:space="preserve"> có ý thức bảo vệ môi trường và tài</w:t>
      </w:r>
      <w:r w:rsidR="00242273" w:rsidRPr="00C167C8">
        <w:rPr>
          <w:color w:val="000000"/>
        </w:rPr>
        <w:t xml:space="preserve"> </w:t>
      </w:r>
      <w:r w:rsidR="00242273" w:rsidRPr="00C167C8">
        <w:rPr>
          <w:bCs/>
          <w:sz w:val="26"/>
          <w:szCs w:val="26"/>
        </w:rPr>
        <w:t>nguyên, sử dụng hợp lí tài nguyên.</w:t>
      </w:r>
    </w:p>
    <w:p w:rsidR="009F5844" w:rsidRPr="00CF6B9C" w:rsidRDefault="009F5844" w:rsidP="00242273">
      <w:pPr>
        <w:jc w:val="both"/>
        <w:outlineLvl w:val="0"/>
        <w:rPr>
          <w:b/>
          <w:u w:val="single"/>
          <w:lang w:val="it-IT"/>
        </w:rPr>
      </w:pPr>
      <w:r w:rsidRPr="00CF6B9C">
        <w:rPr>
          <w:b/>
          <w:u w:val="single"/>
          <w:lang w:val="it-IT"/>
        </w:rPr>
        <w:t>đồ dùng và phương tiện dạy học:</w:t>
      </w:r>
    </w:p>
    <w:p w:rsidR="009F5844" w:rsidRPr="00CF6B9C" w:rsidRDefault="009F5844" w:rsidP="009F5844">
      <w:pPr>
        <w:ind w:firstLine="720"/>
        <w:jc w:val="both"/>
        <w:outlineLvl w:val="0"/>
      </w:pPr>
      <w:r w:rsidRPr="00CF6B9C">
        <w:t xml:space="preserve">Giáo trình. </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9F5844" w:rsidRPr="00CF6B9C" w:rsidTr="009F584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9F58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Nhắc lại tính chất kiềm, kiềm thổ, nhôm</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10482" w:rsidP="009F5844">
            <w:pPr>
              <w:rPr>
                <w:lang w:val="de-DE"/>
              </w:rPr>
            </w:pPr>
            <w:r>
              <w:rPr>
                <w:lang w:val="de-DE"/>
              </w:rPr>
              <w:t>Gv đặt câu hỏi</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10482" w:rsidP="009F5844">
            <w:pPr>
              <w:rPr>
                <w:lang w:val="de-DE"/>
              </w:rPr>
            </w:pPr>
            <w:r>
              <w:rPr>
                <w:lang w:val="de-DE"/>
              </w:rPr>
              <w:t>Hs trả lời</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de-DE"/>
              </w:rPr>
            </w:pPr>
            <w:r>
              <w:rPr>
                <w:lang w:val="de-DE"/>
              </w:rPr>
              <w:t>5‘</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DB0BF9" w:rsidRPr="00A269CA" w:rsidRDefault="009F5844" w:rsidP="00DB0BF9">
            <w:pPr>
              <w:pStyle w:val="NoSpacing"/>
              <w:ind w:left="-79"/>
              <w:rPr>
                <w:sz w:val="24"/>
                <w:szCs w:val="24"/>
                <w:lang w:val="vi-VN"/>
              </w:rPr>
            </w:pPr>
            <w:r w:rsidRPr="00CF6B9C">
              <w:rPr>
                <w:bCs/>
              </w:rPr>
              <w:t>I</w:t>
            </w:r>
            <w:r w:rsidR="00DB0BF9" w:rsidRPr="0021656F">
              <w:rPr>
                <w:bCs/>
                <w:sz w:val="24"/>
                <w:szCs w:val="24"/>
              </w:rPr>
              <w:t xml:space="preserve"> . </w:t>
            </w:r>
            <w:r w:rsidR="00DB0BF9" w:rsidRPr="0021656F">
              <w:rPr>
                <w:bCs/>
                <w:sz w:val="24"/>
                <w:szCs w:val="24"/>
                <w:lang w:val="vi-VN"/>
              </w:rPr>
              <w:t>Vị trí cấu tạo</w:t>
            </w:r>
          </w:p>
          <w:p w:rsidR="00DB0BF9" w:rsidRDefault="00DB0BF9" w:rsidP="00DB0BF9">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DB0BF9" w:rsidRPr="00DB0BF9" w:rsidRDefault="00DB0BF9" w:rsidP="00DB0BF9">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rsidR="00DB0BF9" w:rsidRPr="001F40FC" w:rsidRDefault="00DB0BF9" w:rsidP="00DB0BF9">
            <w:pPr>
              <w:ind w:left="-59"/>
              <w:outlineLvl w:val="0"/>
              <w:rPr>
                <w:b/>
                <w:bCs/>
                <w:lang w:val="vi-VN"/>
              </w:rPr>
            </w:pPr>
            <w:r>
              <w:rPr>
                <w:bCs/>
              </w:rPr>
              <w:t>IV.</w:t>
            </w:r>
            <w:r>
              <w:rPr>
                <w:bCs/>
                <w:lang w:val="vi-VN"/>
              </w:rPr>
              <w:t xml:space="preserve"> </w:t>
            </w:r>
            <w:r w:rsidRPr="00CF6B9C">
              <w:rPr>
                <w:b/>
                <w:bCs/>
              </w:rPr>
              <w:t xml:space="preserve"> </w:t>
            </w:r>
            <w:r w:rsidRPr="00CF6B9C">
              <w:rPr>
                <w:b/>
                <w:bCs/>
                <w:u w:val="single"/>
              </w:rPr>
              <w:t>Ứng dụng</w:t>
            </w:r>
            <w:r>
              <w:rPr>
                <w:b/>
                <w:bCs/>
                <w:u w:val="single"/>
                <w:lang w:val="vi-VN"/>
              </w:rPr>
              <w:t xml:space="preserve">, </w:t>
            </w:r>
            <w:r w:rsidRPr="00CF6B9C">
              <w:rPr>
                <w:b/>
                <w:bCs/>
                <w:u w:val="single"/>
                <w:lang w:val="pt-BR"/>
              </w:rPr>
              <w:t>Trạng thái thiên nhiên</w:t>
            </w:r>
          </w:p>
          <w:p w:rsidR="009F5844" w:rsidRPr="00CF6B9C" w:rsidRDefault="009F5844" w:rsidP="009F5844">
            <w:pPr>
              <w:outlineLvl w:val="0"/>
            </w:pPr>
            <w:r w:rsidRPr="00CF6B9C">
              <w:rPr>
                <w:bCs/>
              </w:rPr>
              <w:t>V</w:t>
            </w:r>
            <w:r w:rsidR="00DB0BF9">
              <w:rPr>
                <w:bCs/>
                <w:lang w:val="vi-VN"/>
              </w:rPr>
              <w:t>.</w:t>
            </w:r>
            <w:r w:rsidR="00DB0BF9">
              <w:rPr>
                <w:b/>
                <w:bCs/>
                <w:lang w:val="vi-VN"/>
              </w:rPr>
              <w:t xml:space="preserve"> Một số hợp chất quan trọng</w:t>
            </w:r>
          </w:p>
          <w:p w:rsidR="009F5844" w:rsidRPr="00CF6B9C" w:rsidRDefault="009F5844" w:rsidP="009F5844">
            <w:pPr>
              <w:outlineLvl w:val="0"/>
            </w:pPr>
            <w:r w:rsidRPr="00CF6B9C">
              <w:rPr>
                <w:b/>
                <w:bCs/>
              </w:rPr>
              <w:t>Bài 1:</w:t>
            </w:r>
            <w:r w:rsidRPr="00CF6B9C">
              <w:t xml:space="preserve"> Hoàn thành PTHH của các phản ứng xảy ra theo sơ đồ sau đây</w:t>
            </w:r>
          </w:p>
          <w:p w:rsidR="009F5844" w:rsidRPr="00CF6B9C" w:rsidRDefault="009F5844" w:rsidP="009F5844">
            <w:pPr>
              <w:jc w:val="center"/>
              <w:outlineLvl w:val="0"/>
            </w:pPr>
            <w:r w:rsidRPr="00CF6B9C">
              <w:object w:dxaOrig="4560" w:dyaOrig="956">
                <v:shape id="_x0000_i1047" type="#_x0000_t75" style="width:193.5pt;height:43.5pt" o:ole="">
                  <v:imagedata r:id="rId53" o:title=""/>
                </v:shape>
                <o:OLEObject Type="Embed" ProgID="Unknown" ShapeID="_x0000_i1047" DrawAspect="Content" ObjectID="_1581850632" r:id="rId54"/>
              </w:object>
            </w:r>
          </w:p>
          <w:p w:rsidR="009F5844" w:rsidRPr="00DB0BF9" w:rsidRDefault="009F5844" w:rsidP="009F5844">
            <w:pPr>
              <w:jc w:val="both"/>
              <w:outlineLvl w:val="0"/>
              <w:rPr>
                <w:lang w:val="vi-VN"/>
              </w:rPr>
            </w:pPr>
            <w:r w:rsidRPr="00CF6B9C">
              <w:rPr>
                <w:b/>
                <w:bCs/>
              </w:rPr>
              <w:t>Bài 2:</w:t>
            </w:r>
            <w:r w:rsidRPr="00CF6B9C">
              <w:t xml:space="preserve"> Cho 3,04g hỗn hợp NaOH và KOH tác dụng với axit HCl thu được 4,15g hỗn hợp muối clorua. Khối lượng mỗi hiđroxit trong hỗn hợp lần lượt là</w:t>
            </w:r>
            <w:r w:rsidR="00DB0BF9">
              <w:rPr>
                <w:lang w:val="vi-VN"/>
              </w:rPr>
              <w:t xml:space="preserve"> bao nhiêu.</w:t>
            </w:r>
          </w:p>
          <w:p w:rsidR="009F5844" w:rsidRPr="00CF6B9C" w:rsidRDefault="009F5844" w:rsidP="009F5844">
            <w:pPr>
              <w:pStyle w:val="NoSpacing"/>
              <w:rPr>
                <w:b/>
                <w:bCs/>
                <w:sz w:val="24"/>
                <w:szCs w:val="24"/>
              </w:rPr>
            </w:pPr>
          </w:p>
          <w:p w:rsidR="009F5844" w:rsidRPr="00DB0BF9" w:rsidRDefault="009F5844" w:rsidP="009F5844">
            <w:pPr>
              <w:pStyle w:val="NoSpacing"/>
              <w:rPr>
                <w:sz w:val="24"/>
                <w:szCs w:val="24"/>
                <w:lang w:val="vi-VN"/>
              </w:rPr>
            </w:pPr>
            <w:r w:rsidRPr="00CF6B9C">
              <w:rPr>
                <w:b/>
                <w:bCs/>
                <w:sz w:val="24"/>
                <w:szCs w:val="24"/>
              </w:rPr>
              <w:t>Bài 3:</w:t>
            </w:r>
            <w:r w:rsidRPr="00CF6B9C">
              <w:rPr>
                <w:sz w:val="24"/>
                <w:szCs w:val="24"/>
              </w:rPr>
              <w:t xml:space="preserve"> Sục 6,72 lít CO</w:t>
            </w:r>
            <w:r w:rsidRPr="00CF6B9C">
              <w:rPr>
                <w:sz w:val="24"/>
                <w:szCs w:val="24"/>
                <w:vertAlign w:val="subscript"/>
              </w:rPr>
              <w:t>2</w:t>
            </w:r>
            <w:r w:rsidRPr="00CF6B9C">
              <w:rPr>
                <w:sz w:val="24"/>
                <w:szCs w:val="24"/>
              </w:rPr>
              <w:t xml:space="preserve"> (đkc) vào dung dịch có chứa 0,25 mol Ca(OH)</w:t>
            </w:r>
            <w:r w:rsidRPr="00CF6B9C">
              <w:rPr>
                <w:sz w:val="24"/>
                <w:szCs w:val="24"/>
                <w:vertAlign w:val="subscript"/>
              </w:rPr>
              <w:t>2</w:t>
            </w:r>
            <w:r w:rsidRPr="00CF6B9C">
              <w:rPr>
                <w:sz w:val="24"/>
                <w:szCs w:val="24"/>
              </w:rPr>
              <w:t>. Khối lượng kết tủa thu được là</w:t>
            </w:r>
            <w:r w:rsidR="00DB0BF9">
              <w:rPr>
                <w:sz w:val="24"/>
                <w:szCs w:val="24"/>
                <w:lang w:val="vi-VN"/>
              </w:rPr>
              <w:t xml:space="preserve"> bn.</w:t>
            </w:r>
          </w:p>
          <w:p w:rsidR="009F5844" w:rsidRPr="00CF6B9C" w:rsidRDefault="009F5844" w:rsidP="009F5844">
            <w:pPr>
              <w:pStyle w:val="NoSpacing"/>
              <w:rPr>
                <w:b/>
                <w:bCs/>
                <w:sz w:val="24"/>
                <w:szCs w:val="24"/>
              </w:rPr>
            </w:pPr>
          </w:p>
          <w:p w:rsidR="009F5844" w:rsidRPr="00CF6B9C" w:rsidRDefault="009F5844" w:rsidP="009F5844">
            <w:pPr>
              <w:pStyle w:val="NoSpacing"/>
              <w:rPr>
                <w:sz w:val="24"/>
                <w:szCs w:val="24"/>
              </w:rPr>
            </w:pPr>
            <w:r w:rsidRPr="00CF6B9C">
              <w:rPr>
                <w:b/>
                <w:bCs/>
                <w:sz w:val="24"/>
                <w:szCs w:val="24"/>
              </w:rPr>
              <w:t>Bài 4:</w:t>
            </w:r>
            <w:r w:rsidRPr="00CF6B9C">
              <w:rPr>
                <w:sz w:val="24"/>
                <w:szCs w:val="24"/>
              </w:rPr>
              <w:t xml:space="preserve"> Chất</w:t>
            </w:r>
            <w:r w:rsidR="003F0407">
              <w:rPr>
                <w:sz w:val="24"/>
                <w:szCs w:val="24"/>
              </w:rPr>
              <w:t xml:space="preserve"> nào </w:t>
            </w:r>
            <w:r w:rsidRPr="00CF6B9C">
              <w:rPr>
                <w:sz w:val="24"/>
                <w:szCs w:val="24"/>
              </w:rPr>
              <w:t xml:space="preserve"> có thể làm mềm nước cứng có tính cứng vĩnh cữu ?</w:t>
            </w:r>
          </w:p>
          <w:p w:rsidR="00DB0BF9" w:rsidRDefault="00DB0BF9" w:rsidP="00DB0BF9">
            <w:pPr>
              <w:outlineLvl w:val="0"/>
              <w:rPr>
                <w:b/>
                <w:bCs/>
                <w:lang w:val="vi-VN"/>
              </w:rPr>
            </w:pPr>
          </w:p>
          <w:p w:rsidR="009F5844" w:rsidRPr="00CF6B9C" w:rsidRDefault="009F5844" w:rsidP="009F5844">
            <w:pPr>
              <w:ind w:left="-59"/>
              <w:outlineLvl w:val="0"/>
              <w:rPr>
                <w:vertAlign w:val="subscript"/>
                <w:lang w:val="pt-BR"/>
              </w:rPr>
            </w:pPr>
          </w:p>
          <w:p w:rsidR="009F5844" w:rsidRPr="00CF6B9C" w:rsidRDefault="003F0407" w:rsidP="009F5844">
            <w:pPr>
              <w:ind w:left="-59"/>
              <w:outlineLvl w:val="0"/>
              <w:rPr>
                <w:lang w:val="pt-BR"/>
              </w:rPr>
            </w:pPr>
            <w:r>
              <w:rPr>
                <w:b/>
                <w:bCs/>
                <w:lang w:val="pt-BR"/>
              </w:rPr>
              <w:t xml:space="preserve">Bài </w:t>
            </w:r>
            <w:r>
              <w:rPr>
                <w:b/>
                <w:bCs/>
                <w:lang w:val="vi-VN"/>
              </w:rPr>
              <w:t>5</w:t>
            </w:r>
            <w:r w:rsidR="009F5844" w:rsidRPr="00CF6B9C">
              <w:rPr>
                <w:b/>
                <w:bCs/>
                <w:lang w:val="pt-BR"/>
              </w:rPr>
              <w:t xml:space="preserve">: </w:t>
            </w:r>
            <w:r w:rsidR="009F5844" w:rsidRPr="00CF6B9C">
              <w:rPr>
                <w:lang w:val="pt-BR"/>
              </w:rPr>
              <w:t>Cho 31,2 gam hỗn hợp bột Al và Al</w:t>
            </w:r>
            <w:r w:rsidR="009F5844" w:rsidRPr="00CF6B9C">
              <w:rPr>
                <w:vertAlign w:val="subscript"/>
                <w:lang w:val="pt-BR"/>
              </w:rPr>
              <w:t>2</w:t>
            </w:r>
            <w:r w:rsidR="009F5844" w:rsidRPr="00CF6B9C">
              <w:rPr>
                <w:lang w:val="pt-BR"/>
              </w:rPr>
              <w:t>O</w:t>
            </w:r>
            <w:r w:rsidR="009F5844" w:rsidRPr="00CF6B9C">
              <w:rPr>
                <w:vertAlign w:val="subscript"/>
                <w:lang w:val="pt-BR"/>
              </w:rPr>
              <w:t>3</w:t>
            </w:r>
            <w:r w:rsidR="009F5844" w:rsidRPr="00CF6B9C">
              <w:rPr>
                <w:lang w:val="pt-BR"/>
              </w:rPr>
              <w:t xml:space="preserve"> tác dụng với dung dịch NaOH </w:t>
            </w:r>
            <w:r w:rsidR="009F5844" w:rsidRPr="00CF6B9C">
              <w:rPr>
                <w:lang w:val="pt-BR"/>
              </w:rPr>
              <w:lastRenderedPageBreak/>
              <w:t>dư thu được 13,44 lít H</w:t>
            </w:r>
            <w:r w:rsidR="009F5844" w:rsidRPr="00CF6B9C">
              <w:rPr>
                <w:vertAlign w:val="subscript"/>
                <w:lang w:val="pt-BR"/>
              </w:rPr>
              <w:t>2</w:t>
            </w:r>
            <w:r w:rsidR="009F5844" w:rsidRPr="00CF6B9C">
              <w:rPr>
                <w:lang w:val="pt-BR"/>
              </w:rPr>
              <w:t xml:space="preserve"> (đkc). Khối lượng mỗi chất trong hỗn hợp ban đầu lần lượt là</w:t>
            </w:r>
          </w:p>
          <w:p w:rsidR="009F5844" w:rsidRPr="003F0407" w:rsidRDefault="009F5844" w:rsidP="003F0407">
            <w:pPr>
              <w:ind w:left="-59"/>
              <w:outlineLvl w:val="0"/>
              <w:rPr>
                <w:lang w:val="vi-VN"/>
              </w:rPr>
            </w:pPr>
            <w:r w:rsidRPr="00CF6B9C">
              <w:rPr>
                <w:b/>
                <w:bCs/>
                <w:lang w:val="pt-BR"/>
              </w:rPr>
              <w:tab/>
              <w:t>Bài 4:</w:t>
            </w:r>
            <w:r w:rsidRPr="00CF6B9C">
              <w:rPr>
                <w:lang w:val="pt-BR"/>
              </w:rPr>
              <w:t xml:space="preserve"> Chỉ dùng thêm một hoá chất hãy phân biệt các chất trong những dãy sau và viết phương trình hoá học để giải thích.</w:t>
            </w:r>
          </w:p>
          <w:p w:rsidR="009F5844" w:rsidRPr="00CF6B9C" w:rsidRDefault="009F5844" w:rsidP="009F5844">
            <w:pPr>
              <w:pStyle w:val="NoSpacing"/>
              <w:ind w:left="-73"/>
              <w:rPr>
                <w:sz w:val="24"/>
                <w:szCs w:val="24"/>
                <w:lang w:val="pt-BR"/>
              </w:rPr>
            </w:pPr>
            <w:r w:rsidRPr="00CF6B9C">
              <w:rPr>
                <w:b/>
                <w:bCs/>
                <w:sz w:val="24"/>
                <w:szCs w:val="24"/>
                <w:lang w:val="pt-BR"/>
              </w:rPr>
              <w:t>a)</w:t>
            </w:r>
            <w:r w:rsidRPr="00CF6B9C">
              <w:rPr>
                <w:sz w:val="24"/>
                <w:szCs w:val="24"/>
                <w:lang w:val="pt-BR"/>
              </w:rPr>
              <w:t xml:space="preserve"> các kim loại: Al, Mg, Ca, Na.</w:t>
            </w:r>
          </w:p>
          <w:p w:rsidR="009F5844" w:rsidRPr="00CF6B9C" w:rsidRDefault="009F5844" w:rsidP="009F5844">
            <w:pPr>
              <w:pStyle w:val="NoSpacing"/>
              <w:ind w:left="-73"/>
              <w:rPr>
                <w:sz w:val="24"/>
                <w:szCs w:val="24"/>
                <w:lang w:val="pt-BR"/>
              </w:rPr>
            </w:pPr>
            <w:r w:rsidRPr="00CF6B9C">
              <w:rPr>
                <w:b/>
                <w:bCs/>
                <w:sz w:val="24"/>
                <w:szCs w:val="24"/>
                <w:lang w:val="pt-BR"/>
              </w:rPr>
              <w:t>b)</w:t>
            </w:r>
            <w:r w:rsidRPr="00CF6B9C">
              <w:rPr>
                <w:sz w:val="24"/>
                <w:szCs w:val="24"/>
                <w:lang w:val="pt-BR"/>
              </w:rPr>
              <w:t xml:space="preserve"> Các dung dịch: NaCl, CaCl</w:t>
            </w:r>
            <w:r w:rsidRPr="00CF6B9C">
              <w:rPr>
                <w:sz w:val="24"/>
                <w:szCs w:val="24"/>
                <w:vertAlign w:val="subscript"/>
                <w:lang w:val="pt-BR"/>
              </w:rPr>
              <w:t>2</w:t>
            </w:r>
            <w:r w:rsidRPr="00CF6B9C">
              <w:rPr>
                <w:sz w:val="24"/>
                <w:szCs w:val="24"/>
                <w:lang w:val="pt-BR"/>
              </w:rPr>
              <w:t>, AlCl</w:t>
            </w:r>
            <w:r w:rsidRPr="00CF6B9C">
              <w:rPr>
                <w:sz w:val="24"/>
                <w:szCs w:val="24"/>
                <w:vertAlign w:val="subscript"/>
                <w:lang w:val="pt-BR"/>
              </w:rPr>
              <w:t>3</w:t>
            </w:r>
            <w:r w:rsidRPr="00CF6B9C">
              <w:rPr>
                <w:sz w:val="24"/>
                <w:szCs w:val="24"/>
                <w:lang w:val="pt-BR"/>
              </w:rPr>
              <w:t>.</w:t>
            </w:r>
          </w:p>
          <w:p w:rsidR="009F5844" w:rsidRPr="00CF6B9C" w:rsidRDefault="009F5844" w:rsidP="009F5844">
            <w:pPr>
              <w:pStyle w:val="NoSpacing"/>
              <w:ind w:left="-73"/>
              <w:rPr>
                <w:sz w:val="24"/>
                <w:szCs w:val="24"/>
                <w:vertAlign w:val="subscript"/>
                <w:lang w:val="pt-BR"/>
              </w:rPr>
            </w:pPr>
            <w:r w:rsidRPr="00CF6B9C">
              <w:rPr>
                <w:b/>
                <w:bCs/>
                <w:sz w:val="24"/>
                <w:szCs w:val="24"/>
                <w:lang w:val="pt-BR"/>
              </w:rPr>
              <w:t>c)</w:t>
            </w:r>
            <w:r w:rsidRPr="00CF6B9C">
              <w:rPr>
                <w:sz w:val="24"/>
                <w:szCs w:val="24"/>
                <w:lang w:val="pt-BR"/>
              </w:rPr>
              <w:t xml:space="preserve"> Các chất bột: CaO, MgO, Al</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3.</w:t>
            </w:r>
          </w:p>
          <w:p w:rsidR="009F5844" w:rsidRPr="00CF6B9C" w:rsidRDefault="009F5844" w:rsidP="009F5844">
            <w:pPr>
              <w:pStyle w:val="NoSpacing"/>
              <w:ind w:left="-73"/>
              <w:jc w:val="center"/>
              <w:rPr>
                <w:b/>
                <w:bCs/>
                <w:sz w:val="24"/>
                <w:szCs w:val="24"/>
                <w:lang w:val="pt-BR"/>
              </w:rPr>
            </w:pPr>
            <w:r w:rsidRPr="00CF6B9C">
              <w:rPr>
                <w:b/>
                <w:bCs/>
                <w:sz w:val="24"/>
                <w:szCs w:val="24"/>
                <w:lang w:val="pt-BR"/>
              </w:rPr>
              <w:t>Giải</w:t>
            </w:r>
          </w:p>
          <w:p w:rsidR="009F5844" w:rsidRPr="00CF6B9C" w:rsidRDefault="009F5844" w:rsidP="009F5844">
            <w:pPr>
              <w:pStyle w:val="NoSpacing"/>
              <w:ind w:left="-73"/>
              <w:rPr>
                <w:sz w:val="24"/>
                <w:szCs w:val="24"/>
                <w:lang w:val="pt-BR"/>
              </w:rPr>
            </w:pPr>
            <w:r w:rsidRPr="00CF6B9C">
              <w:rPr>
                <w:b/>
                <w:bCs/>
                <w:sz w:val="24"/>
                <w:szCs w:val="24"/>
                <w:lang w:val="pt-BR"/>
              </w:rPr>
              <w:t>a)</w:t>
            </w:r>
            <w:r w:rsidRPr="00CF6B9C">
              <w:rPr>
                <w:sz w:val="24"/>
                <w:szCs w:val="24"/>
                <w:lang w:val="pt-BR"/>
              </w:rPr>
              <w:t xml:space="preserve"> H</w:t>
            </w:r>
            <w:r w:rsidRPr="00CF6B9C">
              <w:rPr>
                <w:sz w:val="24"/>
                <w:szCs w:val="24"/>
                <w:vertAlign w:val="subscript"/>
                <w:lang w:val="pt-BR"/>
              </w:rPr>
              <w:t>2</w:t>
            </w:r>
            <w:r w:rsidRPr="00CF6B9C">
              <w:rPr>
                <w:sz w:val="24"/>
                <w:szCs w:val="24"/>
                <w:lang w:val="pt-BR"/>
              </w:rPr>
              <w:t>O</w:t>
            </w:r>
            <w:r w:rsidRPr="00CF6B9C">
              <w:rPr>
                <w:sz w:val="24"/>
                <w:szCs w:val="24"/>
                <w:lang w:val="pt-BR"/>
              </w:rPr>
              <w:tab/>
            </w:r>
          </w:p>
          <w:p w:rsidR="009F5844" w:rsidRPr="00CF6B9C" w:rsidRDefault="009F5844" w:rsidP="009F5844">
            <w:pPr>
              <w:pStyle w:val="NoSpacing"/>
              <w:ind w:left="-73"/>
              <w:rPr>
                <w:sz w:val="24"/>
                <w:szCs w:val="24"/>
                <w:lang w:val="pt-BR"/>
              </w:rPr>
            </w:pPr>
            <w:r w:rsidRPr="00CF6B9C">
              <w:rPr>
                <w:b/>
                <w:bCs/>
                <w:sz w:val="24"/>
                <w:szCs w:val="24"/>
                <w:lang w:val="pt-BR"/>
              </w:rPr>
              <w:t>b)</w:t>
            </w:r>
            <w:r w:rsidRPr="00CF6B9C">
              <w:rPr>
                <w:sz w:val="24"/>
                <w:szCs w:val="24"/>
                <w:lang w:val="pt-BR"/>
              </w:rPr>
              <w:t xml:space="preserve"> dd Na</w:t>
            </w:r>
            <w:r w:rsidRPr="00CF6B9C">
              <w:rPr>
                <w:sz w:val="24"/>
                <w:szCs w:val="24"/>
                <w:vertAlign w:val="subscript"/>
                <w:lang w:val="pt-BR"/>
              </w:rPr>
              <w:t>2</w:t>
            </w:r>
            <w:r w:rsidRPr="00CF6B9C">
              <w:rPr>
                <w:sz w:val="24"/>
                <w:szCs w:val="24"/>
                <w:lang w:val="pt-BR"/>
              </w:rPr>
              <w:t>CO</w:t>
            </w:r>
            <w:r w:rsidRPr="00CF6B9C">
              <w:rPr>
                <w:sz w:val="24"/>
                <w:szCs w:val="24"/>
                <w:vertAlign w:val="subscript"/>
                <w:lang w:val="pt-BR"/>
              </w:rPr>
              <w:t>3</w:t>
            </w:r>
            <w:r w:rsidRPr="00CF6B9C">
              <w:rPr>
                <w:sz w:val="24"/>
                <w:szCs w:val="24"/>
                <w:lang w:val="pt-BR"/>
              </w:rPr>
              <w:t xml:space="preserve"> hoặc dd NaOH</w:t>
            </w:r>
          </w:p>
          <w:p w:rsidR="009F5844" w:rsidRPr="00CF6B9C" w:rsidRDefault="009F5844" w:rsidP="009F5844">
            <w:pPr>
              <w:pStyle w:val="NoSpacing"/>
              <w:ind w:left="-73"/>
              <w:rPr>
                <w:sz w:val="24"/>
                <w:szCs w:val="24"/>
              </w:rPr>
            </w:pPr>
            <w:r w:rsidRPr="00CF6B9C">
              <w:rPr>
                <w:b/>
                <w:bCs/>
                <w:sz w:val="24"/>
                <w:szCs w:val="24"/>
              </w:rPr>
              <w:t>c)</w:t>
            </w:r>
            <w:r w:rsidRPr="00CF6B9C">
              <w:rPr>
                <w:sz w:val="24"/>
                <w:szCs w:val="24"/>
              </w:rPr>
              <w:t xml:space="preserve"> H</w:t>
            </w:r>
            <w:r w:rsidRPr="00CF6B9C">
              <w:rPr>
                <w:sz w:val="24"/>
                <w:szCs w:val="24"/>
                <w:vertAlign w:val="subscript"/>
              </w:rPr>
              <w:t>2</w:t>
            </w:r>
            <w:r w:rsidRPr="00CF6B9C">
              <w:rPr>
                <w:sz w:val="24"/>
                <w:szCs w:val="24"/>
              </w:rPr>
              <w:t>O</w:t>
            </w:r>
          </w:p>
          <w:p w:rsidR="009F5844" w:rsidRPr="00CF6B9C" w:rsidRDefault="009F5844" w:rsidP="009F5844">
            <w:pPr>
              <w:pStyle w:val="NoSpacing"/>
              <w:ind w:left="-73"/>
              <w:rPr>
                <w:sz w:val="24"/>
                <w:szCs w:val="24"/>
              </w:rPr>
            </w:pPr>
          </w:p>
          <w:p w:rsidR="009F5844" w:rsidRPr="00CF6B9C" w:rsidRDefault="009F5844" w:rsidP="009F5844">
            <w:pPr>
              <w:ind w:left="-73"/>
              <w:outlineLvl w:val="0"/>
            </w:pPr>
            <w:r w:rsidRPr="00CF6B9C">
              <w:rPr>
                <w:b/>
                <w:bCs/>
              </w:rPr>
              <w:t>Bài 5:</w:t>
            </w:r>
            <w:r w:rsidRPr="00CF6B9C">
              <w:t xml:space="preserve"> Viết phương trình hoá học để giải thích các hiện tượng xảy ra khi</w:t>
            </w:r>
          </w:p>
          <w:p w:rsidR="009F5844" w:rsidRPr="00CF6B9C" w:rsidRDefault="009F5844" w:rsidP="009F5844">
            <w:pPr>
              <w:ind w:left="-73"/>
              <w:outlineLvl w:val="0"/>
            </w:pPr>
            <w:r w:rsidRPr="00CF6B9C">
              <w:rPr>
                <w:b/>
                <w:bCs/>
              </w:rPr>
              <w:t>a)</w:t>
            </w:r>
            <w:r w:rsidRPr="00CF6B9C">
              <w:t xml:space="preserve"> cho dung dịch NH</w:t>
            </w:r>
            <w:r w:rsidRPr="00CF6B9C">
              <w:rPr>
                <w:vertAlign w:val="subscript"/>
              </w:rPr>
              <w:t>3</w:t>
            </w:r>
            <w:r w:rsidRPr="00CF6B9C">
              <w:t xml:space="preserve"> dư vào dung dịch AlCl</w:t>
            </w:r>
            <w:r w:rsidRPr="00CF6B9C">
              <w:rPr>
                <w:vertAlign w:val="subscript"/>
              </w:rPr>
              <w:t>3</w:t>
            </w:r>
            <w:r w:rsidRPr="00CF6B9C">
              <w:t>.</w:t>
            </w:r>
          </w:p>
          <w:p w:rsidR="009F5844" w:rsidRPr="00CF6B9C" w:rsidRDefault="009F5844" w:rsidP="009F5844">
            <w:pPr>
              <w:ind w:left="-73"/>
              <w:outlineLvl w:val="0"/>
            </w:pPr>
            <w:r w:rsidRPr="00CF6B9C">
              <w:rPr>
                <w:b/>
                <w:bCs/>
              </w:rPr>
              <w:t>b)</w:t>
            </w:r>
            <w:r w:rsidRPr="00CF6B9C">
              <w:t xml:space="preserve"> cho từ từ dung dịch NaOH đến dư vào dung dịch AlCl</w:t>
            </w:r>
            <w:r w:rsidRPr="00CF6B9C">
              <w:rPr>
                <w:vertAlign w:val="subscript"/>
              </w:rPr>
              <w:t>3</w:t>
            </w:r>
            <w:r w:rsidRPr="00CF6B9C">
              <w:t>.</w:t>
            </w:r>
          </w:p>
          <w:p w:rsidR="009F5844" w:rsidRPr="00CF6B9C" w:rsidRDefault="009F5844" w:rsidP="009F5844">
            <w:pPr>
              <w:ind w:left="-73"/>
              <w:outlineLvl w:val="0"/>
            </w:pPr>
            <w:r w:rsidRPr="00CF6B9C">
              <w:rPr>
                <w:b/>
                <w:bCs/>
              </w:rPr>
              <w:t>c)</w:t>
            </w:r>
            <w:r w:rsidRPr="00CF6B9C">
              <w:t xml:space="preserve"> cho từ từ dung dịch Al</w:t>
            </w:r>
            <w:r w:rsidRPr="00CF6B9C">
              <w:rPr>
                <w:vertAlign w:val="subscript"/>
              </w:rPr>
              <w:t>2</w:t>
            </w:r>
            <w:r w:rsidRPr="00CF6B9C">
              <w:t>(SO</w:t>
            </w:r>
            <w:r w:rsidRPr="00CF6B9C">
              <w:rPr>
                <w:vertAlign w:val="subscript"/>
              </w:rPr>
              <w:t>4</w:t>
            </w:r>
            <w:r w:rsidRPr="00CF6B9C">
              <w:t>)</w:t>
            </w:r>
            <w:r w:rsidRPr="00CF6B9C">
              <w:rPr>
                <w:vertAlign w:val="subscript"/>
              </w:rPr>
              <w:t>3</w:t>
            </w:r>
            <w:r w:rsidRPr="00CF6B9C">
              <w:t xml:space="preserve"> vào dung dịch NaOH và ngược lại.</w:t>
            </w:r>
          </w:p>
          <w:p w:rsidR="009F5844" w:rsidRPr="00CF6B9C" w:rsidRDefault="009F5844" w:rsidP="009F5844">
            <w:pPr>
              <w:ind w:left="-73"/>
              <w:outlineLvl w:val="0"/>
            </w:pPr>
            <w:r w:rsidRPr="00CF6B9C">
              <w:rPr>
                <w:b/>
                <w:bCs/>
              </w:rPr>
              <w:t>d)</w:t>
            </w:r>
            <w:r w:rsidRPr="00CF6B9C">
              <w:t xml:space="preserve"> sục từ từ khí đến dư khí CO</w:t>
            </w:r>
            <w:r w:rsidRPr="00CF6B9C">
              <w:rPr>
                <w:vertAlign w:val="subscript"/>
              </w:rPr>
              <w:t>2</w:t>
            </w:r>
            <w:r w:rsidRPr="00CF6B9C">
              <w:t xml:space="preserve"> vào dung dịch NaAlO</w:t>
            </w:r>
            <w:r w:rsidRPr="00CF6B9C">
              <w:rPr>
                <w:vertAlign w:val="subscript"/>
              </w:rPr>
              <w:t>2</w:t>
            </w:r>
            <w:r w:rsidRPr="00CF6B9C">
              <w:t>.</w:t>
            </w:r>
          </w:p>
          <w:p w:rsidR="009F5844" w:rsidRPr="00CF6B9C" w:rsidRDefault="009F5844" w:rsidP="009F5844">
            <w:pPr>
              <w:ind w:left="-73"/>
              <w:outlineLvl w:val="0"/>
            </w:pPr>
            <w:r w:rsidRPr="00CF6B9C">
              <w:rPr>
                <w:b/>
                <w:bCs/>
              </w:rPr>
              <w:t>e)</w:t>
            </w:r>
            <w:r w:rsidRPr="00CF6B9C">
              <w:t xml:space="preserve"> cho từ từ đến dư dung dịch HCl vào dung dịch NaAlO</w:t>
            </w:r>
            <w:r w:rsidRPr="00CF6B9C">
              <w:rPr>
                <w:vertAlign w:val="subscript"/>
              </w:rPr>
              <w:t>2</w:t>
            </w:r>
            <w:r w:rsidRPr="00CF6B9C">
              <w:t>.</w:t>
            </w:r>
          </w:p>
          <w:p w:rsidR="009F5844" w:rsidRPr="00CF6B9C" w:rsidRDefault="009F5844" w:rsidP="009F5844">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rPr>
                <w:b/>
                <w:bCs/>
                <w:sz w:val="24"/>
                <w:szCs w:val="24"/>
              </w:rPr>
            </w:pPr>
            <w:r w:rsidRPr="00CF6B9C">
              <w:rPr>
                <w:b/>
                <w:bCs/>
                <w:sz w:val="24"/>
                <w:szCs w:val="24"/>
              </w:rPr>
              <w:lastRenderedPageBreak/>
              <w:t>Hoạt động 1</w:t>
            </w:r>
          </w:p>
          <w:p w:rsidR="009F5844" w:rsidRPr="00CF6B9C" w:rsidRDefault="009F5844" w:rsidP="009F5844">
            <w:pPr>
              <w:pStyle w:val="NoSpacing"/>
              <w:rPr>
                <w:sz w:val="24"/>
                <w:szCs w:val="24"/>
              </w:rPr>
            </w:pPr>
            <w:r w:rsidRPr="00CF6B9C">
              <w:rPr>
                <w:sz w:val="24"/>
                <w:szCs w:val="24"/>
              </w:rPr>
              <w:t>- GV quan sát, hướng dẫn HS giải quyết bài tập.</w:t>
            </w:r>
          </w:p>
          <w:p w:rsidR="009F5844" w:rsidRPr="00CF6B9C" w:rsidRDefault="009F5844" w:rsidP="009F5844">
            <w:pPr>
              <w:jc w:val="both"/>
              <w:outlineLvl w:val="0"/>
            </w:pPr>
          </w:p>
          <w:p w:rsidR="009F5844" w:rsidRPr="00CF6B9C" w:rsidRDefault="009F5844" w:rsidP="009F5844">
            <w:pPr>
              <w:jc w:val="both"/>
              <w:outlineLvl w:val="0"/>
            </w:pPr>
          </w:p>
          <w:p w:rsidR="009F5844" w:rsidRPr="00CF6B9C" w:rsidRDefault="009F5844" w:rsidP="009F5844">
            <w:pPr>
              <w:jc w:val="both"/>
              <w:outlineLvl w:val="0"/>
            </w:pPr>
          </w:p>
          <w:p w:rsidR="009F5844" w:rsidRPr="00CF6B9C" w:rsidRDefault="009F5844" w:rsidP="009F5844">
            <w:pPr>
              <w:jc w:val="both"/>
              <w:outlineLvl w:val="0"/>
            </w:pPr>
          </w:p>
          <w:p w:rsidR="009F5844" w:rsidRPr="00CF6B9C" w:rsidRDefault="009F5844" w:rsidP="009F5844">
            <w:pPr>
              <w:jc w:val="both"/>
              <w:outlineLvl w:val="0"/>
              <w:rPr>
                <w:b/>
                <w:bCs/>
              </w:rPr>
            </w:pPr>
            <w:r w:rsidRPr="00CF6B9C">
              <w:rPr>
                <w:b/>
                <w:bCs/>
              </w:rPr>
              <w:t>Hoạt động 2</w:t>
            </w:r>
          </w:p>
          <w:p w:rsidR="009F5844" w:rsidRPr="00CF6B9C" w:rsidRDefault="009F5844" w:rsidP="009F5844">
            <w:pPr>
              <w:pStyle w:val="NoSpacing"/>
              <w:rPr>
                <w:sz w:val="24"/>
                <w:szCs w:val="24"/>
              </w:rPr>
            </w:pPr>
            <w:r w:rsidRPr="00CF6B9C">
              <w:rPr>
                <w:sz w:val="24"/>
                <w:szCs w:val="24"/>
              </w:rPr>
              <w:t>- GV quan sát, hướng dẫn HS giải quyết bài tập.</w:t>
            </w:r>
          </w:p>
          <w:p w:rsidR="009F5844" w:rsidRPr="00CF6B9C" w:rsidRDefault="009F5844" w:rsidP="009F5844">
            <w:pPr>
              <w:pStyle w:val="NoSpacing"/>
              <w:rPr>
                <w:b/>
                <w:bCs/>
                <w:sz w:val="24"/>
                <w:szCs w:val="24"/>
              </w:rPr>
            </w:pPr>
          </w:p>
          <w:p w:rsidR="009F5844" w:rsidRPr="00CF6B9C" w:rsidRDefault="009F5844" w:rsidP="009F5844">
            <w:pPr>
              <w:pStyle w:val="NoSpacing"/>
              <w:rPr>
                <w:b/>
                <w:bCs/>
                <w:sz w:val="24"/>
                <w:szCs w:val="24"/>
              </w:rPr>
            </w:pPr>
          </w:p>
          <w:p w:rsidR="009F5844" w:rsidRPr="00CF6B9C" w:rsidRDefault="009F5844" w:rsidP="009F5844">
            <w:pPr>
              <w:pStyle w:val="NoSpacing"/>
              <w:rPr>
                <w:b/>
                <w:bCs/>
                <w:sz w:val="24"/>
                <w:szCs w:val="24"/>
              </w:rPr>
            </w:pPr>
            <w:r w:rsidRPr="00CF6B9C">
              <w:rPr>
                <w:b/>
                <w:bCs/>
                <w:sz w:val="24"/>
                <w:szCs w:val="24"/>
              </w:rPr>
              <w:t>Hoạt động 3</w:t>
            </w:r>
          </w:p>
          <w:p w:rsidR="009F5844" w:rsidRPr="00CF6B9C" w:rsidRDefault="009F5844" w:rsidP="009F5844">
            <w:pPr>
              <w:pStyle w:val="NoSpacing"/>
              <w:rPr>
                <w:sz w:val="24"/>
                <w:szCs w:val="24"/>
              </w:rPr>
            </w:pPr>
            <w:r w:rsidRPr="00CF6B9C">
              <w:rPr>
                <w:sz w:val="24"/>
                <w:szCs w:val="24"/>
              </w:rPr>
              <w:t>- GV giới thiệu cho HS phương pháp giải toán CO</w:t>
            </w:r>
            <w:r w:rsidRPr="00CF6B9C">
              <w:rPr>
                <w:sz w:val="24"/>
                <w:szCs w:val="24"/>
                <w:vertAlign w:val="subscript"/>
              </w:rPr>
              <w:t>2</w:t>
            </w:r>
            <w:r w:rsidRPr="00CF6B9C">
              <w:rPr>
                <w:sz w:val="24"/>
                <w:szCs w:val="24"/>
              </w:rPr>
              <w:t xml:space="preserve"> tác dụng với dung dịch kiềm.</w:t>
            </w: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9F5844" w:rsidRPr="00CF6B9C" w:rsidRDefault="009F5844" w:rsidP="009F5844">
            <w:pPr>
              <w:pStyle w:val="NoSpacing"/>
              <w:ind w:left="-58"/>
              <w:rPr>
                <w:b/>
                <w:bCs/>
                <w:sz w:val="24"/>
                <w:szCs w:val="24"/>
                <w:lang w:val="pt-BR"/>
              </w:rPr>
            </w:pPr>
          </w:p>
          <w:p w:rsidR="003F0407" w:rsidRDefault="003F0407" w:rsidP="009F5844">
            <w:pPr>
              <w:ind w:left="-72"/>
              <w:jc w:val="both"/>
              <w:outlineLvl w:val="0"/>
              <w:rPr>
                <w:lang w:val="vi-VN"/>
              </w:rPr>
            </w:pPr>
          </w:p>
          <w:p w:rsidR="003F0407" w:rsidRDefault="003F0407" w:rsidP="009F5844">
            <w:pPr>
              <w:ind w:left="-72"/>
              <w:jc w:val="both"/>
              <w:outlineLvl w:val="0"/>
              <w:rPr>
                <w:lang w:val="vi-VN"/>
              </w:rPr>
            </w:pPr>
          </w:p>
          <w:p w:rsidR="003F0407" w:rsidRDefault="003F0407" w:rsidP="009F5844">
            <w:pPr>
              <w:ind w:left="-72"/>
              <w:jc w:val="both"/>
              <w:outlineLvl w:val="0"/>
              <w:rPr>
                <w:lang w:val="vi-VN"/>
              </w:rPr>
            </w:pPr>
          </w:p>
          <w:p w:rsidR="00F22D37" w:rsidRDefault="009F5844" w:rsidP="003F0407">
            <w:pPr>
              <w:ind w:left="-72"/>
              <w:jc w:val="both"/>
              <w:outlineLvl w:val="0"/>
              <w:rPr>
                <w:lang w:val="vi-VN"/>
              </w:rPr>
            </w:pPr>
            <w:r w:rsidRPr="00CF6B9C">
              <w:t>- GV hướng dẫn HS viết PTHH của các phản ứng xảy ra.</w:t>
            </w:r>
          </w:p>
          <w:p w:rsidR="00F22D37" w:rsidRPr="00F22D37" w:rsidRDefault="00F22D37" w:rsidP="00F22D37">
            <w:pPr>
              <w:rPr>
                <w:lang w:val="vi-VN"/>
              </w:rPr>
            </w:pPr>
          </w:p>
          <w:p w:rsidR="00F22D37" w:rsidRPr="00F22D37" w:rsidRDefault="00F22D37" w:rsidP="00F22D37">
            <w:pPr>
              <w:rPr>
                <w:lang w:val="vi-VN"/>
              </w:rPr>
            </w:pPr>
          </w:p>
          <w:p w:rsidR="00F22D37" w:rsidRPr="00F22D37" w:rsidRDefault="00F22D37" w:rsidP="00F22D37">
            <w:pPr>
              <w:rPr>
                <w:lang w:val="vi-VN"/>
              </w:rPr>
            </w:pPr>
          </w:p>
          <w:p w:rsidR="00F22D37" w:rsidRPr="00F22D37" w:rsidRDefault="00F22D37" w:rsidP="00F22D37">
            <w:pPr>
              <w:rPr>
                <w:lang w:val="vi-VN"/>
              </w:rPr>
            </w:pPr>
          </w:p>
          <w:p w:rsidR="00F22D37" w:rsidRPr="00F22D37" w:rsidRDefault="00F22D37" w:rsidP="00F22D37">
            <w:pPr>
              <w:rPr>
                <w:lang w:val="vi-VN"/>
              </w:rPr>
            </w:pPr>
          </w:p>
          <w:p w:rsidR="00F22D37" w:rsidRPr="00F22D37" w:rsidRDefault="00F22D37" w:rsidP="00F22D37">
            <w:pPr>
              <w:rPr>
                <w:lang w:val="vi-VN"/>
              </w:rPr>
            </w:pPr>
          </w:p>
          <w:p w:rsidR="00F22D37" w:rsidRDefault="00F22D37" w:rsidP="00F22D37">
            <w:pPr>
              <w:rPr>
                <w:lang w:val="vi-VN"/>
              </w:rPr>
            </w:pPr>
          </w:p>
          <w:p w:rsidR="00F22D37" w:rsidRDefault="00F22D37" w:rsidP="00F22D37">
            <w:pPr>
              <w:rPr>
                <w:lang w:val="vi-VN"/>
              </w:rPr>
            </w:pPr>
          </w:p>
          <w:p w:rsidR="009F5844" w:rsidRPr="00F22D37" w:rsidRDefault="00F22D37" w:rsidP="00F22D37">
            <w:pPr>
              <w:rPr>
                <w:lang w:val="vi-VN"/>
              </w:rPr>
            </w:pPr>
            <w:r w:rsidRPr="00CF6B9C">
              <w:t>- GV hướng dẫn HS viết PTHH của các phản ứng xảy ra.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rPr>
                <w:sz w:val="24"/>
                <w:szCs w:val="24"/>
              </w:rPr>
            </w:pPr>
            <w:r w:rsidRPr="00CF6B9C">
              <w:rPr>
                <w:sz w:val="24"/>
                <w:szCs w:val="24"/>
              </w:rPr>
              <w:lastRenderedPageBreak/>
              <w:t>- HS vận dụng các kiến thức đã học để giải quyết bài tập bên.</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3F0407" w:rsidRDefault="003F0407" w:rsidP="009F5844">
            <w:pPr>
              <w:pStyle w:val="NoSpacing"/>
              <w:rPr>
                <w:sz w:val="24"/>
                <w:szCs w:val="24"/>
                <w:lang w:val="vi-VN"/>
              </w:rPr>
            </w:pPr>
          </w:p>
          <w:p w:rsidR="003F0407" w:rsidRDefault="003F0407" w:rsidP="009F5844">
            <w:pPr>
              <w:pStyle w:val="NoSpacing"/>
              <w:rPr>
                <w:sz w:val="24"/>
                <w:szCs w:val="24"/>
                <w:lang w:val="vi-VN"/>
              </w:rPr>
            </w:pPr>
          </w:p>
          <w:p w:rsidR="003F0407" w:rsidRDefault="003F0407" w:rsidP="009F5844">
            <w:pPr>
              <w:pStyle w:val="NoSpacing"/>
              <w:rPr>
                <w:sz w:val="24"/>
                <w:szCs w:val="24"/>
                <w:lang w:val="vi-VN"/>
              </w:rPr>
            </w:pPr>
          </w:p>
          <w:p w:rsidR="003F0407" w:rsidRDefault="003F0407" w:rsidP="009F5844">
            <w:pPr>
              <w:pStyle w:val="NoSpacing"/>
              <w:rPr>
                <w:sz w:val="24"/>
                <w:szCs w:val="24"/>
                <w:lang w:val="vi-VN"/>
              </w:rPr>
            </w:pPr>
          </w:p>
          <w:p w:rsidR="003F0407" w:rsidRDefault="003F0407" w:rsidP="009F5844">
            <w:pPr>
              <w:pStyle w:val="NoSpacing"/>
              <w:rPr>
                <w:sz w:val="24"/>
                <w:szCs w:val="24"/>
                <w:lang w:val="vi-VN"/>
              </w:rPr>
            </w:pPr>
          </w:p>
          <w:p w:rsidR="009F5844" w:rsidRPr="00CF6B9C" w:rsidRDefault="009F5844" w:rsidP="009F5844">
            <w:pPr>
              <w:pStyle w:val="NoSpacing"/>
              <w:rPr>
                <w:sz w:val="24"/>
                <w:szCs w:val="24"/>
              </w:rPr>
            </w:pPr>
            <w:r w:rsidRPr="00CF6B9C">
              <w:rPr>
                <w:sz w:val="24"/>
                <w:szCs w:val="24"/>
              </w:rPr>
              <w:t>- HS giải quyết theo phương pháp tăng giảm khối lượng hoặc phương pháp đặt ẩn giải hệ thông thường.</w:t>
            </w:r>
          </w:p>
          <w:p w:rsidR="009F5844" w:rsidRPr="00CF6B9C" w:rsidRDefault="009F5844" w:rsidP="009F5844">
            <w:pPr>
              <w:pStyle w:val="NoSpacing"/>
              <w:ind w:left="-72"/>
              <w:rPr>
                <w:sz w:val="24"/>
                <w:szCs w:val="24"/>
                <w:lang w:val="nb-NO"/>
              </w:rPr>
            </w:pPr>
          </w:p>
          <w:p w:rsidR="003F0407" w:rsidRPr="00CF6B9C" w:rsidRDefault="003F0407" w:rsidP="003F0407">
            <w:pPr>
              <w:pStyle w:val="NoSpacing"/>
              <w:rPr>
                <w:sz w:val="24"/>
                <w:szCs w:val="24"/>
                <w:lang w:val="pt-BR"/>
              </w:rPr>
            </w:pPr>
            <w:r w:rsidRPr="00CF6B9C">
              <w:rPr>
                <w:sz w:val="24"/>
                <w:szCs w:val="24"/>
                <w:lang w:val="pt-BR"/>
              </w:rPr>
              <w:t xml:space="preserve">HS vận dụng những kiến thức đã học về nhôm, các hợp chất của nhôm cũng như tính chất của các hợp chất của kim loại nhóm IA, IIA </w:t>
            </w:r>
            <w:r w:rsidRPr="00CF6B9C">
              <w:rPr>
                <w:sz w:val="24"/>
                <w:szCs w:val="24"/>
                <w:lang w:val="pt-BR"/>
              </w:rPr>
              <w:lastRenderedPageBreak/>
              <w:t>để giải quyết bài toán.</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rPr>
                <w:sz w:val="24"/>
                <w:szCs w:val="24"/>
              </w:rPr>
            </w:pPr>
            <w:r w:rsidRPr="00CF6B9C">
              <w:rPr>
                <w:sz w:val="24"/>
                <w:szCs w:val="24"/>
              </w:rPr>
              <w:t>HS giải quyết bài toán theo sự hướng dẫn của GV.</w:t>
            </w:r>
          </w:p>
          <w:p w:rsidR="009F5844" w:rsidRPr="00CF6B9C" w:rsidRDefault="009F5844" w:rsidP="009F5844">
            <w:pPr>
              <w:pStyle w:val="NoSpacing"/>
              <w:ind w:left="-72"/>
              <w:rPr>
                <w:sz w:val="24"/>
                <w:szCs w:val="24"/>
                <w:lang w:val="nb-NO"/>
              </w:rPr>
            </w:pPr>
          </w:p>
          <w:p w:rsidR="003F0407" w:rsidRPr="00CF6B9C" w:rsidRDefault="003F0407" w:rsidP="003F0407">
            <w:pPr>
              <w:ind w:left="-72"/>
              <w:jc w:val="both"/>
              <w:outlineLvl w:val="0"/>
            </w:pPr>
            <w:r w:rsidRPr="00CF6B9C">
              <w:t>- HS viết PTHH của phản ứng, nêu hiện tượng xảy ra.</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3F0407" w:rsidRDefault="009F5844" w:rsidP="003F0407">
            <w:pPr>
              <w:pStyle w:val="NoSpacing"/>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60A8" w:rsidRDefault="002C60A8" w:rsidP="009F5844">
            <w:pPr>
              <w:rPr>
                <w:lang w:val="nb-NO"/>
              </w:rPr>
            </w:pPr>
            <w:r>
              <w:rPr>
                <w:lang w:val="nb-NO"/>
              </w:rPr>
              <w:lastRenderedPageBreak/>
              <w:t>20’</w:t>
            </w: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9F5844" w:rsidRPr="002C60A8" w:rsidRDefault="002C60A8" w:rsidP="002C60A8">
            <w:pPr>
              <w:rPr>
                <w:lang w:val="nb-NO"/>
              </w:rPr>
            </w:pPr>
            <w:r>
              <w:rPr>
                <w:lang w:val="nb-NO"/>
              </w:rPr>
              <w:t>70’</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Default="00910482" w:rsidP="00910482">
            <w:pPr>
              <w:rPr>
                <w:lang w:val="pt-BR"/>
              </w:rPr>
            </w:pPr>
            <w:r w:rsidRPr="00CF6B9C">
              <w:rPr>
                <w:lang w:val="pt-BR"/>
              </w:rPr>
              <w:t xml:space="preserve"> </w:t>
            </w:r>
            <w:r>
              <w:rPr>
                <w:lang w:val="pt-BR"/>
              </w:rPr>
              <w:t>bài tập 107,108,109</w:t>
            </w:r>
            <w:r w:rsidRPr="00CF6B9C">
              <w:rPr>
                <w:lang w:val="pt-BR"/>
              </w:rPr>
              <w:t xml:space="preserve"> trang </w:t>
            </w:r>
            <w:r>
              <w:rPr>
                <w:lang w:val="pt-BR"/>
              </w:rPr>
              <w:t>67</w:t>
            </w:r>
          </w:p>
          <w:p w:rsidR="00910482" w:rsidRPr="00CF6B9C" w:rsidRDefault="00910482" w:rsidP="00910482">
            <w:pPr>
              <w:rPr>
                <w:lang w:val="pt-BR"/>
              </w:rPr>
            </w:pPr>
            <w:r>
              <w:rPr>
                <w:lang w:val="pt-BR"/>
              </w:rPr>
              <w:t xml:space="preserve">bài tập 114 </w:t>
            </w:r>
            <w:r w:rsidRPr="00CF6B9C">
              <w:rPr>
                <w:lang w:val="pt-BR"/>
              </w:rPr>
              <w:t xml:space="preserve">trang </w:t>
            </w:r>
            <w:r>
              <w:rPr>
                <w:lang w:val="pt-BR"/>
              </w:rPr>
              <w:t>69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pt-BR"/>
              </w:rPr>
            </w:pPr>
          </w:p>
        </w:tc>
      </w:tr>
    </w:tbl>
    <w:p w:rsidR="009F5844" w:rsidRPr="00CF6B9C" w:rsidRDefault="009F5844" w:rsidP="009F5844">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04"/>
      </w:tblGrid>
      <w:tr w:rsidR="00242273" w:rsidRPr="00CF6B9C" w:rsidTr="00375EBE">
        <w:tc>
          <w:tcPr>
            <w:tcW w:w="338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714"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375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F5844" w:rsidRPr="00CF6B9C" w:rsidRDefault="009F5844" w:rsidP="009F5844">
            <w:pPr>
              <w:rPr>
                <w:lang w:val="pt-BR"/>
              </w:rPr>
            </w:pPr>
          </w:p>
          <w:p w:rsidR="00864996" w:rsidRDefault="00864996" w:rsidP="009F5844">
            <w:pPr>
              <w:jc w:val="center"/>
              <w:rPr>
                <w:b/>
                <w:bCs/>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864996" w:rsidP="009F5844">
            <w:pPr>
              <w:jc w:val="center"/>
              <w:rPr>
                <w:b/>
                <w:bCs/>
                <w:lang w:val="pt-BR"/>
              </w:rPr>
            </w:pPr>
            <w:r w:rsidRPr="00CF6B9C">
              <w:rPr>
                <w:b/>
                <w:bCs/>
                <w:lang w:val="pt-BR"/>
              </w:rPr>
              <w:t>Nguyễn Thị Huyền Nga</w:t>
            </w: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Pr="00CF6B9C" w:rsidRDefault="009F5844" w:rsidP="009F5844">
            <w:pPr>
              <w:jc w:val="center"/>
              <w:rPr>
                <w:b/>
                <w:bCs/>
                <w:lang w:val="pt-BR"/>
              </w:rPr>
            </w:pPr>
          </w:p>
        </w:tc>
        <w:tc>
          <w:tcPr>
            <w:tcW w:w="5404" w:type="dxa"/>
            <w:shd w:val="clear" w:color="auto" w:fill="auto"/>
          </w:tcPr>
          <w:p w:rsidR="009F5844" w:rsidRPr="00CF6B9C" w:rsidRDefault="009F5844" w:rsidP="009F5844">
            <w:pPr>
              <w:rPr>
                <w:lang w:val="pt-BR"/>
              </w:rPr>
            </w:pPr>
          </w:p>
          <w:p w:rsidR="009F5844" w:rsidRPr="00CF6B9C" w:rsidRDefault="009F5844" w:rsidP="009F5844">
            <w:pPr>
              <w:rPr>
                <w:lang w:val="pt-BR"/>
              </w:rPr>
            </w:pPr>
            <w:r w:rsidRPr="00CF6B9C">
              <w:rPr>
                <w:lang w:val="pt-BR"/>
              </w:rPr>
              <w:t>Tp. Hồ Chí Minh, ngày.....tháng ....năm.....</w:t>
            </w:r>
          </w:p>
          <w:p w:rsidR="009F5844" w:rsidRPr="00CF6B9C" w:rsidRDefault="009F5844" w:rsidP="009F5844">
            <w:pPr>
              <w:jc w:val="center"/>
              <w:rPr>
                <w:b/>
                <w:bCs/>
                <w:lang w:val="pt-BR"/>
              </w:rPr>
            </w:pPr>
            <w:r w:rsidRPr="00CF6B9C">
              <w:rPr>
                <w:lang w:val="pt-BR"/>
              </w:rPr>
              <w:t xml:space="preserve">          </w:t>
            </w:r>
            <w:r w:rsidRPr="00CF6B9C">
              <w:rPr>
                <w:b/>
                <w:lang w:val="pt-BR"/>
              </w:rPr>
              <w:t>Giảng viên</w:t>
            </w:r>
          </w:p>
          <w:p w:rsidR="009F5844" w:rsidRPr="00CF6B9C" w:rsidRDefault="009F5844" w:rsidP="009F5844">
            <w:pPr>
              <w:jc w:val="center"/>
              <w:rPr>
                <w:b/>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rPr>
                <w:lang w:val="pt-BR"/>
              </w:rPr>
            </w:pPr>
          </w:p>
        </w:tc>
      </w:tr>
    </w:tbl>
    <w:p w:rsidR="00864996" w:rsidRDefault="00864996" w:rsidP="009F5844">
      <w:pPr>
        <w:rPr>
          <w:lang w:val="pt-BR"/>
        </w:rPr>
      </w:pPr>
    </w:p>
    <w:p w:rsidR="00910482" w:rsidRDefault="00910482" w:rsidP="009F5844">
      <w:pPr>
        <w:rPr>
          <w:lang w:val="pt-BR"/>
        </w:rPr>
      </w:pPr>
    </w:p>
    <w:p w:rsidR="00910482" w:rsidRDefault="00910482" w:rsidP="009F5844">
      <w:pPr>
        <w:rPr>
          <w:lang w:val="pt-BR"/>
        </w:rPr>
      </w:pPr>
    </w:p>
    <w:p w:rsidR="009F5844" w:rsidRPr="00CF6B9C" w:rsidRDefault="00864996" w:rsidP="009F5844">
      <w:pPr>
        <w:rPr>
          <w:lang w:val="pt-BR"/>
        </w:rPr>
      </w:pPr>
      <w:r>
        <w:rPr>
          <w:lang w:val="pt-BR"/>
        </w:rPr>
        <w:t xml:space="preserve">                               </w:t>
      </w:r>
    </w:p>
    <w:tbl>
      <w:tblPr>
        <w:tblW w:w="0" w:type="auto"/>
        <w:tblLook w:val="01E0" w:firstRow="1" w:lastRow="1" w:firstColumn="1" w:lastColumn="1" w:noHBand="0" w:noVBand="0"/>
      </w:tblPr>
      <w:tblGrid>
        <w:gridCol w:w="3755"/>
        <w:gridCol w:w="5634"/>
      </w:tblGrid>
      <w:tr w:rsidR="009F5844" w:rsidRPr="00CF6B9C" w:rsidTr="009F5844">
        <w:tc>
          <w:tcPr>
            <w:tcW w:w="3755" w:type="dxa"/>
            <w:shd w:val="clear" w:color="auto" w:fill="auto"/>
          </w:tcPr>
          <w:p w:rsidR="009F5844" w:rsidRPr="001F4283" w:rsidRDefault="009F5844" w:rsidP="001F4283">
            <w:pPr>
              <w:rPr>
                <w:lang w:val="vi-VN"/>
              </w:rPr>
            </w:pPr>
            <w:r w:rsidRPr="00CF6B9C">
              <w:rPr>
                <w:lang w:val="pt-BR"/>
              </w:rPr>
              <w:lastRenderedPageBreak/>
              <w:t>Giáo án số:</w:t>
            </w:r>
            <w:r w:rsidR="002C60A8">
              <w:rPr>
                <w:lang w:val="pt-BR"/>
              </w:rPr>
              <w:t xml:space="preserve"> </w:t>
            </w:r>
            <w:r w:rsidR="001F4283">
              <w:rPr>
                <w:lang w:val="vi-VN"/>
              </w:rPr>
              <w:t>20</w:t>
            </w:r>
          </w:p>
        </w:tc>
        <w:tc>
          <w:tcPr>
            <w:tcW w:w="5634" w:type="dxa"/>
            <w:shd w:val="clear" w:color="auto" w:fill="auto"/>
          </w:tcPr>
          <w:p w:rsidR="00CF781E" w:rsidRPr="001F40FC" w:rsidRDefault="00CF781E" w:rsidP="00CF781E">
            <w:pPr>
              <w:rPr>
                <w:lang w:val="vi-VN"/>
              </w:rPr>
            </w:pPr>
            <w:r w:rsidRPr="00CF6B9C">
              <w:t>Thời gian thực hiện:</w:t>
            </w:r>
            <w:r>
              <w:rPr>
                <w:lang w:val="vi-VN"/>
              </w:rPr>
              <w:t>2 tiết</w:t>
            </w:r>
          </w:p>
          <w:p w:rsidR="004F36C0" w:rsidRDefault="00CF781E" w:rsidP="004F36C0">
            <w:pPr>
              <w:rPr>
                <w:lang w:val="vi-VN"/>
              </w:rPr>
            </w:pPr>
            <w:r w:rsidRPr="00CF6B9C">
              <w:t>Tên chương</w:t>
            </w:r>
            <w:r>
              <w:rPr>
                <w:lang w:val="vi-VN"/>
              </w:rPr>
              <w:t xml:space="preserve">: </w:t>
            </w:r>
            <w:r>
              <w:rPr>
                <w:b/>
                <w:bCs/>
                <w:lang w:val="vi-VN"/>
              </w:rPr>
              <w:t xml:space="preserve"> </w:t>
            </w:r>
            <w:r w:rsidR="004F36C0">
              <w:rPr>
                <w:b/>
                <w:bCs/>
                <w:lang w:val="vi-VN"/>
              </w:rPr>
              <w:t>Sắt và một số kim loại quan trọng</w:t>
            </w:r>
            <w:r w:rsidRPr="00CF6B9C">
              <w:t xml:space="preserve"> </w:t>
            </w:r>
          </w:p>
          <w:p w:rsidR="009F5844" w:rsidRPr="00CF6B9C" w:rsidRDefault="00CF781E" w:rsidP="004F36C0">
            <w:r w:rsidRPr="00CF6B9C">
              <w:t xml:space="preserve">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bCs/>
        </w:rPr>
        <w:t>SẮT VÀ MỘT SỐ KIM LOẠI QUAN TRỌNG</w:t>
      </w:r>
    </w:p>
    <w:p w:rsidR="009F5844" w:rsidRPr="008E042B" w:rsidRDefault="009F5844" w:rsidP="009F5844">
      <w:pPr>
        <w:jc w:val="both"/>
        <w:outlineLvl w:val="0"/>
        <w:rPr>
          <w:b/>
          <w:u w:val="single"/>
          <w:lang w:val="it-IT"/>
        </w:rPr>
      </w:pPr>
      <w:r w:rsidRPr="00CF6B9C">
        <w:rPr>
          <w:b/>
          <w:u w:val="single"/>
          <w:lang w:val="it-IT"/>
        </w:rPr>
        <w:t>Mục tiêu của bài</w:t>
      </w:r>
      <w:r w:rsidR="008E042B">
        <w:rPr>
          <w:b/>
          <w:u w:val="single"/>
          <w:lang w:val="vi-VN"/>
        </w:rPr>
        <w:t xml:space="preserve">: </w:t>
      </w:r>
      <w:r w:rsidRPr="00CF6B9C">
        <w:rPr>
          <w:lang w:val="it-IT"/>
        </w:rPr>
        <w:t>Sau khi học xong bài này người học có khả năng:</w:t>
      </w:r>
    </w:p>
    <w:p w:rsidR="009F5844" w:rsidRPr="00CF6B9C" w:rsidRDefault="009F5844" w:rsidP="009F5844">
      <w:pPr>
        <w:jc w:val="both"/>
        <w:outlineLvl w:val="0"/>
        <w:rPr>
          <w:b/>
          <w:bCs/>
        </w:rPr>
      </w:pPr>
      <w:r w:rsidRPr="00CF6B9C">
        <w:rPr>
          <w:b/>
          <w:bCs/>
        </w:rPr>
        <w:t xml:space="preserve">1. </w:t>
      </w:r>
      <w:r w:rsidRPr="00CF6B9C">
        <w:rPr>
          <w:b/>
          <w:bCs/>
          <w:u w:val="single"/>
        </w:rPr>
        <w:t>Kiến thức</w:t>
      </w:r>
      <w:r w:rsidRPr="00CF6B9C">
        <w:rPr>
          <w:b/>
          <w:bCs/>
        </w:rPr>
        <w:t xml:space="preserve">: </w:t>
      </w:r>
    </w:p>
    <w:p w:rsidR="009F5844" w:rsidRPr="00CF6B9C" w:rsidRDefault="008E042B" w:rsidP="009F5844">
      <w:pPr>
        <w:jc w:val="both"/>
        <w:outlineLvl w:val="0"/>
      </w:pPr>
      <w:r>
        <w:t xml:space="preserve">  </w:t>
      </w:r>
      <w:r w:rsidR="009F5844" w:rsidRPr="00CF6B9C">
        <w:t xml:space="preserve"> </w:t>
      </w:r>
      <w:r w:rsidR="00BB4B31" w:rsidRPr="00CF6B9C">
        <w:t xml:space="preserve">- </w:t>
      </w:r>
      <w:r w:rsidR="00BB4B31">
        <w:rPr>
          <w:szCs w:val="22"/>
          <w:lang w:val="vi-VN"/>
        </w:rPr>
        <w:t>Nêu</w:t>
      </w:r>
      <w:r w:rsidR="00BB4B31" w:rsidRPr="00CB6D3A">
        <w:rPr>
          <w:szCs w:val="22"/>
          <w:lang w:val="it-IT"/>
        </w:rPr>
        <w:t xml:space="preserve"> được</w:t>
      </w:r>
      <w:r w:rsidR="00BB4B31" w:rsidRPr="00CF6B9C">
        <w:t xml:space="preserve"> </w:t>
      </w:r>
      <w:r w:rsidR="00BB4B31">
        <w:rPr>
          <w:lang w:val="vi-VN"/>
        </w:rPr>
        <w:t>v</w:t>
      </w:r>
      <w:r w:rsidR="00BB4B31" w:rsidRPr="00CF6B9C">
        <w:t xml:space="preserve">ị trí, cấu tạo nguyên tử, tính chất của </w:t>
      </w:r>
      <w:r w:rsidR="009F5844" w:rsidRPr="00CF6B9C">
        <w:t>sắt.</w:t>
      </w:r>
    </w:p>
    <w:p w:rsidR="009F5844" w:rsidRPr="00CF6B9C" w:rsidRDefault="008E042B" w:rsidP="009F5844">
      <w:pPr>
        <w:jc w:val="both"/>
        <w:outlineLvl w:val="0"/>
      </w:pPr>
      <w:r>
        <w:t xml:space="preserve"> </w:t>
      </w:r>
      <w:r w:rsidR="009F5844" w:rsidRPr="00CF6B9C">
        <w:t xml:space="preserve"> </w:t>
      </w:r>
      <w:r w:rsidRPr="00CF6B9C">
        <w:t xml:space="preserve"> -</w:t>
      </w:r>
      <w:r>
        <w:rPr>
          <w:lang w:val="vi-VN"/>
        </w:rPr>
        <w:t xml:space="preserve"> </w:t>
      </w:r>
      <w:r>
        <w:rPr>
          <w:szCs w:val="22"/>
          <w:lang w:val="vi-VN"/>
        </w:rPr>
        <w:t>Giải thích</w:t>
      </w:r>
      <w:r>
        <w:rPr>
          <w:lang w:val="vi-VN"/>
        </w:rPr>
        <w:t xml:space="preserve"> được t</w:t>
      </w:r>
      <w:r w:rsidR="009F5844" w:rsidRPr="00CF6B9C">
        <w:t>ính chất vật lí và hoá học của sắt.</w:t>
      </w:r>
    </w:p>
    <w:p w:rsidR="009F5844" w:rsidRPr="00CF6B9C" w:rsidRDefault="009F5844" w:rsidP="009F5844">
      <w:pPr>
        <w:jc w:val="both"/>
        <w:outlineLvl w:val="0"/>
      </w:pPr>
      <w:r w:rsidRPr="00CF6B9C">
        <w:rPr>
          <w:b/>
          <w:bCs/>
        </w:rPr>
        <w:t xml:space="preserve"> 2. </w:t>
      </w:r>
      <w:r w:rsidRPr="00CF6B9C">
        <w:rPr>
          <w:b/>
          <w:bCs/>
          <w:u w:val="single"/>
        </w:rPr>
        <w:t>Kĩ năng</w:t>
      </w:r>
      <w:r w:rsidRPr="00CF6B9C">
        <w:rPr>
          <w:b/>
          <w:bCs/>
        </w:rPr>
        <w:t>:</w:t>
      </w:r>
      <w:r w:rsidRPr="00CF6B9C">
        <w:t xml:space="preserve"> </w:t>
      </w:r>
    </w:p>
    <w:p w:rsidR="009F5844" w:rsidRPr="00CF6B9C" w:rsidRDefault="009F5844" w:rsidP="009F5844">
      <w:pPr>
        <w:jc w:val="both"/>
        <w:outlineLvl w:val="0"/>
      </w:pPr>
      <w:r w:rsidRPr="00CF6B9C">
        <w:t xml:space="preserve">  - Viết</w:t>
      </w:r>
      <w:r w:rsidR="008E042B">
        <w:rPr>
          <w:lang w:val="vi-VN"/>
        </w:rPr>
        <w:t xml:space="preserve"> được</w:t>
      </w:r>
      <w:r w:rsidRPr="00CF6B9C">
        <w:t xml:space="preserve"> PTHH hoạ tính chất hoá học của sắt.</w:t>
      </w:r>
    </w:p>
    <w:p w:rsidR="009F5844" w:rsidRDefault="009F5844" w:rsidP="009F5844">
      <w:pPr>
        <w:jc w:val="both"/>
        <w:outlineLvl w:val="0"/>
        <w:rPr>
          <w:lang w:val="vi-VN"/>
        </w:rPr>
      </w:pPr>
      <w:r w:rsidRPr="00CF6B9C">
        <w:t xml:space="preserve">  - Giải được các bài tập về sắt.</w:t>
      </w:r>
    </w:p>
    <w:p w:rsidR="008E042B" w:rsidRDefault="008E042B" w:rsidP="00242273">
      <w:pPr>
        <w:pStyle w:val="NormalWeb"/>
        <w:shd w:val="clear" w:color="auto" w:fill="FFFFFF"/>
        <w:spacing w:before="0" w:beforeAutospacing="0" w:after="0" w:afterAutospacing="0"/>
        <w:textAlignment w:val="baseline"/>
        <w:rPr>
          <w:color w:val="000000"/>
          <w:lang w:val="vi-VN"/>
        </w:rPr>
      </w:pPr>
      <w:r>
        <w:rPr>
          <w:b/>
          <w:bCs/>
          <w:lang w:val="vi-VN"/>
        </w:rPr>
        <w:t xml:space="preserve">3. </w:t>
      </w:r>
      <w:r w:rsidRPr="00CF6B9C">
        <w:rPr>
          <w:b/>
          <w:bCs/>
        </w:rPr>
        <w:t>Thái độ</w:t>
      </w:r>
      <w:r w:rsidRPr="00C167C8">
        <w:rPr>
          <w:color w:val="000000"/>
        </w:rPr>
        <w:t xml:space="preserve"> </w:t>
      </w:r>
    </w:p>
    <w:p w:rsidR="00242273" w:rsidRPr="00C167C8" w:rsidRDefault="00242273" w:rsidP="00242273">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242273" w:rsidRPr="00242273" w:rsidRDefault="00242273" w:rsidP="009F5844">
      <w:pPr>
        <w:jc w:val="both"/>
        <w:outlineLvl w:val="0"/>
        <w:rPr>
          <w:lang w:val="vi-VN"/>
        </w:rPr>
      </w:pPr>
    </w:p>
    <w:p w:rsidR="009F5844" w:rsidRPr="00CF6B9C" w:rsidRDefault="009F5844" w:rsidP="009F5844">
      <w:pPr>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 Bảng tuần hoàn các nguyên tố hoá học.</w:t>
      </w:r>
    </w:p>
    <w:p w:rsidR="009F5844" w:rsidRPr="00CF6B9C" w:rsidRDefault="009F5844" w:rsidP="009F5844">
      <w:r w:rsidRPr="00CF6B9C">
        <w:t xml:space="preserve">  - Dụng cụ, hoá chất: bình khí O</w:t>
      </w:r>
      <w:r w:rsidRPr="00CF6B9C">
        <w:rPr>
          <w:vertAlign w:val="subscript"/>
        </w:rPr>
        <w:t>2</w:t>
      </w:r>
      <w:r w:rsidRPr="00CF6B9C">
        <w:t xml:space="preserve"> và bình khí Cl</w:t>
      </w:r>
      <w:r w:rsidRPr="00CF6B9C">
        <w:rPr>
          <w:vertAlign w:val="subscript"/>
        </w:rPr>
        <w:t>2</w:t>
      </w:r>
      <w:r w:rsidRPr="00CF6B9C">
        <w:t xml:space="preserve"> (điều chế trước), dây sắt, đinh sắt, dung dịch H</w:t>
      </w:r>
      <w:r w:rsidRPr="00CF6B9C">
        <w:rPr>
          <w:vertAlign w:val="subscript"/>
        </w:rPr>
        <w:t>2</w:t>
      </w:r>
      <w:r w:rsidRPr="00CF6B9C">
        <w:t>SO</w:t>
      </w:r>
      <w:r w:rsidRPr="00CF6B9C">
        <w:rPr>
          <w:vertAlign w:val="subscript"/>
        </w:rPr>
        <w:t>4</w:t>
      </w:r>
      <w:r w:rsidRPr="00CF6B9C">
        <w:t xml:space="preserve"> loãng, dung dịch CuSO</w:t>
      </w:r>
      <w:r w:rsidRPr="00CF6B9C">
        <w:rPr>
          <w:vertAlign w:val="subscript"/>
        </w:rPr>
        <w:t>4</w:t>
      </w:r>
      <w:r w:rsidRPr="00CF6B9C">
        <w:t>, ống nghiệm, đèn cồn, giá thí nghiệm, kẹp sắt,…</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9F5844" w:rsidRPr="00CF6B9C" w:rsidTr="009F584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9F58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de-DE"/>
              </w:rPr>
            </w:pPr>
            <w:r>
              <w:rPr>
                <w:lang w:val="de-DE"/>
              </w:rPr>
              <w:t>5‘</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Default="009F5844" w:rsidP="009F5844">
            <w:pPr>
              <w:rPr>
                <w:b/>
                <w:bCs/>
                <w:u w:val="single"/>
                <w:lang w:val="vi-VN"/>
              </w:rPr>
            </w:pPr>
            <w:r w:rsidRPr="00CF6B9C">
              <w:rPr>
                <w:b/>
                <w:bCs/>
                <w:u w:val="single"/>
                <w:lang w:val="nb-NO"/>
              </w:rPr>
              <w:t>Giảng bài mới</w:t>
            </w:r>
          </w:p>
          <w:p w:rsidR="008E042B" w:rsidRPr="008E042B" w:rsidRDefault="008E042B" w:rsidP="008E042B">
            <w:pPr>
              <w:rPr>
                <w:b/>
                <w:bCs/>
                <w:u w:val="single"/>
                <w:lang w:val="vi-VN"/>
              </w:rPr>
            </w:pPr>
            <w:r>
              <w:rPr>
                <w:b/>
                <w:bCs/>
                <w:u w:val="single"/>
                <w:lang w:val="vi-VN"/>
              </w:rPr>
              <w:t>A.</w:t>
            </w:r>
            <w:r w:rsidRPr="008E042B">
              <w:rPr>
                <w:b/>
                <w:bCs/>
                <w:u w:val="single"/>
                <w:lang w:val="vi-VN"/>
              </w:rPr>
              <w:t>Sắt</w:t>
            </w:r>
          </w:p>
          <w:p w:rsidR="008E042B" w:rsidRPr="00A269CA" w:rsidRDefault="008E042B" w:rsidP="008E042B">
            <w:pPr>
              <w:pStyle w:val="NoSpacing"/>
              <w:ind w:left="-79"/>
              <w:rPr>
                <w:sz w:val="24"/>
                <w:szCs w:val="24"/>
                <w:lang w:val="vi-VN"/>
              </w:rPr>
            </w:pPr>
            <w:r w:rsidRPr="00CF6B9C">
              <w:rPr>
                <w:bCs/>
              </w:rPr>
              <w:t>I</w:t>
            </w:r>
            <w:r w:rsidRPr="0021656F">
              <w:rPr>
                <w:bCs/>
                <w:sz w:val="24"/>
                <w:szCs w:val="24"/>
              </w:rPr>
              <w:t xml:space="preserve"> . </w:t>
            </w:r>
            <w:r w:rsidRPr="0021656F">
              <w:rPr>
                <w:bCs/>
                <w:sz w:val="24"/>
                <w:szCs w:val="24"/>
                <w:lang w:val="vi-VN"/>
              </w:rPr>
              <w:t>Vị trí cấu tạo</w:t>
            </w:r>
          </w:p>
          <w:p w:rsidR="008E042B" w:rsidRDefault="008E042B" w:rsidP="008E042B">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8E042B" w:rsidRPr="00DB0BF9" w:rsidRDefault="008E042B" w:rsidP="008E042B">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rsidR="009F5844" w:rsidRPr="00CF6B9C" w:rsidRDefault="009F5844" w:rsidP="009F5844">
            <w:pPr>
              <w:ind w:left="-59"/>
              <w:outlineLvl w:val="0"/>
            </w:pPr>
            <w:r w:rsidRPr="00CF6B9C">
              <w:t>Có tính khử trung bình.</w:t>
            </w:r>
          </w:p>
          <w:p w:rsidR="009F5844" w:rsidRPr="00CF6B9C" w:rsidRDefault="009F5844" w:rsidP="009F5844">
            <w:pPr>
              <w:ind w:left="-59"/>
              <w:outlineLvl w:val="0"/>
              <w:rPr>
                <w:lang w:val="pt-BR"/>
              </w:rPr>
            </w:pPr>
            <w:r w:rsidRPr="00CF6B9C">
              <w:rPr>
                <w:lang w:val="pt-BR"/>
              </w:rPr>
              <w:t>Với chất oxi hoá yếu: Fe → Fe</w:t>
            </w:r>
            <w:r w:rsidRPr="00CF6B9C">
              <w:rPr>
                <w:vertAlign w:val="superscript"/>
                <w:lang w:val="pt-BR"/>
              </w:rPr>
              <w:t>2+</w:t>
            </w:r>
            <w:r w:rsidRPr="00CF6B9C">
              <w:rPr>
                <w:lang w:val="pt-BR"/>
              </w:rPr>
              <w:t xml:space="preserve"> + 2e</w:t>
            </w:r>
          </w:p>
          <w:p w:rsidR="009F5844" w:rsidRPr="00CF6B9C" w:rsidRDefault="009F5844" w:rsidP="009F5844">
            <w:pPr>
              <w:ind w:left="-59"/>
              <w:outlineLvl w:val="0"/>
              <w:rPr>
                <w:lang w:val="pt-BR"/>
              </w:rPr>
            </w:pPr>
            <w:r w:rsidRPr="00CF6B9C">
              <w:rPr>
                <w:lang w:val="pt-BR"/>
              </w:rPr>
              <w:t>Với chất oxi hoá mạnh: Fe → Fe</w:t>
            </w:r>
            <w:r w:rsidRPr="00CF6B9C">
              <w:rPr>
                <w:vertAlign w:val="superscript"/>
                <w:lang w:val="pt-BR"/>
              </w:rPr>
              <w:t>3+</w:t>
            </w:r>
            <w:r w:rsidRPr="00CF6B9C">
              <w:rPr>
                <w:lang w:val="pt-BR"/>
              </w:rPr>
              <w:t xml:space="preserve"> + 3e</w:t>
            </w:r>
          </w:p>
          <w:p w:rsidR="009F5844" w:rsidRPr="00CF6B9C" w:rsidRDefault="009F5844" w:rsidP="009F5844">
            <w:pPr>
              <w:pStyle w:val="NoSpacing"/>
              <w:ind w:left="-73"/>
              <w:rPr>
                <w:b/>
                <w:bCs/>
                <w:sz w:val="24"/>
                <w:szCs w:val="24"/>
                <w:lang w:val="pt-BR"/>
              </w:rPr>
            </w:pPr>
            <w:r w:rsidRPr="00CF6B9C">
              <w:rPr>
                <w:b/>
                <w:bCs/>
                <w:sz w:val="24"/>
                <w:szCs w:val="24"/>
                <w:lang w:val="pt-BR"/>
              </w:rPr>
              <w:t xml:space="preserve">1. </w:t>
            </w:r>
            <w:r w:rsidRPr="00CF6B9C">
              <w:rPr>
                <w:b/>
                <w:bCs/>
                <w:sz w:val="24"/>
                <w:szCs w:val="24"/>
                <w:u w:val="single"/>
                <w:lang w:val="pt-BR"/>
              </w:rPr>
              <w:t>Tác dụng với phi kim</w:t>
            </w:r>
          </w:p>
          <w:p w:rsidR="009F5844" w:rsidRPr="00CF6B9C" w:rsidRDefault="009F5844" w:rsidP="009F5844">
            <w:pPr>
              <w:pStyle w:val="NoSpacing"/>
              <w:ind w:left="-73"/>
              <w:rPr>
                <w:b/>
                <w:bCs/>
                <w:i/>
                <w:iCs/>
                <w:sz w:val="24"/>
                <w:szCs w:val="24"/>
                <w:lang w:val="pt-BR"/>
              </w:rPr>
            </w:pPr>
            <w:r w:rsidRPr="00CF6B9C">
              <w:rPr>
                <w:b/>
                <w:bCs/>
                <w:i/>
                <w:iCs/>
                <w:sz w:val="24"/>
                <w:szCs w:val="24"/>
                <w:lang w:val="pt-BR"/>
              </w:rPr>
              <w:t>a) Tác dụng với lưu huỳnh</w:t>
            </w:r>
          </w:p>
          <w:p w:rsidR="009F5844" w:rsidRPr="00CF6B9C" w:rsidRDefault="009F5844" w:rsidP="009F5844">
            <w:pPr>
              <w:pStyle w:val="NoSpacing"/>
              <w:ind w:left="-73"/>
              <w:jc w:val="center"/>
              <w:rPr>
                <w:sz w:val="24"/>
                <w:szCs w:val="24"/>
              </w:rPr>
            </w:pPr>
            <w:r w:rsidRPr="00CF6B9C">
              <w:rPr>
                <w:sz w:val="24"/>
                <w:szCs w:val="24"/>
              </w:rPr>
              <w:object w:dxaOrig="1816" w:dyaOrig="384">
                <v:shape id="_x0000_i1048" type="#_x0000_t75" style="width:90.75pt;height:19.5pt" o:ole="">
                  <v:imagedata r:id="rId55" o:title=""/>
                </v:shape>
                <o:OLEObject Type="Embed" ProgID="Unknown" ShapeID="_x0000_i1048" DrawAspect="Content" ObjectID="_1581850633" r:id="rId56"/>
              </w:object>
            </w:r>
          </w:p>
          <w:p w:rsidR="009F5844" w:rsidRPr="00CF6B9C" w:rsidRDefault="009F5844" w:rsidP="009F5844">
            <w:pPr>
              <w:ind w:left="-73"/>
              <w:outlineLvl w:val="0"/>
              <w:rPr>
                <w:b/>
                <w:bCs/>
                <w:i/>
                <w:iCs/>
              </w:rPr>
            </w:pPr>
            <w:r w:rsidRPr="00CF6B9C">
              <w:rPr>
                <w:b/>
                <w:bCs/>
                <w:i/>
                <w:iCs/>
              </w:rPr>
              <w:t>b) Tác dụng với oxi</w:t>
            </w:r>
          </w:p>
          <w:p w:rsidR="009F5844" w:rsidRPr="00CF6B9C" w:rsidRDefault="009F5844" w:rsidP="009F5844">
            <w:pPr>
              <w:ind w:left="-73"/>
              <w:jc w:val="center"/>
              <w:outlineLvl w:val="0"/>
            </w:pPr>
            <w:r w:rsidRPr="00CF6B9C">
              <w:object w:dxaOrig="3548" w:dyaOrig="436">
                <v:shape id="_x0000_i1049" type="#_x0000_t75" style="width:177.75pt;height:22.5pt" o:ole="">
                  <v:imagedata r:id="rId57" o:title=""/>
                </v:shape>
                <o:OLEObject Type="Embed" ProgID="Unknown" ShapeID="_x0000_i1049" DrawAspect="Content" ObjectID="_1581850634" r:id="rId58"/>
              </w:object>
            </w:r>
          </w:p>
          <w:p w:rsidR="009F5844" w:rsidRPr="00CF6B9C" w:rsidRDefault="009F5844" w:rsidP="009F5844">
            <w:pPr>
              <w:ind w:left="-73"/>
              <w:outlineLvl w:val="0"/>
              <w:rPr>
                <w:b/>
                <w:bCs/>
                <w:i/>
                <w:iCs/>
              </w:rPr>
            </w:pPr>
            <w:r w:rsidRPr="00CF6B9C">
              <w:rPr>
                <w:b/>
                <w:bCs/>
                <w:i/>
                <w:iCs/>
              </w:rPr>
              <w:t>c) Tác dụng với clo</w:t>
            </w:r>
          </w:p>
          <w:p w:rsidR="009F5844" w:rsidRPr="00CF6B9C" w:rsidRDefault="009F5844" w:rsidP="009F5844">
            <w:pPr>
              <w:ind w:left="-73"/>
              <w:jc w:val="center"/>
              <w:outlineLvl w:val="0"/>
            </w:pPr>
            <w:r w:rsidRPr="00CF6B9C">
              <w:object w:dxaOrig="2348" w:dyaOrig="436">
                <v:shape id="_x0000_i1050" type="#_x0000_t75" style="width:119.25pt;height:22.5pt" o:ole="">
                  <v:imagedata r:id="rId59" o:title=""/>
                </v:shape>
                <o:OLEObject Type="Embed" ProgID="Unknown" ShapeID="_x0000_i1050" DrawAspect="Content" ObjectID="_1581850635" r:id="rId60"/>
              </w:object>
            </w:r>
          </w:p>
          <w:p w:rsidR="009F5844" w:rsidRPr="00CF6B9C" w:rsidRDefault="009F5844" w:rsidP="009F5844">
            <w:pPr>
              <w:ind w:left="-73"/>
              <w:jc w:val="center"/>
              <w:outlineLvl w:val="0"/>
            </w:pPr>
          </w:p>
          <w:p w:rsidR="009F5844" w:rsidRPr="00CF6B9C" w:rsidRDefault="009F5844" w:rsidP="009F5844">
            <w:pPr>
              <w:ind w:left="-73"/>
              <w:outlineLvl w:val="0"/>
              <w:rPr>
                <w:b/>
                <w:bCs/>
              </w:rPr>
            </w:pPr>
            <w:r w:rsidRPr="00CF6B9C">
              <w:rPr>
                <w:b/>
                <w:bCs/>
              </w:rPr>
              <w:t xml:space="preserve">2. </w:t>
            </w:r>
            <w:r w:rsidRPr="00CF6B9C">
              <w:rPr>
                <w:b/>
                <w:bCs/>
                <w:u w:val="single"/>
              </w:rPr>
              <w:t>Tác dụng với dung dịch axit</w:t>
            </w:r>
          </w:p>
          <w:p w:rsidR="009F5844" w:rsidRPr="00CF6B9C" w:rsidRDefault="009F5844" w:rsidP="009F5844">
            <w:pPr>
              <w:ind w:left="-73"/>
              <w:jc w:val="center"/>
              <w:outlineLvl w:val="0"/>
            </w:pPr>
            <w:r w:rsidRPr="00CF6B9C">
              <w:object w:dxaOrig="2960" w:dyaOrig="420">
                <v:shape id="_x0000_i1051" type="#_x0000_t75" style="width:147.75pt;height:21pt" o:ole="">
                  <v:imagedata r:id="rId61" o:title=""/>
                </v:shape>
                <o:OLEObject Type="Embed" ProgID="Unknown" ShapeID="_x0000_i1051" DrawAspect="Content" ObjectID="_1581850636" r:id="rId62"/>
              </w:object>
            </w:r>
          </w:p>
          <w:p w:rsidR="009F5844" w:rsidRPr="00CF6B9C" w:rsidRDefault="009F5844" w:rsidP="009F5844">
            <w:pPr>
              <w:ind w:left="-73"/>
              <w:outlineLvl w:val="0"/>
              <w:rPr>
                <w:b/>
                <w:bCs/>
              </w:rPr>
            </w:pPr>
            <w:r w:rsidRPr="00CF6B9C">
              <w:object w:dxaOrig="5416" w:dyaOrig="481">
                <v:shape id="_x0000_i1052" type="#_x0000_t75" style="width:197.25pt;height:24.75pt" o:ole="">
                  <v:imagedata r:id="rId63" o:title=""/>
                </v:shape>
                <o:OLEObject Type="Embed" ProgID="Unknown" ShapeID="_x0000_i1052" DrawAspect="Content" ObjectID="_1581850637" r:id="rId64"/>
              </w:object>
            </w:r>
            <w:r w:rsidRPr="00CF6B9C">
              <w:rPr>
                <w:b/>
                <w:bCs/>
              </w:rPr>
              <w:t xml:space="preserve">3. </w:t>
            </w:r>
            <w:r w:rsidRPr="00CF6B9C">
              <w:rPr>
                <w:b/>
                <w:bCs/>
                <w:u w:val="single"/>
              </w:rPr>
              <w:t>Tác dụng với dung dịch muối</w:t>
            </w:r>
            <w:r w:rsidRPr="00CF6B9C">
              <w:rPr>
                <w:b/>
                <w:bCs/>
              </w:rPr>
              <w:t xml:space="preserve"> </w:t>
            </w:r>
          </w:p>
          <w:p w:rsidR="009F5844" w:rsidRPr="00CF6B9C" w:rsidRDefault="009F5844" w:rsidP="009F5844">
            <w:pPr>
              <w:ind w:left="-73"/>
              <w:jc w:val="center"/>
              <w:outlineLvl w:val="0"/>
            </w:pPr>
            <w:r w:rsidRPr="00CF6B9C">
              <w:object w:dxaOrig="2988" w:dyaOrig="432">
                <v:shape id="_x0000_i1053" type="#_x0000_t75" style="width:149.25pt;height:22.5pt" o:ole="">
                  <v:imagedata r:id="rId65" o:title=""/>
                </v:shape>
                <o:OLEObject Type="Embed" ProgID="Unknown" ShapeID="_x0000_i1053" DrawAspect="Content" ObjectID="_1581850638" r:id="rId66"/>
              </w:object>
            </w:r>
          </w:p>
          <w:p w:rsidR="009F5844" w:rsidRPr="00CF6B9C" w:rsidRDefault="009F5844" w:rsidP="009F5844">
            <w:pPr>
              <w:ind w:left="-73"/>
              <w:outlineLvl w:val="0"/>
              <w:rPr>
                <w:b/>
                <w:bCs/>
              </w:rPr>
            </w:pPr>
            <w:r w:rsidRPr="00CF6B9C">
              <w:rPr>
                <w:b/>
                <w:bCs/>
              </w:rPr>
              <w:lastRenderedPageBreak/>
              <w:t xml:space="preserve">4. </w:t>
            </w:r>
            <w:r w:rsidRPr="00CF6B9C">
              <w:rPr>
                <w:b/>
                <w:bCs/>
                <w:u w:val="single"/>
              </w:rPr>
              <w:t>Tác dụng với nước</w:t>
            </w:r>
          </w:p>
          <w:p w:rsidR="009F5844" w:rsidRPr="00CF6B9C" w:rsidRDefault="009F5844" w:rsidP="009F5844">
            <w:pPr>
              <w:ind w:left="-73"/>
              <w:outlineLvl w:val="0"/>
            </w:pPr>
            <w:r w:rsidRPr="00CF6B9C">
              <w:object w:dxaOrig="3949" w:dyaOrig="477">
                <v:shape id="_x0000_i1054" type="#_x0000_t75" style="width:197.25pt;height:24.75pt" o:ole="">
                  <v:imagedata r:id="rId67" o:title=""/>
                </v:shape>
                <o:OLEObject Type="Embed" ProgID="Unknown" ShapeID="_x0000_i1054" DrawAspect="Content" ObjectID="_1581850639" r:id="rId68"/>
              </w:object>
            </w:r>
            <w:r w:rsidRPr="00CF6B9C">
              <w:object w:dxaOrig="3425" w:dyaOrig="477">
                <v:shape id="_x0000_i1055" type="#_x0000_t75" style="width:171pt;height:24.75pt" o:ole="">
                  <v:imagedata r:id="rId69" o:title=""/>
                </v:shape>
                <o:OLEObject Type="Embed" ProgID="Unknown" ShapeID="_x0000_i1055" DrawAspect="Content" ObjectID="_1581850640" r:id="rId70"/>
              </w:object>
            </w:r>
          </w:p>
          <w:p w:rsidR="009F5844" w:rsidRPr="00CF6B9C" w:rsidRDefault="009F5844" w:rsidP="009F5844">
            <w:pPr>
              <w:ind w:left="-73"/>
              <w:jc w:val="center"/>
              <w:outlineLvl w:val="0"/>
              <w:rPr>
                <w:b/>
                <w:bCs/>
                <w:i/>
                <w:iCs/>
              </w:rPr>
            </w:pPr>
          </w:p>
          <w:p w:rsidR="008E042B" w:rsidRPr="001F40FC" w:rsidRDefault="008E042B" w:rsidP="008E042B">
            <w:pPr>
              <w:ind w:left="-59"/>
              <w:outlineLvl w:val="0"/>
              <w:rPr>
                <w:b/>
                <w:bCs/>
                <w:lang w:val="vi-VN"/>
              </w:rPr>
            </w:pPr>
            <w:r>
              <w:rPr>
                <w:bCs/>
              </w:rPr>
              <w:t>IV.</w:t>
            </w:r>
            <w:r>
              <w:rPr>
                <w:bCs/>
                <w:lang w:val="vi-VN"/>
              </w:rPr>
              <w:t xml:space="preserve"> </w:t>
            </w:r>
            <w:r w:rsidRPr="00CF6B9C">
              <w:rPr>
                <w:b/>
                <w:bCs/>
              </w:rPr>
              <w:t xml:space="preserve"> </w:t>
            </w:r>
            <w:r w:rsidRPr="00CF6B9C">
              <w:rPr>
                <w:b/>
                <w:bCs/>
                <w:u w:val="single"/>
              </w:rPr>
              <w:t>Ứng dụng</w:t>
            </w:r>
            <w:r>
              <w:rPr>
                <w:b/>
                <w:bCs/>
                <w:u w:val="single"/>
                <w:lang w:val="vi-VN"/>
              </w:rPr>
              <w:t xml:space="preserve">, </w:t>
            </w:r>
            <w:r w:rsidRPr="00CF6B9C">
              <w:rPr>
                <w:b/>
                <w:bCs/>
                <w:u w:val="single"/>
                <w:lang w:val="pt-BR"/>
              </w:rPr>
              <w:t>Trạng thái thiên nhiên</w:t>
            </w:r>
          </w:p>
          <w:p w:rsidR="009F5844" w:rsidRPr="00CF6B9C" w:rsidRDefault="009F5844" w:rsidP="009F5844">
            <w:pPr>
              <w:ind w:left="-73"/>
              <w:outlineLvl w:val="0"/>
            </w:pPr>
            <w:r w:rsidRPr="00CF6B9C">
              <w:t xml:space="preserve"> - Khoảng 5% khối lượng vỏ trái đất.</w:t>
            </w:r>
          </w:p>
          <w:p w:rsidR="009F5844" w:rsidRPr="00CF6B9C" w:rsidRDefault="009F5844" w:rsidP="009F5844">
            <w:pPr>
              <w:ind w:left="-73"/>
              <w:outlineLvl w:val="0"/>
            </w:pPr>
            <w:r w:rsidRPr="00CF6B9C">
              <w:t>quặng manhetit (Fe</w:t>
            </w:r>
            <w:r w:rsidRPr="00CF6B9C">
              <w:rPr>
                <w:vertAlign w:val="subscript"/>
              </w:rPr>
              <w:t>3</w:t>
            </w:r>
            <w:r w:rsidRPr="00CF6B9C">
              <w:t>O</w:t>
            </w:r>
            <w:r w:rsidRPr="00CF6B9C">
              <w:rPr>
                <w:vertAlign w:val="subscript"/>
              </w:rPr>
              <w:t>4</w:t>
            </w:r>
            <w:r w:rsidRPr="00CF6B9C">
              <w:t>)</w:t>
            </w:r>
          </w:p>
          <w:p w:rsidR="009F5844" w:rsidRPr="00CF6B9C" w:rsidRDefault="009F5844" w:rsidP="009F5844">
            <w:pPr>
              <w:ind w:left="-73"/>
              <w:outlineLvl w:val="0"/>
            </w:pPr>
            <w:r w:rsidRPr="00CF6B9C">
              <w:t>quặng hematit (Fe</w:t>
            </w:r>
            <w:r w:rsidRPr="00CF6B9C">
              <w:rPr>
                <w:vertAlign w:val="subscript"/>
              </w:rPr>
              <w:t>2</w:t>
            </w:r>
            <w:r w:rsidRPr="00CF6B9C">
              <w:t>O</w:t>
            </w:r>
            <w:r w:rsidRPr="00CF6B9C">
              <w:rPr>
                <w:vertAlign w:val="subscript"/>
              </w:rPr>
              <w:t>3</w:t>
            </w:r>
            <w:r w:rsidRPr="00CF6B9C">
              <w:t>)</w:t>
            </w:r>
          </w:p>
          <w:p w:rsidR="009F5844" w:rsidRPr="00CF6B9C" w:rsidRDefault="009F5844" w:rsidP="009F5844">
            <w:pPr>
              <w:ind w:left="-73"/>
              <w:outlineLvl w:val="0"/>
            </w:pPr>
            <w:r w:rsidRPr="00CF6B9C">
              <w:t>xiđerit (FeCO</w:t>
            </w:r>
            <w:r w:rsidRPr="00CF6B9C">
              <w:rPr>
                <w:vertAlign w:val="subscript"/>
              </w:rPr>
              <w:t>3</w:t>
            </w:r>
            <w:r w:rsidRPr="00CF6B9C">
              <w:t>)</w:t>
            </w:r>
          </w:p>
          <w:p w:rsidR="009F5844" w:rsidRPr="00CF6B9C" w:rsidRDefault="009F5844" w:rsidP="009F5844">
            <w:pPr>
              <w:ind w:left="-73"/>
              <w:outlineLvl w:val="0"/>
            </w:pPr>
            <w:r w:rsidRPr="00CF6B9C">
              <w:t>quặng pirit (FeS</w:t>
            </w:r>
            <w:r w:rsidRPr="00CF6B9C">
              <w:rPr>
                <w:vertAlign w:val="subscript"/>
              </w:rPr>
              <w:t>2</w:t>
            </w:r>
            <w:r w:rsidRPr="00CF6B9C">
              <w:t>).</w:t>
            </w:r>
          </w:p>
          <w:p w:rsidR="008E042B" w:rsidRDefault="008E042B" w:rsidP="008E042B">
            <w:pPr>
              <w:ind w:left="-59"/>
              <w:outlineLvl w:val="0"/>
              <w:rPr>
                <w:b/>
                <w:bCs/>
                <w:lang w:val="vi-VN"/>
              </w:rPr>
            </w:pPr>
            <w:r>
              <w:rPr>
                <w:b/>
                <w:bCs/>
                <w:lang w:val="vi-VN"/>
              </w:rPr>
              <w:t>B.</w:t>
            </w:r>
            <w:r w:rsidRPr="00CF6B9C">
              <w:rPr>
                <w:b/>
                <w:bCs/>
                <w:u w:val="single"/>
              </w:rPr>
              <w:t xml:space="preserve"> HỢP CHẤT SẮT </w:t>
            </w:r>
          </w:p>
          <w:p w:rsidR="009F5844" w:rsidRPr="008E042B" w:rsidRDefault="008E042B" w:rsidP="008E042B">
            <w:pPr>
              <w:ind w:left="-59"/>
              <w:outlineLvl w:val="0"/>
              <w:rPr>
                <w:b/>
                <w:bCs/>
                <w:lang w:val="vi-VN"/>
              </w:rPr>
            </w:pPr>
            <w:r>
              <w:rPr>
                <w:b/>
                <w:bCs/>
                <w:lang w:val="vi-VN"/>
              </w:rPr>
              <w:t>I.</w:t>
            </w:r>
            <w:r w:rsidR="009F5844" w:rsidRPr="00CF6B9C">
              <w:rPr>
                <w:b/>
                <w:bCs/>
              </w:rPr>
              <w:t xml:space="preserve">. </w:t>
            </w:r>
            <w:r w:rsidR="009F5844" w:rsidRPr="00CF6B9C">
              <w:rPr>
                <w:b/>
                <w:bCs/>
                <w:u w:val="single"/>
              </w:rPr>
              <w:t>HỢP CHẤT SẮT (II)</w:t>
            </w:r>
          </w:p>
          <w:p w:rsidR="009F5844" w:rsidRPr="00CF6B9C" w:rsidRDefault="009F5844" w:rsidP="009F5844">
            <w:pPr>
              <w:ind w:left="-59"/>
              <w:outlineLvl w:val="0"/>
              <w:rPr>
                <w:i/>
                <w:iCs/>
              </w:rPr>
            </w:pPr>
            <w:r w:rsidRPr="00CF6B9C">
              <w:rPr>
                <w:i/>
                <w:iCs/>
              </w:rPr>
              <w:t>Tính chất hoá học cơ bản của hợp chất sắt (II) là tính khử.</w:t>
            </w:r>
          </w:p>
          <w:p w:rsidR="009F5844" w:rsidRPr="00CF6B9C" w:rsidRDefault="009F5844" w:rsidP="009F5844">
            <w:pPr>
              <w:ind w:left="-59"/>
              <w:outlineLvl w:val="0"/>
              <w:rPr>
                <w:b/>
                <w:bCs/>
              </w:rPr>
            </w:pPr>
            <w:r w:rsidRPr="00CF6B9C">
              <w:rPr>
                <w:b/>
                <w:bCs/>
              </w:rPr>
              <w:t xml:space="preserve">1. </w:t>
            </w:r>
            <w:r w:rsidRPr="00CF6B9C">
              <w:rPr>
                <w:b/>
                <w:bCs/>
                <w:u w:val="single"/>
              </w:rPr>
              <w:t>Sắt (II) oxit</w:t>
            </w:r>
          </w:p>
          <w:p w:rsidR="009F5844" w:rsidRPr="00CF6B9C" w:rsidRDefault="009F5844" w:rsidP="009F5844">
            <w:pPr>
              <w:ind w:left="-59"/>
              <w:outlineLvl w:val="0"/>
            </w:pPr>
            <w:r w:rsidRPr="00CF6B9C">
              <w:t xml:space="preserve"> </w:t>
            </w:r>
            <w:r w:rsidRPr="00CF6B9C">
              <w:rPr>
                <w:b/>
                <w:bCs/>
                <w:i/>
                <w:iCs/>
              </w:rPr>
              <w:t xml:space="preserve">a. Tính chất vật lí: </w:t>
            </w:r>
            <w:r w:rsidRPr="00CF6B9C">
              <w:rPr>
                <w:bCs/>
                <w:i/>
                <w:iCs/>
              </w:rPr>
              <w:t>(SGK)</w:t>
            </w:r>
          </w:p>
          <w:p w:rsidR="009F5844" w:rsidRPr="00CF6B9C" w:rsidRDefault="009F5844" w:rsidP="009F5844">
            <w:pPr>
              <w:ind w:left="-59"/>
              <w:outlineLvl w:val="0"/>
              <w:rPr>
                <w:b/>
                <w:bCs/>
                <w:i/>
                <w:iCs/>
              </w:rPr>
            </w:pPr>
            <w:r w:rsidRPr="00CF6B9C">
              <w:rPr>
                <w:b/>
                <w:bCs/>
                <w:i/>
                <w:iCs/>
              </w:rPr>
              <w:t xml:space="preserve"> b. Tính chất hoá học </w:t>
            </w:r>
          </w:p>
          <w:p w:rsidR="009F5844" w:rsidRPr="00CF6B9C" w:rsidRDefault="009F5844" w:rsidP="009F5844">
            <w:pPr>
              <w:ind w:left="-59"/>
              <w:jc w:val="center"/>
              <w:outlineLvl w:val="0"/>
            </w:pPr>
            <w:r w:rsidRPr="00CF6B9C">
              <w:object w:dxaOrig="5204" w:dyaOrig="436">
                <v:shape id="_x0000_i1056" type="#_x0000_t75" style="width:196.5pt;height:16.5pt" o:ole="">
                  <v:imagedata r:id="rId71" o:title=""/>
                </v:shape>
                <o:OLEObject Type="Embed" ProgID="Unknown" ShapeID="_x0000_i1056" DrawAspect="Content" ObjectID="_1581850641" r:id="rId72"/>
              </w:object>
            </w:r>
          </w:p>
          <w:p w:rsidR="009F5844" w:rsidRPr="00CF6B9C" w:rsidRDefault="009F5844" w:rsidP="009F5844">
            <w:pPr>
              <w:ind w:left="-59"/>
              <w:outlineLvl w:val="0"/>
              <w:rPr>
                <w:lang w:val="pt-BR"/>
              </w:rPr>
            </w:pPr>
            <w:r w:rsidRPr="00CF6B9C">
              <w:rPr>
                <w:lang w:val="pt-BR"/>
              </w:rPr>
              <w:t>3FeO+10H</w:t>
            </w:r>
            <w:r w:rsidRPr="00CF6B9C">
              <w:rPr>
                <w:vertAlign w:val="superscript"/>
                <w:lang w:val="pt-BR"/>
              </w:rPr>
              <w:t>+</w:t>
            </w:r>
            <w:r w:rsidRPr="00CF6B9C">
              <w:rPr>
                <w:lang w:val="pt-BR"/>
              </w:rPr>
              <w:t xml:space="preserve"> +NO</w:t>
            </w:r>
            <w:r w:rsidRPr="00CF6B9C">
              <w:rPr>
                <w:vertAlign w:val="subscript"/>
                <w:lang w:val="pt-BR"/>
              </w:rPr>
              <w:t>3</w:t>
            </w:r>
            <w:r w:rsidRPr="00CF6B9C">
              <w:rPr>
                <w:vertAlign w:val="superscript"/>
                <w:lang w:val="pt-BR"/>
              </w:rPr>
              <w:t>-</w:t>
            </w:r>
            <w:r w:rsidRPr="00CF6B9C">
              <w:rPr>
                <w:lang w:val="pt-BR"/>
              </w:rPr>
              <w:t>→ 3Fe</w:t>
            </w:r>
            <w:r w:rsidRPr="00CF6B9C">
              <w:rPr>
                <w:vertAlign w:val="superscript"/>
                <w:lang w:val="pt-BR"/>
              </w:rPr>
              <w:t>3+</w:t>
            </w:r>
            <w:r w:rsidRPr="00CF6B9C">
              <w:rPr>
                <w:lang w:val="pt-BR"/>
              </w:rPr>
              <w:t xml:space="preserve"> +NO</w:t>
            </w:r>
            <w:r w:rsidRPr="00CF6B9C">
              <w:sym w:font="Symbol" w:char="F0AD"/>
            </w:r>
            <w:r w:rsidRPr="00CF6B9C">
              <w:rPr>
                <w:lang w:val="pt-BR"/>
              </w:rPr>
              <w:t xml:space="preserve"> +5H</w:t>
            </w:r>
            <w:r w:rsidRPr="00CF6B9C">
              <w:rPr>
                <w:vertAlign w:val="subscript"/>
                <w:lang w:val="pt-BR"/>
              </w:rPr>
              <w:t>2</w:t>
            </w:r>
            <w:r w:rsidRPr="00CF6B9C">
              <w:rPr>
                <w:lang w:val="pt-BR"/>
              </w:rPr>
              <w:t>O</w:t>
            </w:r>
          </w:p>
          <w:p w:rsidR="009F5844" w:rsidRPr="00CF6B9C" w:rsidRDefault="009F5844" w:rsidP="009F5844">
            <w:pPr>
              <w:ind w:left="-59"/>
              <w:outlineLvl w:val="0"/>
              <w:rPr>
                <w:b/>
                <w:bCs/>
                <w:i/>
                <w:iCs/>
                <w:lang w:val="pt-BR"/>
              </w:rPr>
            </w:pPr>
            <w:r w:rsidRPr="00CF6B9C">
              <w:rPr>
                <w:b/>
                <w:bCs/>
                <w:i/>
                <w:iCs/>
                <w:lang w:val="pt-BR"/>
              </w:rPr>
              <w:t xml:space="preserve"> c. Điều chế</w:t>
            </w:r>
          </w:p>
          <w:p w:rsidR="009F5844" w:rsidRPr="00CF6B9C" w:rsidRDefault="009F5844" w:rsidP="009F5844">
            <w:pPr>
              <w:ind w:left="-59"/>
              <w:outlineLvl w:val="0"/>
            </w:pPr>
            <w:r w:rsidRPr="00CF6B9C">
              <w:object w:dxaOrig="2940" w:dyaOrig="436">
                <v:shape id="_x0000_i1057" type="#_x0000_t75" style="width:147.75pt;height:22.5pt" o:ole="">
                  <v:imagedata r:id="rId73" o:title=""/>
                </v:shape>
                <o:OLEObject Type="Embed" ProgID="Unknown" ShapeID="_x0000_i1057" DrawAspect="Content" ObjectID="_1581850642" r:id="rId74"/>
              </w:object>
            </w:r>
          </w:p>
          <w:p w:rsidR="009F5844" w:rsidRPr="00CF6B9C" w:rsidRDefault="009F5844" w:rsidP="009F5844">
            <w:pPr>
              <w:ind w:left="-59"/>
              <w:outlineLvl w:val="0"/>
              <w:rPr>
                <w:b/>
                <w:bCs/>
              </w:rPr>
            </w:pPr>
            <w:r w:rsidRPr="00CF6B9C">
              <w:rPr>
                <w:b/>
                <w:bCs/>
              </w:rPr>
              <w:t xml:space="preserve">2. </w:t>
            </w:r>
            <w:r w:rsidRPr="00CF6B9C">
              <w:rPr>
                <w:b/>
                <w:bCs/>
                <w:u w:val="single"/>
              </w:rPr>
              <w:t>Sắt (II) hiđroxit</w:t>
            </w:r>
          </w:p>
          <w:p w:rsidR="009F5844" w:rsidRPr="00CF6B9C" w:rsidRDefault="009F5844" w:rsidP="009F5844">
            <w:pPr>
              <w:ind w:left="-59"/>
              <w:outlineLvl w:val="0"/>
            </w:pPr>
            <w:r w:rsidRPr="00CF6B9C">
              <w:rPr>
                <w:b/>
                <w:bCs/>
              </w:rPr>
              <w:t xml:space="preserve"> </w:t>
            </w:r>
            <w:r w:rsidRPr="00CF6B9C">
              <w:rPr>
                <w:b/>
                <w:bCs/>
                <w:i/>
                <w:iCs/>
              </w:rPr>
              <w:t xml:space="preserve">a. Tính chất vật lí </w:t>
            </w:r>
            <w:r w:rsidRPr="00CF6B9C">
              <w:t xml:space="preserve">: </w:t>
            </w:r>
            <w:r w:rsidRPr="00CF6B9C">
              <w:rPr>
                <w:bCs/>
                <w:i/>
                <w:iCs/>
              </w:rPr>
              <w:t>(SGK)</w:t>
            </w:r>
          </w:p>
          <w:p w:rsidR="009F5844" w:rsidRPr="00CF6B9C" w:rsidRDefault="009F5844" w:rsidP="009F5844">
            <w:pPr>
              <w:ind w:left="-59"/>
              <w:outlineLvl w:val="0"/>
              <w:rPr>
                <w:b/>
                <w:bCs/>
                <w:i/>
                <w:iCs/>
              </w:rPr>
            </w:pPr>
            <w:r w:rsidRPr="00CF6B9C">
              <w:rPr>
                <w:b/>
                <w:bCs/>
                <w:i/>
                <w:iCs/>
              </w:rPr>
              <w:t xml:space="preserve"> b. Tính chất hoá học </w:t>
            </w:r>
          </w:p>
          <w:p w:rsidR="009F5844" w:rsidRPr="00CF6B9C" w:rsidRDefault="009F5844" w:rsidP="009F5844">
            <w:pPr>
              <w:ind w:left="-59"/>
              <w:outlineLvl w:val="0"/>
            </w:pPr>
            <w:r w:rsidRPr="00CF6B9C">
              <w:rPr>
                <w:b/>
                <w:bCs/>
              </w:rPr>
              <w:t>Thí nghiệm:</w:t>
            </w:r>
            <w:r w:rsidRPr="00CF6B9C">
              <w:t xml:space="preserve"> Cho dung dịch FeCl</w:t>
            </w:r>
            <w:r w:rsidRPr="00CF6B9C">
              <w:rPr>
                <w:vertAlign w:val="subscript"/>
              </w:rPr>
              <w:t>2</w:t>
            </w:r>
            <w:r w:rsidRPr="00CF6B9C">
              <w:t xml:space="preserve"> + dung dịch NaOH</w:t>
            </w:r>
          </w:p>
          <w:p w:rsidR="009F5844" w:rsidRPr="00CF6B9C" w:rsidRDefault="009F5844" w:rsidP="009F5844">
            <w:pPr>
              <w:ind w:left="-59"/>
              <w:jc w:val="center"/>
              <w:outlineLvl w:val="0"/>
              <w:rPr>
                <w:lang w:val="pt-BR"/>
              </w:rPr>
            </w:pPr>
            <w:r w:rsidRPr="00CF6B9C">
              <w:rPr>
                <w:lang w:val="pt-BR"/>
              </w:rPr>
              <w:t>FeCl</w:t>
            </w:r>
            <w:r w:rsidRPr="00CF6B9C">
              <w:rPr>
                <w:vertAlign w:val="subscript"/>
                <w:lang w:val="pt-BR"/>
              </w:rPr>
              <w:t>2</w:t>
            </w:r>
            <w:r w:rsidRPr="00CF6B9C">
              <w:rPr>
                <w:lang w:val="pt-BR"/>
              </w:rPr>
              <w:t xml:space="preserve"> + 2NaOH → Fe(OH)</w:t>
            </w:r>
            <w:r w:rsidRPr="00CF6B9C">
              <w:rPr>
                <w:vertAlign w:val="subscript"/>
                <w:lang w:val="pt-BR"/>
              </w:rPr>
              <w:t>2</w:t>
            </w:r>
            <w:r w:rsidRPr="00CF6B9C">
              <w:sym w:font="Symbol" w:char="F0AF"/>
            </w:r>
            <w:r w:rsidRPr="00CF6B9C">
              <w:rPr>
                <w:lang w:val="pt-BR"/>
              </w:rPr>
              <w:t xml:space="preserve"> + 2NaCl</w:t>
            </w:r>
          </w:p>
          <w:p w:rsidR="009F5844" w:rsidRPr="00CF6B9C" w:rsidRDefault="009F5844" w:rsidP="009F5844">
            <w:pPr>
              <w:ind w:left="-59"/>
              <w:jc w:val="center"/>
              <w:outlineLvl w:val="0"/>
              <w:rPr>
                <w:vertAlign w:val="subscript"/>
                <w:lang w:val="pt-BR"/>
              </w:rPr>
            </w:pPr>
            <w:r w:rsidRPr="00CF6B9C">
              <w:rPr>
                <w:lang w:val="pt-BR"/>
              </w:rPr>
              <w:t>4Fe(OH)</w:t>
            </w:r>
            <w:r w:rsidRPr="00CF6B9C">
              <w:rPr>
                <w:vertAlign w:val="subscript"/>
                <w:lang w:val="pt-BR"/>
              </w:rPr>
              <w:t>2</w:t>
            </w:r>
            <w:r w:rsidRPr="00CF6B9C">
              <w:rPr>
                <w:lang w:val="pt-BR"/>
              </w:rPr>
              <w:t xml:space="preserve"> + O</w:t>
            </w:r>
            <w:r w:rsidRPr="00CF6B9C">
              <w:rPr>
                <w:vertAlign w:val="subscript"/>
                <w:lang w:val="pt-BR"/>
              </w:rPr>
              <w:t>2</w:t>
            </w:r>
            <w:r w:rsidRPr="00CF6B9C">
              <w:rPr>
                <w:lang w:val="pt-BR"/>
              </w:rPr>
              <w:t xml:space="preserve"> + 2H</w:t>
            </w:r>
            <w:r w:rsidRPr="00CF6B9C">
              <w:rPr>
                <w:vertAlign w:val="subscript"/>
                <w:lang w:val="pt-BR"/>
              </w:rPr>
              <w:t>2</w:t>
            </w:r>
            <w:r w:rsidRPr="00CF6B9C">
              <w:rPr>
                <w:lang w:val="pt-BR"/>
              </w:rPr>
              <w:t>O → 4Fe(OH)</w:t>
            </w:r>
            <w:r w:rsidRPr="00CF6B9C">
              <w:rPr>
                <w:vertAlign w:val="subscript"/>
                <w:lang w:val="pt-BR"/>
              </w:rPr>
              <w:t>3</w:t>
            </w:r>
          </w:p>
          <w:p w:rsidR="009F5844" w:rsidRPr="00CF6B9C" w:rsidRDefault="009F5844" w:rsidP="009F5844">
            <w:pPr>
              <w:ind w:left="-59"/>
              <w:outlineLvl w:val="0"/>
              <w:rPr>
                <w:lang w:val="pt-BR"/>
              </w:rPr>
            </w:pPr>
            <w:r w:rsidRPr="00CF6B9C">
              <w:rPr>
                <w:b/>
                <w:bCs/>
                <w:i/>
                <w:iCs/>
                <w:lang w:val="pt-BR"/>
              </w:rPr>
              <w:t xml:space="preserve"> c. Điều chế</w:t>
            </w:r>
            <w:r w:rsidRPr="00CF6B9C">
              <w:rPr>
                <w:lang w:val="pt-BR"/>
              </w:rPr>
              <w:t>: Điều chế trong điều kiện không có không khí.</w:t>
            </w:r>
          </w:p>
          <w:p w:rsidR="009F5844" w:rsidRPr="00CF6B9C" w:rsidRDefault="009F5844" w:rsidP="008E042B">
            <w:pPr>
              <w:pStyle w:val="NoSpacing"/>
              <w:rPr>
                <w:b/>
                <w:bCs/>
                <w:sz w:val="24"/>
                <w:szCs w:val="24"/>
                <w:lang w:val="pt-BR"/>
              </w:rPr>
            </w:pPr>
            <w:r w:rsidRPr="00CF6B9C">
              <w:rPr>
                <w:b/>
                <w:bCs/>
                <w:sz w:val="24"/>
                <w:szCs w:val="24"/>
                <w:lang w:val="pt-BR"/>
              </w:rPr>
              <w:t xml:space="preserve">3. </w:t>
            </w:r>
            <w:r w:rsidRPr="00CF6B9C">
              <w:rPr>
                <w:b/>
                <w:bCs/>
                <w:sz w:val="24"/>
                <w:szCs w:val="24"/>
                <w:u w:val="single"/>
                <w:lang w:val="pt-BR"/>
              </w:rPr>
              <w:t>Muối sắt (II)</w:t>
            </w:r>
          </w:p>
          <w:p w:rsidR="009F5844" w:rsidRPr="00CF6B9C" w:rsidRDefault="009F5844" w:rsidP="009F5844">
            <w:pPr>
              <w:pStyle w:val="NoSpacing"/>
              <w:ind w:left="-73"/>
              <w:rPr>
                <w:sz w:val="24"/>
                <w:szCs w:val="24"/>
                <w:lang w:val="pt-BR"/>
              </w:rPr>
            </w:pPr>
            <w:r w:rsidRPr="00CF6B9C">
              <w:rPr>
                <w:b/>
                <w:bCs/>
                <w:i/>
                <w:iCs/>
                <w:sz w:val="24"/>
                <w:szCs w:val="24"/>
                <w:lang w:val="pt-BR"/>
              </w:rPr>
              <w:t xml:space="preserve"> a. Tính chất vật lí </w:t>
            </w:r>
            <w:r w:rsidRPr="00CF6B9C">
              <w:rPr>
                <w:sz w:val="24"/>
                <w:szCs w:val="24"/>
                <w:lang w:val="pt-BR"/>
              </w:rPr>
              <w:t>: Đa số các muối sắt (II) tan trong nước, khi kết tinh thường ở dạng ngậm nước.</w:t>
            </w:r>
          </w:p>
          <w:p w:rsidR="009F5844" w:rsidRPr="00CF6B9C" w:rsidRDefault="009F5844" w:rsidP="009F5844">
            <w:pPr>
              <w:pStyle w:val="NoSpacing"/>
              <w:ind w:left="-73"/>
              <w:rPr>
                <w:sz w:val="24"/>
                <w:szCs w:val="24"/>
                <w:lang w:val="pt-BR"/>
              </w:rPr>
            </w:pPr>
            <w:r w:rsidRPr="00CF6B9C">
              <w:rPr>
                <w:b/>
                <w:bCs/>
                <w:i/>
                <w:iCs/>
                <w:sz w:val="24"/>
                <w:szCs w:val="24"/>
                <w:lang w:val="pt-BR"/>
              </w:rPr>
              <w:t>Thí dụ</w:t>
            </w:r>
            <w:r w:rsidRPr="00CF6B9C">
              <w:rPr>
                <w:sz w:val="24"/>
                <w:szCs w:val="24"/>
                <w:lang w:val="pt-BR"/>
              </w:rPr>
              <w:t>: FeSO</w:t>
            </w:r>
            <w:r w:rsidRPr="00CF6B9C">
              <w:rPr>
                <w:sz w:val="24"/>
                <w:szCs w:val="24"/>
                <w:vertAlign w:val="subscript"/>
                <w:lang w:val="pt-BR"/>
              </w:rPr>
              <w:t>4</w:t>
            </w:r>
            <w:r w:rsidRPr="00CF6B9C">
              <w:rPr>
                <w:sz w:val="24"/>
                <w:szCs w:val="24"/>
                <w:lang w:val="pt-BR"/>
              </w:rPr>
              <w:t>.7H</w:t>
            </w:r>
            <w:r w:rsidRPr="00CF6B9C">
              <w:rPr>
                <w:sz w:val="24"/>
                <w:szCs w:val="24"/>
                <w:vertAlign w:val="subscript"/>
                <w:lang w:val="pt-BR"/>
              </w:rPr>
              <w:t>2</w:t>
            </w:r>
            <w:r w:rsidRPr="00CF6B9C">
              <w:rPr>
                <w:sz w:val="24"/>
                <w:szCs w:val="24"/>
                <w:lang w:val="pt-BR"/>
              </w:rPr>
              <w:t>O; FeCl</w:t>
            </w:r>
            <w:r w:rsidRPr="00CF6B9C">
              <w:rPr>
                <w:sz w:val="24"/>
                <w:szCs w:val="24"/>
                <w:vertAlign w:val="subscript"/>
                <w:lang w:val="pt-BR"/>
              </w:rPr>
              <w:t>2</w:t>
            </w:r>
            <w:r w:rsidRPr="00CF6B9C">
              <w:rPr>
                <w:sz w:val="24"/>
                <w:szCs w:val="24"/>
                <w:lang w:val="pt-BR"/>
              </w:rPr>
              <w:t>.4H</w:t>
            </w:r>
            <w:r w:rsidRPr="00CF6B9C">
              <w:rPr>
                <w:sz w:val="24"/>
                <w:szCs w:val="24"/>
                <w:vertAlign w:val="subscript"/>
                <w:lang w:val="pt-BR"/>
              </w:rPr>
              <w:t>2</w:t>
            </w:r>
            <w:r w:rsidRPr="00CF6B9C">
              <w:rPr>
                <w:sz w:val="24"/>
                <w:szCs w:val="24"/>
                <w:lang w:val="pt-BR"/>
              </w:rPr>
              <w:t>O</w:t>
            </w:r>
          </w:p>
          <w:p w:rsidR="009F5844" w:rsidRPr="00CF6B9C" w:rsidRDefault="009F5844" w:rsidP="009F5844">
            <w:pPr>
              <w:ind w:left="-73"/>
              <w:outlineLvl w:val="0"/>
              <w:rPr>
                <w:b/>
                <w:bCs/>
                <w:i/>
                <w:iCs/>
              </w:rPr>
            </w:pPr>
            <w:r w:rsidRPr="00CF6B9C">
              <w:rPr>
                <w:b/>
                <w:bCs/>
                <w:i/>
                <w:iCs/>
                <w:lang w:val="pt-BR"/>
              </w:rPr>
              <w:t xml:space="preserve"> </w:t>
            </w:r>
            <w:r w:rsidRPr="00CF6B9C">
              <w:rPr>
                <w:b/>
                <w:bCs/>
                <w:i/>
                <w:iCs/>
              </w:rPr>
              <w:t xml:space="preserve">b. Tính chất hoá học </w:t>
            </w:r>
          </w:p>
          <w:p w:rsidR="009F5844" w:rsidRPr="00CF6B9C" w:rsidRDefault="009F5844" w:rsidP="009F5844">
            <w:pPr>
              <w:ind w:left="-73"/>
              <w:jc w:val="center"/>
              <w:outlineLvl w:val="0"/>
            </w:pPr>
            <w:r w:rsidRPr="00CF6B9C">
              <w:object w:dxaOrig="2344" w:dyaOrig="408">
                <v:shape id="_x0000_i1058" type="#_x0000_t75" style="width:117.75pt;height:21pt" o:ole="">
                  <v:imagedata r:id="rId75" o:title=""/>
                </v:shape>
                <o:OLEObject Type="Embed" ProgID="Unknown" ShapeID="_x0000_i1058" DrawAspect="Content" ObjectID="_1581850643" r:id="rId76"/>
              </w:object>
            </w:r>
          </w:p>
          <w:p w:rsidR="009F5844" w:rsidRPr="00CF6B9C" w:rsidRDefault="009F5844" w:rsidP="009F5844">
            <w:pPr>
              <w:ind w:left="-73"/>
              <w:outlineLvl w:val="0"/>
            </w:pPr>
            <w:r w:rsidRPr="00CF6B9C">
              <w:rPr>
                <w:b/>
                <w:bCs/>
                <w:i/>
                <w:iCs/>
              </w:rPr>
              <w:t xml:space="preserve"> c. Điều chế</w:t>
            </w:r>
            <w:r w:rsidRPr="00CF6B9C">
              <w:t>: Cho Fe (hoặc FeO; Fe(OH)</w:t>
            </w:r>
            <w:r w:rsidRPr="00CF6B9C">
              <w:rPr>
                <w:vertAlign w:val="subscript"/>
              </w:rPr>
              <w:t>2</w:t>
            </w:r>
            <w:r w:rsidRPr="00CF6B9C">
              <w:t>) tác dụng với HCl hoặc H</w:t>
            </w:r>
            <w:r w:rsidRPr="00CF6B9C">
              <w:rPr>
                <w:vertAlign w:val="subscript"/>
              </w:rPr>
              <w:t>2</w:t>
            </w:r>
            <w:r w:rsidRPr="00CF6B9C">
              <w:t>SO</w:t>
            </w:r>
            <w:r w:rsidRPr="00CF6B9C">
              <w:rPr>
                <w:vertAlign w:val="subscript"/>
              </w:rPr>
              <w:t>4</w:t>
            </w:r>
            <w:r w:rsidRPr="00CF6B9C">
              <w:t xml:space="preserve"> loãng.</w:t>
            </w:r>
          </w:p>
          <w:p w:rsidR="009F5844" w:rsidRPr="00CF6B9C" w:rsidRDefault="009F5844" w:rsidP="009F5844">
            <w:pPr>
              <w:ind w:left="-73"/>
              <w:jc w:val="center"/>
              <w:outlineLvl w:val="0"/>
              <w:rPr>
                <w:lang w:val="pt-BR"/>
              </w:rPr>
            </w:pPr>
            <w:r w:rsidRPr="00CF6B9C">
              <w:rPr>
                <w:lang w:val="pt-BR"/>
              </w:rPr>
              <w:t>Fe + 2HCl → FeCl</w:t>
            </w:r>
            <w:r w:rsidRPr="00CF6B9C">
              <w:rPr>
                <w:vertAlign w:val="subscript"/>
                <w:lang w:val="pt-BR"/>
              </w:rPr>
              <w:t>2</w:t>
            </w:r>
            <w:r w:rsidRPr="00CF6B9C">
              <w:rPr>
                <w:lang w:val="pt-BR"/>
              </w:rPr>
              <w:t xml:space="preserve"> + H</w:t>
            </w:r>
            <w:r w:rsidRPr="00CF6B9C">
              <w:rPr>
                <w:vertAlign w:val="subscript"/>
                <w:lang w:val="pt-BR"/>
              </w:rPr>
              <w:t>2</w:t>
            </w:r>
            <w:r w:rsidRPr="00CF6B9C">
              <w:sym w:font="Symbol" w:char="F0AD"/>
            </w:r>
          </w:p>
          <w:p w:rsidR="009F5844" w:rsidRPr="00CF6B9C" w:rsidRDefault="009F5844" w:rsidP="009F5844">
            <w:pPr>
              <w:ind w:left="-73"/>
              <w:jc w:val="center"/>
              <w:outlineLvl w:val="0"/>
              <w:rPr>
                <w:lang w:val="pt-BR"/>
              </w:rPr>
            </w:pPr>
            <w:r w:rsidRPr="00CF6B9C">
              <w:rPr>
                <w:lang w:val="pt-BR"/>
              </w:rPr>
              <w:t>FeO + 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 FeSO</w:t>
            </w:r>
            <w:r w:rsidRPr="00CF6B9C">
              <w:rPr>
                <w:vertAlign w:val="subscript"/>
                <w:lang w:val="pt-BR"/>
              </w:rPr>
              <w:t>4</w:t>
            </w:r>
            <w:r w:rsidRPr="00CF6B9C">
              <w:rPr>
                <w:lang w:val="pt-BR"/>
              </w:rPr>
              <w:t xml:space="preserve"> + H</w:t>
            </w:r>
            <w:r w:rsidRPr="00CF6B9C">
              <w:rPr>
                <w:vertAlign w:val="subscript"/>
                <w:lang w:val="pt-BR"/>
              </w:rPr>
              <w:t>2</w:t>
            </w:r>
            <w:r w:rsidRPr="00CF6B9C">
              <w:rPr>
                <w:lang w:val="pt-BR"/>
              </w:rPr>
              <w:t>O</w:t>
            </w:r>
          </w:p>
          <w:p w:rsidR="009F5844" w:rsidRPr="00CF6B9C" w:rsidRDefault="009F5844" w:rsidP="009F5844">
            <w:pPr>
              <w:ind w:left="-73"/>
              <w:outlineLvl w:val="0"/>
              <w:rPr>
                <w:lang w:val="pt-BR"/>
              </w:rPr>
            </w:pPr>
            <w:r w:rsidRPr="00CF6B9C">
              <w:rPr>
                <w:b/>
                <w:bCs/>
              </w:rPr>
              <w:t>-</w:t>
            </w:r>
            <w:r w:rsidRPr="00CF6B9C">
              <w:rPr>
                <w:lang w:val="pt-BR"/>
              </w:rPr>
              <w:t xml:space="preserve"> Dung dịch muối sắt (II) điều chế được phải dùng ngay vì trong không khí sẽ chuyển dần thành muối sắt (III).</w:t>
            </w:r>
          </w:p>
          <w:p w:rsidR="009F5844" w:rsidRPr="00CF6B9C" w:rsidRDefault="009F5844" w:rsidP="008E042B">
            <w:pPr>
              <w:outlineLvl w:val="0"/>
              <w:rPr>
                <w:b/>
                <w:bCs/>
                <w:lang w:val="fr-FR"/>
              </w:rPr>
            </w:pPr>
            <w:r w:rsidRPr="00CF6B9C">
              <w:rPr>
                <w:b/>
                <w:bCs/>
                <w:lang w:val="fr-FR"/>
              </w:rPr>
              <w:t xml:space="preserve">II.  </w:t>
            </w:r>
            <w:r w:rsidRPr="00CF6B9C">
              <w:rPr>
                <w:b/>
                <w:bCs/>
                <w:u w:val="single"/>
                <w:lang w:val="fr-FR"/>
              </w:rPr>
              <w:t>HỢP CHẤT SẮT (III)</w:t>
            </w:r>
          </w:p>
          <w:p w:rsidR="009F5844" w:rsidRPr="00CF6B9C" w:rsidRDefault="009F5844" w:rsidP="009F5844">
            <w:pPr>
              <w:ind w:left="-73"/>
              <w:outlineLvl w:val="0"/>
              <w:rPr>
                <w:i/>
                <w:iCs/>
                <w:lang w:val="fr-FR"/>
              </w:rPr>
            </w:pPr>
            <w:r w:rsidRPr="00CF6B9C">
              <w:rPr>
                <w:i/>
                <w:iCs/>
                <w:lang w:val="fr-FR"/>
              </w:rPr>
              <w:t>Tính chất hoá học đặc trưng của hợp chất sắt (III) là tính oxi hoá.</w:t>
            </w:r>
          </w:p>
          <w:p w:rsidR="009F5844" w:rsidRPr="00CF6B9C" w:rsidRDefault="009F5844" w:rsidP="009F5844">
            <w:pPr>
              <w:ind w:left="-73"/>
              <w:jc w:val="center"/>
              <w:outlineLvl w:val="0"/>
              <w:rPr>
                <w:lang w:val="pt-BR"/>
              </w:rPr>
            </w:pPr>
            <w:r w:rsidRPr="00CF6B9C">
              <w:rPr>
                <w:lang w:val="pt-BR"/>
              </w:rPr>
              <w:t>Fe</w:t>
            </w:r>
            <w:r w:rsidRPr="00CF6B9C">
              <w:rPr>
                <w:vertAlign w:val="superscript"/>
                <w:lang w:val="pt-BR"/>
              </w:rPr>
              <w:t>3+</w:t>
            </w:r>
            <w:r w:rsidRPr="00CF6B9C">
              <w:rPr>
                <w:lang w:val="pt-BR"/>
              </w:rPr>
              <w:t xml:space="preserve"> + 1e → Fe</w:t>
            </w:r>
            <w:r w:rsidRPr="00CF6B9C">
              <w:rPr>
                <w:vertAlign w:val="superscript"/>
                <w:lang w:val="pt-BR"/>
              </w:rPr>
              <w:t>2+</w:t>
            </w:r>
          </w:p>
          <w:p w:rsidR="009F5844" w:rsidRPr="00CF6B9C" w:rsidRDefault="009F5844" w:rsidP="009F5844">
            <w:pPr>
              <w:ind w:left="-73"/>
              <w:jc w:val="center"/>
              <w:outlineLvl w:val="0"/>
              <w:rPr>
                <w:lang w:val="pt-BR"/>
              </w:rPr>
            </w:pPr>
            <w:r w:rsidRPr="00CF6B9C">
              <w:rPr>
                <w:lang w:val="pt-BR"/>
              </w:rPr>
              <w:lastRenderedPageBreak/>
              <w:t>Fe</w:t>
            </w:r>
            <w:r w:rsidRPr="00CF6B9C">
              <w:rPr>
                <w:vertAlign w:val="superscript"/>
                <w:lang w:val="pt-BR"/>
              </w:rPr>
              <w:t>3+</w:t>
            </w:r>
            <w:r w:rsidRPr="00CF6B9C">
              <w:rPr>
                <w:lang w:val="pt-BR"/>
              </w:rPr>
              <w:t xml:space="preserve"> + 2e → Fe</w:t>
            </w:r>
          </w:p>
          <w:p w:rsidR="009F5844" w:rsidRPr="00CF6B9C" w:rsidRDefault="009F5844" w:rsidP="009F5844">
            <w:pPr>
              <w:ind w:left="-73"/>
              <w:outlineLvl w:val="0"/>
              <w:rPr>
                <w:b/>
                <w:bCs/>
                <w:lang w:val="pt-BR"/>
              </w:rPr>
            </w:pPr>
            <w:r w:rsidRPr="00CF6B9C">
              <w:rPr>
                <w:b/>
                <w:bCs/>
                <w:lang w:val="pt-BR"/>
              </w:rPr>
              <w:t xml:space="preserve">1. </w:t>
            </w:r>
            <w:r w:rsidRPr="00CF6B9C">
              <w:rPr>
                <w:b/>
                <w:bCs/>
                <w:u w:val="single"/>
                <w:lang w:val="pt-BR"/>
              </w:rPr>
              <w:t>Sắt (III) oxit</w:t>
            </w:r>
          </w:p>
          <w:p w:rsidR="009F5844" w:rsidRPr="00CF6B9C" w:rsidRDefault="009F5844" w:rsidP="009F5844">
            <w:pPr>
              <w:ind w:left="-73"/>
              <w:outlineLvl w:val="0"/>
              <w:rPr>
                <w:lang w:val="pt-BR"/>
              </w:rPr>
            </w:pPr>
            <w:r w:rsidRPr="00CF6B9C">
              <w:rPr>
                <w:b/>
                <w:bCs/>
                <w:i/>
                <w:iCs/>
                <w:lang w:val="pt-BR"/>
              </w:rPr>
              <w:t xml:space="preserve"> a. Tính chất vật lí</w:t>
            </w:r>
            <w:r w:rsidRPr="00CF6B9C">
              <w:rPr>
                <w:lang w:val="pt-BR"/>
              </w:rPr>
              <w:t xml:space="preserve">: </w:t>
            </w:r>
            <w:r w:rsidRPr="00CF6B9C">
              <w:rPr>
                <w:bCs/>
                <w:i/>
                <w:iCs/>
                <w:lang w:val="pt-BR"/>
              </w:rPr>
              <w:t>(SGK)</w:t>
            </w:r>
          </w:p>
          <w:p w:rsidR="009F5844" w:rsidRPr="00CF6B9C" w:rsidRDefault="009F5844" w:rsidP="009F5844">
            <w:pPr>
              <w:ind w:left="-73"/>
              <w:outlineLvl w:val="0"/>
              <w:rPr>
                <w:lang w:val="pt-BR"/>
              </w:rPr>
            </w:pPr>
            <w:r w:rsidRPr="00CF6B9C">
              <w:rPr>
                <w:b/>
                <w:bCs/>
                <w:i/>
                <w:iCs/>
                <w:lang w:val="pt-BR"/>
              </w:rPr>
              <w:t xml:space="preserve"> b. Tính chất hoá học</w:t>
            </w:r>
          </w:p>
          <w:p w:rsidR="009F5844" w:rsidRPr="00CF6B9C" w:rsidRDefault="009F5844" w:rsidP="009F5844">
            <w:pPr>
              <w:ind w:left="-73"/>
              <w:outlineLvl w:val="0"/>
              <w:rPr>
                <w:lang w:val="pt-BR"/>
              </w:rPr>
            </w:pPr>
            <w:r w:rsidRPr="00CF6B9C">
              <w:t>-</w:t>
            </w:r>
            <w:r w:rsidRPr="00CF6B9C">
              <w:rPr>
                <w:lang w:val="pt-BR"/>
              </w:rPr>
              <w:t xml:space="preserve"> 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là oxit bazơ</w:t>
            </w:r>
          </w:p>
          <w:p w:rsidR="009F5844" w:rsidRPr="00CF6B9C" w:rsidRDefault="009F5844" w:rsidP="009F5844">
            <w:pPr>
              <w:ind w:left="-73"/>
              <w:jc w:val="center"/>
              <w:outlineLvl w:val="0"/>
              <w:rPr>
                <w:lang w:val="pt-BR"/>
              </w:rPr>
            </w:pPr>
            <w:r w:rsidRPr="00CF6B9C">
              <w:rPr>
                <w:lang w:val="pt-BR"/>
              </w:rPr>
              <w:t>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+ 6HCl → 2FeCl</w:t>
            </w:r>
            <w:r w:rsidRPr="00CF6B9C">
              <w:rPr>
                <w:vertAlign w:val="subscript"/>
                <w:lang w:val="pt-BR"/>
              </w:rPr>
              <w:t>3</w:t>
            </w:r>
            <w:r w:rsidRPr="00CF6B9C">
              <w:rPr>
                <w:lang w:val="pt-BR"/>
              </w:rPr>
              <w:t xml:space="preserve"> + 3H</w:t>
            </w:r>
            <w:r w:rsidRPr="00CF6B9C">
              <w:rPr>
                <w:vertAlign w:val="subscript"/>
                <w:lang w:val="pt-BR"/>
              </w:rPr>
              <w:t>2</w:t>
            </w:r>
            <w:r w:rsidRPr="00CF6B9C">
              <w:rPr>
                <w:lang w:val="pt-BR"/>
              </w:rPr>
              <w:t>O</w:t>
            </w:r>
          </w:p>
          <w:p w:rsidR="009F5844" w:rsidRPr="00CF6B9C" w:rsidRDefault="009F5844" w:rsidP="009F5844">
            <w:pPr>
              <w:ind w:left="-73"/>
              <w:jc w:val="center"/>
              <w:outlineLvl w:val="0"/>
              <w:rPr>
                <w:lang w:val="pt-BR"/>
              </w:rPr>
            </w:pPr>
            <w:r w:rsidRPr="00CF6B9C">
              <w:rPr>
                <w:lang w:val="pt-BR"/>
              </w:rPr>
              <w:t>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6H</w:t>
            </w:r>
            <w:r w:rsidRPr="00CF6B9C">
              <w:rPr>
                <w:vertAlign w:val="superscript"/>
                <w:lang w:val="pt-BR"/>
              </w:rPr>
              <w:t>+</w:t>
            </w:r>
            <w:r w:rsidRPr="00CF6B9C">
              <w:rPr>
                <w:lang w:val="pt-BR"/>
              </w:rPr>
              <w:t xml:space="preserve"> → 2Fe</w:t>
            </w:r>
            <w:r w:rsidRPr="00CF6B9C">
              <w:rPr>
                <w:vertAlign w:val="superscript"/>
                <w:lang w:val="pt-BR"/>
              </w:rPr>
              <w:t>3+</w:t>
            </w:r>
            <w:r w:rsidRPr="00CF6B9C">
              <w:rPr>
                <w:lang w:val="pt-BR"/>
              </w:rPr>
              <w:t xml:space="preserve">  +  3H</w:t>
            </w:r>
            <w:r w:rsidRPr="00CF6B9C">
              <w:rPr>
                <w:vertAlign w:val="subscript"/>
                <w:lang w:val="pt-BR"/>
              </w:rPr>
              <w:t>2</w:t>
            </w:r>
            <w:r w:rsidRPr="00CF6B9C">
              <w:rPr>
                <w:lang w:val="pt-BR"/>
              </w:rPr>
              <w:t>O</w:t>
            </w:r>
          </w:p>
          <w:p w:rsidR="009F5844" w:rsidRPr="00CF6B9C" w:rsidRDefault="009F5844" w:rsidP="009F5844">
            <w:pPr>
              <w:ind w:left="-73"/>
              <w:outlineLvl w:val="0"/>
            </w:pPr>
            <w:r w:rsidRPr="00CF6B9C">
              <w:t>- Tác dụng với CO, H</w:t>
            </w:r>
            <w:r w:rsidRPr="00CF6B9C">
              <w:rPr>
                <w:vertAlign w:val="subscript"/>
              </w:rPr>
              <w:t>2</w:t>
            </w:r>
          </w:p>
          <w:p w:rsidR="009F5844" w:rsidRPr="00CF6B9C" w:rsidRDefault="009F5844" w:rsidP="009F5844">
            <w:pPr>
              <w:ind w:left="-73"/>
              <w:jc w:val="center"/>
              <w:outlineLvl w:val="0"/>
            </w:pPr>
            <w:r w:rsidRPr="00CF6B9C">
              <w:object w:dxaOrig="2928" w:dyaOrig="423">
                <v:shape id="_x0000_i1059" type="#_x0000_t75" style="width:146.25pt;height:22.5pt" o:ole="">
                  <v:imagedata r:id="rId77" o:title=""/>
                </v:shape>
                <o:OLEObject Type="Embed" ProgID="Unknown" ShapeID="_x0000_i1059" DrawAspect="Content" ObjectID="_1581850644" r:id="rId78"/>
              </w:object>
            </w:r>
          </w:p>
          <w:p w:rsidR="009F5844" w:rsidRPr="00CF6B9C" w:rsidRDefault="009F5844" w:rsidP="009F5844">
            <w:pPr>
              <w:ind w:left="-73"/>
              <w:outlineLvl w:val="0"/>
            </w:pPr>
            <w:r w:rsidRPr="00CF6B9C">
              <w:t xml:space="preserve"> </w:t>
            </w:r>
            <w:r w:rsidRPr="00CF6B9C">
              <w:rPr>
                <w:b/>
                <w:bCs/>
                <w:i/>
                <w:iCs/>
              </w:rPr>
              <w:t>c. Điều chế</w:t>
            </w:r>
          </w:p>
          <w:p w:rsidR="009F5844" w:rsidRPr="00CF6B9C" w:rsidRDefault="009F5844" w:rsidP="009F5844">
            <w:pPr>
              <w:ind w:left="-73"/>
              <w:jc w:val="center"/>
              <w:outlineLvl w:val="0"/>
            </w:pPr>
            <w:r w:rsidRPr="00CF6B9C">
              <w:object w:dxaOrig="2708" w:dyaOrig="423">
                <v:shape id="_x0000_i1060" type="#_x0000_t75" style="width:135pt;height:22.5pt" o:ole="">
                  <v:imagedata r:id="rId79" o:title=""/>
                </v:shape>
                <o:OLEObject Type="Embed" ProgID="Unknown" ShapeID="_x0000_i1060" DrawAspect="Content" ObjectID="_1581850645" r:id="rId80"/>
              </w:object>
            </w:r>
          </w:p>
          <w:p w:rsidR="009F5844" w:rsidRPr="00CF6B9C" w:rsidRDefault="009F5844" w:rsidP="009F5844">
            <w:pPr>
              <w:ind w:left="-73"/>
              <w:outlineLvl w:val="0"/>
            </w:pPr>
            <w:r w:rsidRPr="00CF6B9C">
              <w:rPr>
                <w:b/>
                <w:bCs/>
              </w:rPr>
              <w:t>-</w:t>
            </w:r>
            <w:r w:rsidRPr="00CF6B9C">
              <w:t xml:space="preserve"> Fe</w:t>
            </w:r>
            <w:r w:rsidRPr="00CF6B9C">
              <w:rPr>
                <w:vertAlign w:val="subscript"/>
              </w:rPr>
              <w:t>3</w:t>
            </w:r>
            <w:r w:rsidRPr="00CF6B9C">
              <w:t>O</w:t>
            </w:r>
            <w:r w:rsidRPr="00CF6B9C">
              <w:rPr>
                <w:vertAlign w:val="subscript"/>
              </w:rPr>
              <w:t>3</w:t>
            </w:r>
            <w:r w:rsidRPr="00CF6B9C">
              <w:t xml:space="preserve"> có trong tự nhiên dưới dạng quặng hematit dùng để luyện gang.</w:t>
            </w:r>
          </w:p>
          <w:p w:rsidR="009F5844" w:rsidRPr="00CF6B9C" w:rsidRDefault="009F5844" w:rsidP="008E042B">
            <w:pPr>
              <w:outlineLvl w:val="0"/>
              <w:rPr>
                <w:b/>
                <w:bCs/>
              </w:rPr>
            </w:pPr>
            <w:r w:rsidRPr="00CF6B9C">
              <w:rPr>
                <w:b/>
                <w:bCs/>
              </w:rPr>
              <w:t xml:space="preserve">2. </w:t>
            </w:r>
            <w:r w:rsidRPr="00CF6B9C">
              <w:rPr>
                <w:b/>
                <w:bCs/>
                <w:u w:val="single"/>
              </w:rPr>
              <w:t>Sắt (III) hiđroxit</w:t>
            </w:r>
          </w:p>
          <w:p w:rsidR="009F5844" w:rsidRPr="00CF6B9C" w:rsidRDefault="009F5844" w:rsidP="009F5844">
            <w:pPr>
              <w:ind w:left="-73"/>
              <w:outlineLvl w:val="0"/>
            </w:pPr>
            <w:r w:rsidRPr="00CF6B9C">
              <w:t>- Fe(OH)</w:t>
            </w:r>
            <w:r w:rsidRPr="00CF6B9C">
              <w:rPr>
                <w:vertAlign w:val="subscript"/>
              </w:rPr>
              <w:t>3</w:t>
            </w:r>
            <w:r w:rsidRPr="00CF6B9C">
              <w:t xml:space="preserve"> là chất rắn, màu nâu đỏ, không tan trong nước, dễ tan trong dung dịch axit tạo thành dung dịch muối sắt (III).</w:t>
            </w:r>
          </w:p>
          <w:p w:rsidR="009F5844" w:rsidRPr="00CF6B9C" w:rsidRDefault="009F5844" w:rsidP="009F5844">
            <w:pPr>
              <w:ind w:left="-73"/>
              <w:jc w:val="center"/>
              <w:outlineLvl w:val="0"/>
            </w:pPr>
            <w:r w:rsidRPr="00CF6B9C">
              <w:t>2Fe(OH)</w:t>
            </w:r>
            <w:r w:rsidRPr="00CF6B9C">
              <w:rPr>
                <w:vertAlign w:val="subscript"/>
              </w:rPr>
              <w:t>3</w:t>
            </w:r>
            <w:r w:rsidRPr="00CF6B9C">
              <w:t xml:space="preserve"> + 3H</w:t>
            </w:r>
            <w:r w:rsidRPr="00CF6B9C">
              <w:rPr>
                <w:vertAlign w:val="subscript"/>
              </w:rPr>
              <w:t>2</w:t>
            </w:r>
            <w:r w:rsidRPr="00CF6B9C">
              <w:t>SO</w:t>
            </w:r>
            <w:r w:rsidRPr="00CF6B9C">
              <w:rPr>
                <w:vertAlign w:val="subscript"/>
              </w:rPr>
              <w:t>4</w:t>
            </w:r>
            <w:r w:rsidRPr="00CF6B9C">
              <w:t xml:space="preserve"> → Fe</w:t>
            </w:r>
            <w:r w:rsidRPr="00CF6B9C">
              <w:softHyphen/>
            </w:r>
            <w:r w:rsidRPr="00CF6B9C">
              <w:rPr>
                <w:vertAlign w:val="subscript"/>
              </w:rPr>
              <w:t>2</w:t>
            </w:r>
            <w:r w:rsidRPr="00CF6B9C">
              <w:t>(SO</w:t>
            </w:r>
            <w:r w:rsidRPr="00CF6B9C">
              <w:rPr>
                <w:vertAlign w:val="subscript"/>
              </w:rPr>
              <w:t>4</w:t>
            </w:r>
            <w:r w:rsidRPr="00CF6B9C">
              <w:t>)</w:t>
            </w:r>
            <w:r w:rsidRPr="00CF6B9C">
              <w:rPr>
                <w:vertAlign w:val="subscript"/>
              </w:rPr>
              <w:t>3</w:t>
            </w:r>
            <w:r w:rsidRPr="00CF6B9C">
              <w:t xml:space="preserve"> + 6H</w:t>
            </w:r>
            <w:r w:rsidRPr="00CF6B9C">
              <w:rPr>
                <w:vertAlign w:val="subscript"/>
              </w:rPr>
              <w:t>2</w:t>
            </w:r>
            <w:r w:rsidRPr="00CF6B9C">
              <w:t>O</w:t>
            </w:r>
          </w:p>
          <w:p w:rsidR="009F5844" w:rsidRPr="00CF6B9C" w:rsidRDefault="009F5844" w:rsidP="009F5844">
            <w:pPr>
              <w:ind w:left="-73"/>
              <w:outlineLvl w:val="0"/>
            </w:pPr>
            <w:r w:rsidRPr="00CF6B9C">
              <w:t>- Điều chế: dung dịch kiềm + dung dịch muối sắt (III).</w:t>
            </w:r>
          </w:p>
          <w:p w:rsidR="009F5844" w:rsidRPr="00CF6B9C" w:rsidRDefault="009F5844" w:rsidP="009F5844">
            <w:pPr>
              <w:ind w:left="-73"/>
              <w:jc w:val="center"/>
              <w:outlineLvl w:val="0"/>
              <w:rPr>
                <w:lang w:val="pt-BR"/>
              </w:rPr>
            </w:pPr>
            <w:r w:rsidRPr="00CF6B9C">
              <w:rPr>
                <w:lang w:val="pt-BR"/>
              </w:rPr>
              <w:t>FeCl</w:t>
            </w:r>
            <w:r w:rsidRPr="00CF6B9C">
              <w:rPr>
                <w:vertAlign w:val="subscript"/>
                <w:lang w:val="pt-BR"/>
              </w:rPr>
              <w:t>3</w:t>
            </w:r>
            <w:r w:rsidRPr="00CF6B9C">
              <w:rPr>
                <w:lang w:val="pt-BR"/>
              </w:rPr>
              <w:t xml:space="preserve"> + 3NaOH → Fe(OH)</w:t>
            </w:r>
            <w:r w:rsidRPr="00CF6B9C">
              <w:rPr>
                <w:vertAlign w:val="subscript"/>
                <w:lang w:val="pt-BR"/>
              </w:rPr>
              <w:t>3</w:t>
            </w:r>
            <w:r w:rsidRPr="00CF6B9C">
              <w:sym w:font="Symbol" w:char="F0AF"/>
            </w:r>
            <w:r w:rsidRPr="00CF6B9C">
              <w:rPr>
                <w:lang w:val="pt-BR"/>
              </w:rPr>
              <w:t xml:space="preserve"> + 3NaCl</w:t>
            </w:r>
          </w:p>
          <w:p w:rsidR="009F5844" w:rsidRPr="00CF6B9C" w:rsidRDefault="009F5844" w:rsidP="009F5844">
            <w:pPr>
              <w:ind w:left="-73"/>
              <w:jc w:val="center"/>
              <w:outlineLvl w:val="0"/>
              <w:rPr>
                <w:lang w:val="pt-BR"/>
              </w:rPr>
            </w:pPr>
          </w:p>
          <w:p w:rsidR="009F5844" w:rsidRPr="00CF6B9C" w:rsidRDefault="009F5844" w:rsidP="009F5844">
            <w:pPr>
              <w:ind w:left="-73"/>
              <w:outlineLvl w:val="0"/>
              <w:rPr>
                <w:b/>
                <w:bCs/>
                <w:lang w:val="pt-BR"/>
              </w:rPr>
            </w:pPr>
            <w:r w:rsidRPr="00CF6B9C">
              <w:rPr>
                <w:b/>
                <w:bCs/>
                <w:lang w:val="pt-BR"/>
              </w:rPr>
              <w:t xml:space="preserve">3. </w:t>
            </w:r>
            <w:r w:rsidRPr="00CF6B9C">
              <w:rPr>
                <w:b/>
                <w:bCs/>
                <w:u w:val="single"/>
                <w:lang w:val="pt-BR"/>
              </w:rPr>
              <w:t>Muối sắt (III)</w:t>
            </w:r>
          </w:p>
          <w:p w:rsidR="009F5844" w:rsidRPr="00CF6B9C" w:rsidRDefault="009F5844" w:rsidP="009F5844">
            <w:pPr>
              <w:ind w:left="-73"/>
              <w:outlineLvl w:val="0"/>
              <w:rPr>
                <w:lang w:val="pt-BR"/>
              </w:rPr>
            </w:pPr>
            <w:r w:rsidRPr="00CF6B9C">
              <w:t>-</w:t>
            </w:r>
            <w:r w:rsidRPr="00CF6B9C">
              <w:rPr>
                <w:lang w:val="pt-BR"/>
              </w:rPr>
              <w:t xml:space="preserve"> Đa số các muối sắt (III) tan trong nước, khi kết tinh thường ở dạng ngậm nước.</w:t>
            </w:r>
          </w:p>
          <w:p w:rsidR="009F5844" w:rsidRPr="00CF6B9C" w:rsidRDefault="009F5844" w:rsidP="009F5844">
            <w:pPr>
              <w:ind w:left="-73"/>
              <w:outlineLvl w:val="0"/>
              <w:rPr>
                <w:lang w:val="pt-BR"/>
              </w:rPr>
            </w:pPr>
            <w:r w:rsidRPr="00CF6B9C">
              <w:rPr>
                <w:b/>
                <w:bCs/>
                <w:i/>
                <w:iCs/>
                <w:lang w:val="pt-BR"/>
              </w:rPr>
              <w:t>Thí dụ:</w:t>
            </w:r>
            <w:r w:rsidRPr="00CF6B9C">
              <w:rPr>
                <w:lang w:val="pt-BR"/>
              </w:rPr>
              <w:t xml:space="preserve"> FeCl</w:t>
            </w:r>
            <w:r w:rsidRPr="00CF6B9C">
              <w:rPr>
                <w:vertAlign w:val="subscript"/>
                <w:lang w:val="pt-BR"/>
              </w:rPr>
              <w:t>3</w:t>
            </w:r>
            <w:r w:rsidRPr="00CF6B9C">
              <w:rPr>
                <w:lang w:val="pt-BR"/>
              </w:rPr>
              <w:t>.6H</w:t>
            </w:r>
            <w:r w:rsidRPr="00CF6B9C">
              <w:rPr>
                <w:vertAlign w:val="subscript"/>
                <w:lang w:val="pt-BR"/>
              </w:rPr>
              <w:t>2</w:t>
            </w:r>
            <w:r w:rsidRPr="00CF6B9C">
              <w:rPr>
                <w:lang w:val="pt-BR"/>
              </w:rPr>
              <w:t>O;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.9H</w:t>
            </w:r>
            <w:r w:rsidRPr="00CF6B9C">
              <w:rPr>
                <w:vertAlign w:val="subscript"/>
                <w:lang w:val="pt-BR"/>
              </w:rPr>
              <w:t>2</w:t>
            </w:r>
            <w:r w:rsidRPr="00CF6B9C">
              <w:rPr>
                <w:lang w:val="pt-BR"/>
              </w:rPr>
              <w:t>O</w:t>
            </w:r>
          </w:p>
          <w:p w:rsidR="009F5844" w:rsidRPr="00CF6B9C" w:rsidRDefault="009F5844" w:rsidP="009F5844">
            <w:pPr>
              <w:ind w:left="-73"/>
              <w:outlineLvl w:val="0"/>
              <w:rPr>
                <w:lang w:val="pt-BR"/>
              </w:rPr>
            </w:pPr>
            <w:r w:rsidRPr="00CF6B9C">
              <w:t>-</w:t>
            </w:r>
            <w:r w:rsidRPr="00CF6B9C">
              <w:rPr>
                <w:lang w:val="pt-BR"/>
              </w:rPr>
              <w:t xml:space="preserve"> Muối sắt (III) có tính oxi hoá, dễ bị khử thành muối sắt (II)</w:t>
            </w:r>
          </w:p>
          <w:p w:rsidR="009F5844" w:rsidRPr="00CF6B9C" w:rsidRDefault="009F5844" w:rsidP="009F5844">
            <w:pPr>
              <w:ind w:left="-73"/>
              <w:jc w:val="center"/>
              <w:outlineLvl w:val="0"/>
            </w:pPr>
            <w:r w:rsidRPr="00CF6B9C">
              <w:object w:dxaOrig="2240" w:dyaOrig="408">
                <v:shape id="_x0000_i1061" type="#_x0000_t75" style="width:111.75pt;height:21pt" o:ole="">
                  <v:imagedata r:id="rId81" o:title=""/>
                </v:shape>
                <o:OLEObject Type="Embed" ProgID="Unknown" ShapeID="_x0000_i1061" DrawAspect="Content" ObjectID="_1581850646" r:id="rId82"/>
              </w:object>
            </w:r>
          </w:p>
          <w:p w:rsidR="009F5844" w:rsidRPr="00CF6B9C" w:rsidRDefault="009F5844" w:rsidP="009F5844">
            <w:pPr>
              <w:rPr>
                <w:lang w:val="nb-NO"/>
              </w:rPr>
            </w:pPr>
            <w:r w:rsidRPr="00CF6B9C">
              <w:object w:dxaOrig="3044" w:dyaOrig="408">
                <v:shape id="_x0000_i1062" type="#_x0000_t75" style="width:153.75pt;height:21pt" o:ole="">
                  <v:imagedata r:id="rId83" o:title=""/>
                </v:shape>
                <o:OLEObject Type="Embed" ProgID="Unknown" ShapeID="_x0000_i1062" DrawAspect="Content" ObjectID="_1581850647" r:id="rId84"/>
              </w:objec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b/>
                <w:bCs/>
                <w:sz w:val="24"/>
                <w:szCs w:val="24"/>
              </w:rPr>
            </w:pPr>
            <w:r w:rsidRPr="00CF6B9C">
              <w:rPr>
                <w:b/>
                <w:bCs/>
                <w:sz w:val="24"/>
                <w:szCs w:val="24"/>
              </w:rPr>
              <w:lastRenderedPageBreak/>
              <w:t>Hoạt động 1</w:t>
            </w:r>
          </w:p>
          <w:p w:rsidR="009F5844" w:rsidRPr="00CF6B9C" w:rsidRDefault="009F5844" w:rsidP="009F5844">
            <w:pPr>
              <w:pStyle w:val="NoSpacing"/>
              <w:ind w:left="-58"/>
              <w:rPr>
                <w:sz w:val="24"/>
                <w:szCs w:val="24"/>
              </w:rPr>
            </w:pPr>
            <w:r w:rsidRPr="00CF6B9C">
              <w:rPr>
                <w:sz w:val="24"/>
                <w:szCs w:val="24"/>
              </w:rPr>
              <w:t>- GV dùng bảng HTTH và yêu cầu HS xác định vị trí của Fe trong bảng tuần hoàn.</w:t>
            </w:r>
          </w:p>
          <w:p w:rsidR="009F5844" w:rsidRPr="00CF6B9C" w:rsidRDefault="009F5844" w:rsidP="009F5844">
            <w:pPr>
              <w:pStyle w:val="NoSpacing"/>
              <w:ind w:left="-58"/>
              <w:rPr>
                <w:b/>
                <w:bCs/>
                <w:sz w:val="24"/>
                <w:szCs w:val="24"/>
              </w:rPr>
            </w:pPr>
          </w:p>
          <w:p w:rsidR="009F5844" w:rsidRPr="00CF6B9C" w:rsidRDefault="009F5844" w:rsidP="008E042B">
            <w:pPr>
              <w:pStyle w:val="NoSpacing"/>
              <w:rPr>
                <w:sz w:val="24"/>
                <w:szCs w:val="24"/>
              </w:rPr>
            </w:pPr>
            <w:r w:rsidRPr="00CF6B9C">
              <w:rPr>
                <w:b/>
                <w:bCs/>
                <w:sz w:val="24"/>
                <w:szCs w:val="24"/>
              </w:rPr>
              <w:t>Hoạt động 2</w:t>
            </w:r>
          </w:p>
          <w:p w:rsidR="009F5844" w:rsidRPr="00CF6B9C" w:rsidRDefault="009F5844" w:rsidP="009F5844">
            <w:pPr>
              <w:pStyle w:val="NoSpacing"/>
              <w:ind w:left="-58"/>
              <w:rPr>
                <w:sz w:val="24"/>
                <w:szCs w:val="24"/>
              </w:rPr>
            </w:pPr>
            <w:r w:rsidRPr="00CF6B9C">
              <w:rPr>
                <w:sz w:val="24"/>
                <w:szCs w:val="24"/>
              </w:rPr>
              <w:t>GV yêu cầu HS xác định xem khi nào thì sắt thị oxi hoá thành Fe</w:t>
            </w:r>
            <w:r w:rsidRPr="00CF6B9C">
              <w:rPr>
                <w:sz w:val="24"/>
                <w:szCs w:val="24"/>
                <w:vertAlign w:val="superscript"/>
              </w:rPr>
              <w:t>2+</w:t>
            </w:r>
            <w:r w:rsidRPr="00CF6B9C">
              <w:rPr>
                <w:sz w:val="24"/>
                <w:szCs w:val="24"/>
              </w:rPr>
              <w:t>, khi nào thì bị oxi hoá thành Fe</w:t>
            </w:r>
            <w:r w:rsidRPr="00CF6B9C">
              <w:rPr>
                <w:sz w:val="24"/>
                <w:szCs w:val="24"/>
                <w:vertAlign w:val="superscript"/>
              </w:rPr>
              <w:t>3+</w:t>
            </w:r>
            <w:r w:rsidRPr="00CF6B9C">
              <w:rPr>
                <w:sz w:val="24"/>
                <w:szCs w:val="24"/>
              </w:rPr>
              <w:t xml:space="preserve"> ?</w:t>
            </w:r>
          </w:p>
          <w:p w:rsidR="009F5844" w:rsidRPr="00CF6B9C" w:rsidRDefault="009F5844" w:rsidP="009F5844">
            <w:pPr>
              <w:ind w:left="-72"/>
              <w:outlineLvl w:val="0"/>
            </w:pPr>
            <w:r w:rsidRPr="00CF6B9C">
              <w:t>- GV biểu diễn các thí nghiệm:</w:t>
            </w:r>
          </w:p>
          <w:p w:rsidR="009F5844" w:rsidRPr="00CF6B9C" w:rsidRDefault="009F5844" w:rsidP="009F5844">
            <w:pPr>
              <w:ind w:left="-72"/>
              <w:outlineLvl w:val="0"/>
            </w:pPr>
            <w:r w:rsidRPr="00CF6B9C">
              <w:t xml:space="preserve"> + Fe cháy trong khí O</w:t>
            </w:r>
            <w:r w:rsidRPr="00CF6B9C">
              <w:rPr>
                <w:vertAlign w:val="subscript"/>
              </w:rPr>
              <w:t>2</w:t>
            </w:r>
            <w:r w:rsidRPr="00CF6B9C">
              <w:t>.</w:t>
            </w:r>
          </w:p>
          <w:p w:rsidR="009F5844" w:rsidRPr="00CF6B9C" w:rsidRDefault="009F5844" w:rsidP="009F5844">
            <w:pPr>
              <w:ind w:left="-72"/>
              <w:outlineLvl w:val="0"/>
            </w:pPr>
            <w:r w:rsidRPr="00CF6B9C">
              <w:t xml:space="preserve"> + Fe cháy trong khí Cl</w:t>
            </w:r>
            <w:r w:rsidRPr="00CF6B9C">
              <w:rPr>
                <w:vertAlign w:val="subscript"/>
              </w:rPr>
              <w:t>2</w:t>
            </w:r>
            <w:r w:rsidRPr="00CF6B9C">
              <w:t>.</w:t>
            </w:r>
          </w:p>
          <w:p w:rsidR="009F5844" w:rsidRPr="00CF6B9C" w:rsidRDefault="009F5844" w:rsidP="009F5844">
            <w:pPr>
              <w:ind w:left="-72"/>
              <w:outlineLvl w:val="0"/>
            </w:pPr>
            <w:r w:rsidRPr="00CF6B9C">
              <w:t xml:space="preserve">  + Fe tác dụng với dung dịch HCl và H</w:t>
            </w:r>
            <w:r w:rsidRPr="00CF6B9C">
              <w:rPr>
                <w:vertAlign w:val="subscript"/>
              </w:rPr>
              <w:t>2</w:t>
            </w:r>
            <w:r w:rsidRPr="00CF6B9C">
              <w:t>SO</w:t>
            </w:r>
            <w:r w:rsidRPr="00CF6B9C">
              <w:rPr>
                <w:vertAlign w:val="subscript"/>
              </w:rPr>
              <w:t>4</w:t>
            </w:r>
            <w:r w:rsidRPr="00CF6B9C">
              <w:t xml:space="preserve"> loãng.</w:t>
            </w:r>
          </w:p>
          <w:p w:rsidR="009F5844" w:rsidRPr="00CF6B9C" w:rsidRDefault="009F5844" w:rsidP="009F5844">
            <w:pPr>
              <w:ind w:left="-72"/>
              <w:outlineLvl w:val="0"/>
            </w:pPr>
            <w:r w:rsidRPr="00CF6B9C">
              <w:t>- GV yêu cầu HS hoàn thành các PTHH:</w:t>
            </w:r>
          </w:p>
          <w:p w:rsidR="009F5844" w:rsidRPr="00CF6B9C" w:rsidRDefault="009F5844" w:rsidP="009F5844">
            <w:pPr>
              <w:ind w:left="-72"/>
              <w:outlineLvl w:val="0"/>
            </w:pPr>
            <w:r w:rsidRPr="00CF6B9C">
              <w:t xml:space="preserve">  + Fe + HNO</w:t>
            </w:r>
            <w:r w:rsidRPr="00CF6B9C">
              <w:rPr>
                <w:vertAlign w:val="subscript"/>
              </w:rPr>
              <w:t>3</w:t>
            </w:r>
            <w:r w:rsidRPr="00CF6B9C">
              <w:t xml:space="preserve"> (l) →</w:t>
            </w:r>
          </w:p>
          <w:p w:rsidR="009F5844" w:rsidRPr="00CF6B9C" w:rsidRDefault="009F5844" w:rsidP="009F5844">
            <w:pPr>
              <w:ind w:left="-72"/>
              <w:outlineLvl w:val="0"/>
            </w:pPr>
            <w:r w:rsidRPr="00CF6B9C">
              <w:t xml:space="preserve">  + Fe + HNO</w:t>
            </w:r>
            <w:r w:rsidRPr="00CF6B9C">
              <w:rPr>
                <w:vertAlign w:val="subscript"/>
              </w:rPr>
              <w:t>3</w:t>
            </w:r>
            <w:r w:rsidRPr="00CF6B9C">
              <w:t xml:space="preserve"> (đ) →</w:t>
            </w:r>
          </w:p>
          <w:p w:rsidR="009F5844" w:rsidRPr="00CF6B9C" w:rsidRDefault="009F5844" w:rsidP="009F5844">
            <w:pPr>
              <w:ind w:left="-72"/>
              <w:outlineLvl w:val="0"/>
            </w:pPr>
            <w:r w:rsidRPr="00CF6B9C">
              <w:t xml:space="preserve">  + Fe + H</w:t>
            </w:r>
            <w:r w:rsidRPr="00CF6B9C">
              <w:rPr>
                <w:vertAlign w:val="subscript"/>
              </w:rPr>
              <w:t>2</w:t>
            </w:r>
            <w:r w:rsidRPr="00CF6B9C">
              <w:t>SO</w:t>
            </w:r>
            <w:r w:rsidRPr="00CF6B9C">
              <w:rPr>
                <w:vertAlign w:val="subscript"/>
              </w:rPr>
              <w:t>4</w:t>
            </w:r>
            <w:r w:rsidRPr="00CF6B9C">
              <w:t xml:space="preserve"> (đ) →</w:t>
            </w:r>
          </w:p>
          <w:p w:rsidR="009F5844" w:rsidRPr="00CF6B9C" w:rsidRDefault="009F5844" w:rsidP="009F5844">
            <w:pPr>
              <w:ind w:left="-72"/>
              <w:outlineLvl w:val="0"/>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r w:rsidRPr="00CF6B9C">
              <w:rPr>
                <w:b/>
                <w:bCs/>
              </w:rPr>
              <w:t>Hoạt động 3</w:t>
            </w:r>
          </w:p>
          <w:p w:rsidR="009F5844" w:rsidRPr="00CF6B9C" w:rsidRDefault="009F5844" w:rsidP="009F5844">
            <w:r w:rsidRPr="00CF6B9C">
              <w:t>- HS nghiên cứu SGK để biết được trạng thái thiên nhiên của sắt.</w:t>
            </w: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sz w:val="24"/>
                <w:szCs w:val="24"/>
              </w:rPr>
            </w:pPr>
            <w:r w:rsidRPr="00CF6B9C">
              <w:rPr>
                <w:b/>
                <w:bCs/>
                <w:sz w:val="24"/>
                <w:szCs w:val="24"/>
              </w:rPr>
              <w:t>Hoạt động 4:</w:t>
            </w:r>
            <w:r w:rsidRPr="00CF6B9C">
              <w:rPr>
                <w:sz w:val="24"/>
                <w:szCs w:val="24"/>
              </w:rPr>
              <w:t xml:space="preserve"> </w:t>
            </w:r>
          </w:p>
          <w:p w:rsidR="009F5844" w:rsidRPr="00CF6B9C" w:rsidRDefault="009F5844" w:rsidP="009F5844">
            <w:pPr>
              <w:pStyle w:val="NoSpacing"/>
              <w:ind w:left="-58"/>
              <w:rPr>
                <w:sz w:val="24"/>
                <w:szCs w:val="24"/>
              </w:rPr>
            </w:pPr>
            <w:r w:rsidRPr="00CF6B9C">
              <w:rPr>
                <w:sz w:val="24"/>
                <w:szCs w:val="24"/>
              </w:rPr>
              <w:t>- GV ?: Em hãy cho biết tính chất hoá học cơ bản của hợp chất sắt (II) là gì ? Vì sao ?</w:t>
            </w:r>
          </w:p>
          <w:p w:rsidR="009F5844" w:rsidRPr="00CF6B9C" w:rsidRDefault="009F5844" w:rsidP="009F5844">
            <w:pPr>
              <w:pStyle w:val="NoSpacing"/>
              <w:rPr>
                <w:sz w:val="24"/>
                <w:szCs w:val="24"/>
              </w:rPr>
            </w:pPr>
          </w:p>
          <w:p w:rsidR="009F5844" w:rsidRPr="00CF6B9C" w:rsidRDefault="009F5844" w:rsidP="009F5844">
            <w:pPr>
              <w:pStyle w:val="NoSpacing"/>
              <w:ind w:left="-58"/>
              <w:rPr>
                <w:sz w:val="24"/>
                <w:szCs w:val="24"/>
              </w:rPr>
            </w:pPr>
            <w:r w:rsidRPr="00CF6B9C">
              <w:rPr>
                <w:sz w:val="24"/>
                <w:szCs w:val="24"/>
              </w:rPr>
              <w:t xml:space="preserve">- GV giới thiệu cách điều chế FeO. </w:t>
            </w: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p>
          <w:p w:rsidR="009F5844" w:rsidRPr="00CF6B9C" w:rsidRDefault="009F5844" w:rsidP="009F5844">
            <w:pPr>
              <w:ind w:left="-72"/>
              <w:outlineLvl w:val="0"/>
              <w:rPr>
                <w:b/>
                <w:bCs/>
                <w:lang w:val="pt-BR"/>
              </w:rPr>
            </w:pPr>
            <w:r w:rsidRPr="00CF6B9C">
              <w:rPr>
                <w:b/>
                <w:bCs/>
                <w:lang w:val="pt-BR"/>
              </w:rPr>
              <w:t>Hoạt động 5</w:t>
            </w:r>
          </w:p>
          <w:p w:rsidR="009F5844" w:rsidRPr="00CF6B9C" w:rsidRDefault="009F5844" w:rsidP="009F5844">
            <w:pPr>
              <w:ind w:left="-72"/>
              <w:outlineLvl w:val="0"/>
              <w:rPr>
                <w:lang w:val="fr-FR"/>
              </w:rPr>
            </w:pPr>
            <w:r w:rsidRPr="00CF6B9C">
              <w:rPr>
                <w:lang w:val="pt-BR"/>
              </w:rPr>
              <w:t xml:space="preserve">- GV ?: Tính chất hoá học chung của hợp chất sắt (III) là gì ? </w:t>
            </w:r>
            <w:r w:rsidRPr="00CF6B9C">
              <w:rPr>
                <w:lang w:val="fr-FR"/>
              </w:rPr>
              <w:t>Vì sao ?</w:t>
            </w:r>
          </w:p>
          <w:p w:rsidR="009F5844" w:rsidRPr="00CF6B9C" w:rsidRDefault="009F5844" w:rsidP="009F5844">
            <w:pPr>
              <w:ind w:left="-72"/>
              <w:outlineLvl w:val="0"/>
              <w:rPr>
                <w:lang w:val="pt-BR"/>
              </w:rPr>
            </w:pPr>
            <w:r w:rsidRPr="00CF6B9C">
              <w:rPr>
                <w:lang w:val="pt-BR"/>
              </w:rPr>
              <w:t>- GV giới thiệu phản ứng nhiệt phân Fe(OH)</w:t>
            </w:r>
            <w:r w:rsidRPr="00CF6B9C">
              <w:rPr>
                <w:vertAlign w:val="subscript"/>
                <w:lang w:val="pt-BR"/>
              </w:rPr>
              <w:t>3</w:t>
            </w:r>
            <w:r w:rsidRPr="00CF6B9C">
              <w:rPr>
                <w:lang w:val="pt-BR"/>
              </w:rPr>
              <w:t xml:space="preserve"> để điều chế Fe</w:t>
            </w:r>
            <w:r w:rsidRPr="00CF6B9C">
              <w:rPr>
                <w:vertAlign w:val="subscript"/>
                <w:lang w:val="pt-BR"/>
              </w:rPr>
              <w:t>2</w:t>
            </w:r>
            <w:r w:rsidRPr="00CF6B9C">
              <w:rPr>
                <w:lang w:val="pt-BR"/>
              </w:rPr>
              <w:t>O</w:t>
            </w:r>
            <w:r w:rsidRPr="00CF6B9C">
              <w:rPr>
                <w:vertAlign w:val="subscript"/>
                <w:lang w:val="pt-BR"/>
              </w:rPr>
              <w:t>3</w:t>
            </w:r>
            <w:r w:rsidRPr="00CF6B9C">
              <w:rPr>
                <w:lang w:val="pt-BR"/>
              </w:rPr>
              <w:t>.</w:t>
            </w:r>
          </w:p>
          <w:p w:rsidR="009F5844" w:rsidRPr="00CF6B9C" w:rsidRDefault="009F5844" w:rsidP="009F5844">
            <w:pPr>
              <w:ind w:left="-72"/>
              <w:outlineLvl w:val="0"/>
            </w:pPr>
          </w:p>
          <w:p w:rsidR="009F5844" w:rsidRPr="00CF6B9C" w:rsidRDefault="009F5844" w:rsidP="009F5844">
            <w:pPr>
              <w:ind w:left="-72"/>
              <w:outlineLvl w:val="0"/>
            </w:pPr>
            <w:r w:rsidRPr="00CF6B9C">
              <w:t>- GV ?: Chúng ta có thể điều chế Fe(OH)</w:t>
            </w:r>
            <w:r w:rsidRPr="00CF6B9C">
              <w:rPr>
                <w:vertAlign w:val="subscript"/>
              </w:rPr>
              <w:t>3</w:t>
            </w:r>
            <w:r w:rsidRPr="00CF6B9C">
              <w:t>bằng phản ứng hoá học nào ?</w:t>
            </w:r>
          </w:p>
          <w:p w:rsidR="009F5844" w:rsidRPr="00CF6B9C" w:rsidRDefault="009F5844" w:rsidP="009F5844">
            <w:pPr>
              <w:ind w:left="-72"/>
              <w:outlineLvl w:val="0"/>
              <w:rPr>
                <w:lang w:val="pt-BR"/>
              </w:rPr>
            </w:pPr>
          </w:p>
          <w:p w:rsidR="009F5844" w:rsidRPr="00CF6B9C" w:rsidRDefault="009F5844" w:rsidP="009F5844">
            <w:pPr>
              <w:ind w:left="-72"/>
              <w:outlineLvl w:val="0"/>
              <w:rPr>
                <w:lang w:val="pt-BR"/>
              </w:rPr>
            </w:pPr>
            <w:r w:rsidRPr="00CF6B9C">
              <w:rPr>
                <w:lang w:val="pt-BR"/>
              </w:rPr>
              <w:t>- GV biểu diễn thí nghiệm:</w:t>
            </w:r>
          </w:p>
          <w:p w:rsidR="009F5844" w:rsidRPr="00CF6B9C" w:rsidRDefault="009F5844" w:rsidP="009F5844">
            <w:pPr>
              <w:ind w:left="-72"/>
              <w:outlineLvl w:val="0"/>
              <w:rPr>
                <w:lang w:val="pt-BR"/>
              </w:rPr>
            </w:pPr>
            <w:r w:rsidRPr="00CF6B9C">
              <w:rPr>
                <w:lang w:val="pt-BR"/>
              </w:rPr>
              <w:t xml:space="preserve">  + Fe + dung dịch FeCl</w:t>
            </w:r>
            <w:r w:rsidRPr="00CF6B9C">
              <w:rPr>
                <w:vertAlign w:val="subscript"/>
                <w:lang w:val="pt-BR"/>
              </w:rPr>
              <w:t>3</w:t>
            </w:r>
            <w:r w:rsidRPr="00CF6B9C">
              <w:rPr>
                <w:lang w:val="pt-BR"/>
              </w:rPr>
              <w:t>.</w:t>
            </w:r>
          </w:p>
          <w:p w:rsidR="009F5844" w:rsidRPr="00CF6B9C" w:rsidRDefault="009F5844" w:rsidP="009F5844">
            <w:pPr>
              <w:ind w:left="-72"/>
              <w:outlineLvl w:val="0"/>
              <w:rPr>
                <w:lang w:val="pt-BR"/>
              </w:rPr>
            </w:pPr>
            <w:r w:rsidRPr="00CF6B9C">
              <w:rPr>
                <w:lang w:val="pt-BR"/>
              </w:rPr>
              <w:t xml:space="preserve">  + Cu + dung dịch FeCl</w:t>
            </w:r>
            <w:r w:rsidRPr="00CF6B9C">
              <w:rPr>
                <w:vertAlign w:val="subscript"/>
                <w:lang w:val="pt-BR"/>
              </w:rPr>
              <w:t>3</w:t>
            </w:r>
            <w:r w:rsidRPr="00CF6B9C">
              <w:rPr>
                <w:lang w:val="pt-BR"/>
              </w:rPr>
              <w:t>.</w:t>
            </w:r>
          </w:p>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sz w:val="24"/>
                <w:szCs w:val="24"/>
              </w:rPr>
            </w:pPr>
            <w:r w:rsidRPr="00CF6B9C">
              <w:rPr>
                <w:sz w:val="24"/>
                <w:szCs w:val="24"/>
              </w:rPr>
              <w:lastRenderedPageBreak/>
              <w:t>- HS viết cấu hình electron của Fe, Fe</w:t>
            </w:r>
            <w:r w:rsidRPr="00CF6B9C">
              <w:rPr>
                <w:sz w:val="24"/>
                <w:szCs w:val="24"/>
                <w:vertAlign w:val="superscript"/>
              </w:rPr>
              <w:t>2+</w:t>
            </w:r>
            <w:r w:rsidRPr="00CF6B9C">
              <w:rPr>
                <w:sz w:val="24"/>
                <w:szCs w:val="24"/>
              </w:rPr>
              <w:t>, Fe</w:t>
            </w:r>
            <w:r w:rsidRPr="00CF6B9C">
              <w:rPr>
                <w:sz w:val="24"/>
                <w:szCs w:val="24"/>
                <w:vertAlign w:val="superscript"/>
              </w:rPr>
              <w:t>3+</w:t>
            </w:r>
            <w:r w:rsidRPr="00CF6B9C">
              <w:rPr>
                <w:sz w:val="24"/>
                <w:szCs w:val="24"/>
              </w:rPr>
              <w:t>; suy ra tính chất hoá học cơ bản của sắt.</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8E042B">
            <w:pPr>
              <w:pStyle w:val="NoSpacing"/>
              <w:rPr>
                <w:sz w:val="24"/>
                <w:szCs w:val="24"/>
              </w:rPr>
            </w:pPr>
            <w:r w:rsidRPr="00CF6B9C">
              <w:rPr>
                <w:sz w:val="24"/>
                <w:szCs w:val="24"/>
              </w:rPr>
              <w:t>- HS nghiên cứu SGK để biết được những tính chất vật lí cơ bản của sắt.</w:t>
            </w: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72"/>
              <w:rPr>
                <w:sz w:val="24"/>
                <w:szCs w:val="24"/>
              </w:rPr>
            </w:pPr>
            <w:r w:rsidRPr="00CF6B9C">
              <w:rPr>
                <w:sz w:val="24"/>
                <w:szCs w:val="24"/>
              </w:rPr>
              <w:t>- HS đã biết được tính chất hoá học cơ bản của sắt nên</w:t>
            </w:r>
          </w:p>
          <w:p w:rsidR="009F5844" w:rsidRPr="00CF6B9C" w:rsidRDefault="009F5844" w:rsidP="009F5844">
            <w:pPr>
              <w:pStyle w:val="NoSpacing"/>
              <w:ind w:left="-72"/>
              <w:rPr>
                <w:sz w:val="24"/>
                <w:szCs w:val="24"/>
              </w:rPr>
            </w:pPr>
          </w:p>
          <w:p w:rsidR="009F5844" w:rsidRPr="00CF6B9C" w:rsidRDefault="009F5844" w:rsidP="009F5844">
            <w:pPr>
              <w:pStyle w:val="NoSpacing"/>
              <w:ind w:left="-72"/>
              <w:rPr>
                <w:sz w:val="24"/>
                <w:szCs w:val="24"/>
              </w:rPr>
            </w:pPr>
          </w:p>
          <w:p w:rsidR="009F5844" w:rsidRPr="00CF6B9C" w:rsidRDefault="009F5844" w:rsidP="009F5844">
            <w:pPr>
              <w:pStyle w:val="NoSpacing"/>
              <w:ind w:left="-72"/>
              <w:rPr>
                <w:sz w:val="24"/>
                <w:szCs w:val="24"/>
              </w:rPr>
            </w:pPr>
          </w:p>
          <w:p w:rsidR="009F5844" w:rsidRPr="00CF6B9C" w:rsidRDefault="009F5844" w:rsidP="009F5844">
            <w:pPr>
              <w:pStyle w:val="NoSpacing"/>
              <w:ind w:left="-72"/>
              <w:rPr>
                <w:sz w:val="24"/>
                <w:szCs w:val="24"/>
              </w:rPr>
            </w:pPr>
          </w:p>
          <w:p w:rsidR="009F5844" w:rsidRPr="00CF6B9C" w:rsidRDefault="009F5844" w:rsidP="009F5844">
            <w:pPr>
              <w:pStyle w:val="NoSpacing"/>
              <w:ind w:left="-58"/>
              <w:rPr>
                <w:sz w:val="24"/>
                <w:szCs w:val="24"/>
                <w:lang w:val="pt-BR"/>
              </w:rPr>
            </w:pPr>
            <w:r w:rsidRPr="00CF6B9C">
              <w:rPr>
                <w:sz w:val="24"/>
                <w:szCs w:val="24"/>
                <w:lang w:val="pt-BR"/>
              </w:rPr>
              <w:t xml:space="preserve">- HS tìm các thí dụ để minh hoạ cho tính chất hoá học </w:t>
            </w:r>
            <w:r w:rsidRPr="00CF6B9C">
              <w:rPr>
                <w:sz w:val="24"/>
                <w:szCs w:val="24"/>
                <w:lang w:val="pt-BR"/>
              </w:rPr>
              <w:lastRenderedPageBreak/>
              <w:t>cơ bản của sắt.</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ind w:left="-72"/>
              <w:jc w:val="both"/>
              <w:outlineLvl w:val="0"/>
            </w:pPr>
            <w:r w:rsidRPr="00CF6B9C">
              <w:t>- HS quan sát các hiện tượng xảy ra. Viết PTHH của phản ứng.</w:t>
            </w:r>
          </w:p>
          <w:p w:rsidR="009F5844" w:rsidRPr="00CF6B9C" w:rsidRDefault="009F5844" w:rsidP="009F5844">
            <w:pPr>
              <w:ind w:left="-72"/>
              <w:jc w:val="both"/>
              <w:outlineLvl w:val="0"/>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ind w:left="-72"/>
              <w:jc w:val="both"/>
              <w:outlineLvl w:val="0"/>
            </w:pPr>
            <w:r w:rsidRPr="00CF6B9C">
              <w:t>- HS viết PTHH của phản ứng: Fe + CuSO</w:t>
            </w:r>
            <w:r w:rsidRPr="00CF6B9C">
              <w:rPr>
                <w:vertAlign w:val="subscript"/>
              </w:rPr>
              <w:t>4</w:t>
            </w:r>
            <w:r w:rsidRPr="00CF6B9C">
              <w:t xml:space="preserve"> →</w:t>
            </w:r>
          </w:p>
          <w:p w:rsidR="009F5844" w:rsidRPr="00CF6B9C" w:rsidRDefault="009F5844" w:rsidP="009F5844">
            <w:pPr>
              <w:ind w:left="-72"/>
              <w:jc w:val="both"/>
              <w:outlineLvl w:val="0"/>
            </w:pPr>
          </w:p>
          <w:p w:rsidR="009F5844" w:rsidRPr="00CF6B9C" w:rsidRDefault="009F5844" w:rsidP="009F5844">
            <w:pPr>
              <w:ind w:left="-72"/>
              <w:jc w:val="both"/>
              <w:outlineLvl w:val="0"/>
            </w:pPr>
            <w:r w:rsidRPr="00CF6B9C">
              <w:t>- HS nghiên cứu SGK để biết được điều kiện để phản ứng giữa Fe và H</w:t>
            </w:r>
            <w:r w:rsidRPr="00CF6B9C">
              <w:rPr>
                <w:vertAlign w:val="subscript"/>
              </w:rPr>
              <w:t>2</w:t>
            </w:r>
            <w:r w:rsidRPr="00CF6B9C">
              <w:t>O xảy ra.</w:t>
            </w:r>
          </w:p>
          <w:p w:rsidR="009F5844" w:rsidRPr="00CF6B9C" w:rsidRDefault="009F5844" w:rsidP="009F5844">
            <w:pPr>
              <w:ind w:left="-72"/>
              <w:jc w:val="both"/>
              <w:outlineLvl w:val="0"/>
              <w:rPr>
                <w:b/>
                <w:bCs/>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HS nghiên cứu tính chất vật lí của sắt (II) oxit.</w:t>
            </w:r>
          </w:p>
          <w:p w:rsidR="009F5844" w:rsidRPr="00CF6B9C" w:rsidRDefault="009F5844" w:rsidP="009F5844">
            <w:pPr>
              <w:pStyle w:val="NoSpacing"/>
              <w:ind w:left="-58"/>
              <w:rPr>
                <w:sz w:val="24"/>
                <w:szCs w:val="24"/>
              </w:rPr>
            </w:pPr>
            <w:r w:rsidRPr="00CF6B9C">
              <w:rPr>
                <w:sz w:val="24"/>
                <w:szCs w:val="24"/>
              </w:rPr>
              <w:t>- HS viết PTHH của phản ứng biểu diễn tính khử của FeO.</w:t>
            </w:r>
          </w:p>
          <w:p w:rsidR="009F5844" w:rsidRPr="00CF6B9C" w:rsidRDefault="009F5844" w:rsidP="009F5844">
            <w:pPr>
              <w:pStyle w:val="NoSpacing"/>
              <w:ind w:left="-58"/>
              <w:rPr>
                <w:sz w:val="24"/>
                <w:szCs w:val="24"/>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HS nghiên cứu tính chất vật lí của sắt (II) hiđroxit.</w:t>
            </w:r>
          </w:p>
          <w:p w:rsidR="009F5844" w:rsidRPr="00CF6B9C" w:rsidRDefault="009F5844" w:rsidP="009F5844">
            <w:pPr>
              <w:pStyle w:val="NoSpacing"/>
              <w:ind w:left="-58"/>
              <w:rPr>
                <w:sz w:val="24"/>
                <w:szCs w:val="24"/>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xml:space="preserve">- HS quan sát hiện tượng xảy ra và giải thích vì sao kết tủa thu được </w:t>
            </w:r>
            <w:r w:rsidRPr="00CF6B9C">
              <w:rPr>
                <w:sz w:val="24"/>
                <w:szCs w:val="24"/>
              </w:rPr>
              <w:lastRenderedPageBreak/>
              <w:t>có màu trắng xanh rồi chuyển dần sang màu nâu đỏ.</w:t>
            </w: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r w:rsidRPr="00CF6B9C">
              <w:rPr>
                <w:sz w:val="24"/>
                <w:szCs w:val="24"/>
                <w:lang w:val="pt-BR"/>
              </w:rPr>
              <w:t>- HS nghiên cứu tính chất vật lí của muối sắt (II).</w:t>
            </w:r>
          </w:p>
          <w:p w:rsidR="009F5844" w:rsidRPr="00CF6B9C" w:rsidRDefault="009F5844" w:rsidP="009F5844">
            <w:pPr>
              <w:ind w:left="-72"/>
              <w:jc w:val="both"/>
              <w:outlineLvl w:val="0"/>
              <w:rPr>
                <w:lang w:val="pt-BR"/>
              </w:rPr>
            </w:pPr>
            <w:r w:rsidRPr="00CF6B9C">
              <w:rPr>
                <w:lang w:val="pt-BR"/>
              </w:rPr>
              <w:t>- HS lấy thí dụ để minh hoạ cho tính chất hoá học của hợp chất sắt (II).</w:t>
            </w:r>
          </w:p>
          <w:p w:rsidR="009F5844" w:rsidRPr="00CF6B9C" w:rsidRDefault="009F5844" w:rsidP="009F5844">
            <w:pPr>
              <w:ind w:left="-72"/>
              <w:jc w:val="both"/>
              <w:outlineLvl w:val="0"/>
              <w:rPr>
                <w:lang w:val="pt-BR"/>
              </w:rPr>
            </w:pPr>
            <w:r w:rsidRPr="00CF6B9C">
              <w:rPr>
                <w:lang w:val="pt-BR"/>
              </w:rPr>
              <w:t>- HS nghiên cứu tính chất vật lí của Fe</w:t>
            </w:r>
            <w:r w:rsidRPr="00CF6B9C">
              <w:rPr>
                <w:vertAlign w:val="subscript"/>
                <w:lang w:val="pt-BR"/>
              </w:rPr>
              <w:t>2</w:t>
            </w:r>
            <w:r w:rsidRPr="00CF6B9C">
              <w:rPr>
                <w:lang w:val="pt-BR"/>
              </w:rPr>
              <w:t>O</w:t>
            </w:r>
            <w:r w:rsidRPr="00CF6B9C">
              <w:rPr>
                <w:vertAlign w:val="subscript"/>
                <w:lang w:val="pt-BR"/>
              </w:rPr>
              <w:t>3</w:t>
            </w:r>
            <w:r w:rsidRPr="00CF6B9C">
              <w:rPr>
                <w:lang w:val="pt-BR"/>
              </w:rPr>
              <w:t>.</w:t>
            </w:r>
          </w:p>
          <w:p w:rsidR="009F5844" w:rsidRPr="00CF6B9C" w:rsidRDefault="009F5844" w:rsidP="009F5844">
            <w:pPr>
              <w:ind w:left="-72"/>
              <w:jc w:val="both"/>
              <w:outlineLvl w:val="0"/>
              <w:rPr>
                <w:lang w:val="pt-BR"/>
              </w:rPr>
            </w:pPr>
          </w:p>
          <w:p w:rsidR="009F5844" w:rsidRPr="00CF6B9C" w:rsidRDefault="009F5844" w:rsidP="009F5844">
            <w:pPr>
              <w:ind w:left="-72"/>
              <w:jc w:val="both"/>
              <w:outlineLvl w:val="0"/>
              <w:rPr>
                <w:lang w:val="pt-BR"/>
              </w:rPr>
            </w:pPr>
            <w:r w:rsidRPr="00CF6B9C">
              <w:rPr>
                <w:lang w:val="pt-BR"/>
              </w:rPr>
              <w:t>- HS viết PTHH của phản ứng để chứng minh Fe</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là một oxit bazơ.</w:t>
            </w:r>
          </w:p>
          <w:p w:rsidR="009F5844" w:rsidRPr="00CF6B9C" w:rsidRDefault="009F5844" w:rsidP="009F5844">
            <w:pPr>
              <w:rPr>
                <w:lang w:val="pt-BR"/>
              </w:rPr>
            </w:pPr>
            <w:r w:rsidRPr="00CF6B9C">
              <w:rPr>
                <w:lang w:val="pt-BR"/>
              </w:rPr>
              <w:t>- HS quan sát hiện tượng xảy ra. Viết PTHH của phản ứng.</w:t>
            </w:r>
          </w:p>
          <w:p w:rsidR="009F5844" w:rsidRPr="00CF6B9C" w:rsidRDefault="009F5844" w:rsidP="009F5844">
            <w:pPr>
              <w:ind w:left="-72"/>
              <w:jc w:val="both"/>
              <w:outlineLvl w:val="0"/>
              <w:rPr>
                <w:lang w:val="pt-BR"/>
              </w:rPr>
            </w:pPr>
          </w:p>
          <w:p w:rsidR="009F5844" w:rsidRPr="00CF6B9C" w:rsidRDefault="009F5844" w:rsidP="009F5844">
            <w:pPr>
              <w:pStyle w:val="NoSpacing"/>
              <w:ind w:left="-72"/>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60A8" w:rsidRDefault="002C60A8" w:rsidP="009F5844">
            <w:pPr>
              <w:rPr>
                <w:lang w:val="nb-NO"/>
              </w:rPr>
            </w:pPr>
          </w:p>
          <w:p w:rsidR="009F5844" w:rsidRDefault="009F5844"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Pr="002C60A8" w:rsidRDefault="002C60A8" w:rsidP="002C60A8">
            <w:pPr>
              <w:rPr>
                <w:lang w:val="nb-NO"/>
              </w:rPr>
            </w:pPr>
            <w:r>
              <w:rPr>
                <w:lang w:val="nb-NO"/>
              </w:rPr>
              <w:t>40’</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r w:rsidRPr="00CF6B9C">
              <w:rPr>
                <w:bCs/>
              </w:rPr>
              <w:t>yêu c</w:t>
            </w:r>
            <w:r w:rsidRPr="00CF6B9C">
              <w:t>ầu HS nêu tính chất hóa học</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nb-NO"/>
              </w:rPr>
            </w:pPr>
            <w:r>
              <w:rPr>
                <w:lang w:val="nb-NO"/>
              </w:rPr>
              <w:t>5’</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r w:rsidRPr="00CF6B9C">
              <w:rPr>
                <w:lang w:val="pt-BR"/>
              </w:rPr>
              <w:t xml:space="preserve">bt trang </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10482" w:rsidRDefault="00910482" w:rsidP="00910482">
            <w:pPr>
              <w:rPr>
                <w:lang w:val="pt-BR"/>
              </w:rPr>
            </w:pPr>
            <w:r>
              <w:rPr>
                <w:lang w:val="pt-BR"/>
              </w:rPr>
              <w:t>bài tập 119,120,121</w:t>
            </w:r>
            <w:r w:rsidRPr="00CF6B9C">
              <w:rPr>
                <w:lang w:val="pt-BR"/>
              </w:rPr>
              <w:t xml:space="preserve"> trang </w:t>
            </w:r>
            <w:r>
              <w:rPr>
                <w:lang w:val="pt-BR"/>
              </w:rPr>
              <w:t>73</w:t>
            </w:r>
          </w:p>
          <w:p w:rsidR="009F5844" w:rsidRPr="00CF6B9C" w:rsidRDefault="00910482" w:rsidP="00910482">
            <w:pPr>
              <w:rPr>
                <w:lang w:val="pt-BR"/>
              </w:rPr>
            </w:pPr>
            <w:r>
              <w:rPr>
                <w:lang w:val="pt-BR"/>
              </w:rPr>
              <w:t xml:space="preserve">bài tập 117 </w:t>
            </w:r>
            <w:r w:rsidRPr="00CF6B9C">
              <w:rPr>
                <w:lang w:val="pt-BR"/>
              </w:rPr>
              <w:t xml:space="preserve">trang </w:t>
            </w:r>
            <w:r>
              <w:rPr>
                <w:lang w:val="pt-BR"/>
              </w:rPr>
              <w:t>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pt-BR"/>
              </w:rPr>
            </w:pPr>
            <w:r>
              <w:rPr>
                <w:lang w:val="pt-BR"/>
              </w:rPr>
              <w:t>5’</w:t>
            </w:r>
          </w:p>
        </w:tc>
      </w:tr>
    </w:tbl>
    <w:p w:rsidR="009F5844" w:rsidRPr="00CF6B9C" w:rsidRDefault="009F5844" w:rsidP="009F5844">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94"/>
      </w:tblGrid>
      <w:tr w:rsidR="00242273" w:rsidRPr="00CF6B9C" w:rsidTr="00375EBE">
        <w:tc>
          <w:tcPr>
            <w:tcW w:w="338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375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
        </w:trPr>
        <w:tc>
          <w:tcPr>
            <w:tcW w:w="4694" w:type="dxa"/>
            <w:gridSpan w:val="2"/>
            <w:shd w:val="clear" w:color="auto" w:fill="auto"/>
          </w:tcPr>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8E042B" w:rsidP="009F5844">
            <w:pPr>
              <w:jc w:val="center"/>
              <w:rPr>
                <w:b/>
                <w:bCs/>
                <w:lang w:val="pt-BR"/>
              </w:rPr>
            </w:pPr>
            <w:r w:rsidRPr="00CF6B9C">
              <w:rPr>
                <w:b/>
                <w:bCs/>
                <w:lang w:val="pt-BR"/>
              </w:rPr>
              <w:t>Nguyễn Thị Huyền Nga</w:t>
            </w:r>
          </w:p>
          <w:p w:rsidR="009F5844" w:rsidRPr="00CF6B9C" w:rsidRDefault="009F5844" w:rsidP="009F5844">
            <w:pPr>
              <w:jc w:val="center"/>
              <w:rPr>
                <w:b/>
                <w:bCs/>
                <w:lang w:val="pt-BR"/>
              </w:rPr>
            </w:pPr>
          </w:p>
        </w:tc>
        <w:tc>
          <w:tcPr>
            <w:tcW w:w="5494" w:type="dxa"/>
            <w:shd w:val="clear" w:color="auto" w:fill="auto"/>
          </w:tcPr>
          <w:p w:rsidR="009F5844" w:rsidRPr="00CF6B9C" w:rsidRDefault="009F5844" w:rsidP="009F5844">
            <w:pPr>
              <w:rPr>
                <w:lang w:val="pt-BR"/>
              </w:rPr>
            </w:pPr>
          </w:p>
          <w:p w:rsidR="009F5844" w:rsidRPr="00CF6B9C" w:rsidRDefault="009F5844" w:rsidP="009F5844">
            <w:pPr>
              <w:rPr>
                <w:lang w:val="pt-BR"/>
              </w:rPr>
            </w:pPr>
            <w:r w:rsidRPr="00CF6B9C">
              <w:rPr>
                <w:lang w:val="pt-BR"/>
              </w:rPr>
              <w:t>Tp. Hồ Chí Minh, ngày.....tháng ....năm.....</w:t>
            </w:r>
          </w:p>
          <w:p w:rsidR="009F5844" w:rsidRPr="00CF6B9C" w:rsidRDefault="009F5844" w:rsidP="009F5844">
            <w:pPr>
              <w:jc w:val="center"/>
              <w:rPr>
                <w:lang w:val="pt-BR"/>
              </w:rPr>
            </w:pPr>
            <w:r w:rsidRPr="00CF6B9C">
              <w:rPr>
                <w:lang w:val="pt-BR"/>
              </w:rPr>
              <w:t xml:space="preserve">          </w:t>
            </w:r>
            <w:r w:rsidRPr="00CF6B9C">
              <w:rPr>
                <w:b/>
                <w:lang w:val="pt-BR"/>
              </w:rPr>
              <w:t>Giảng viên</w:t>
            </w: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rPr>
                <w:lang w:val="pt-BR"/>
              </w:rPr>
            </w:pPr>
          </w:p>
        </w:tc>
      </w:tr>
    </w:tbl>
    <w:p w:rsidR="009F5844" w:rsidRPr="00CF6B9C" w:rsidRDefault="009F5844" w:rsidP="009F5844">
      <w:pPr>
        <w:rPr>
          <w:lang w:val="pt-BR"/>
        </w:rPr>
      </w:pPr>
      <w:r w:rsidRPr="00CF6B9C">
        <w:rPr>
          <w:lang w:val="pt-BR"/>
        </w:rPr>
        <w:br w:type="page"/>
      </w:r>
      <w:r w:rsidRPr="00CF6B9C">
        <w:rPr>
          <w:lang w:val="pt-BR"/>
        </w:rPr>
        <w:lastRenderedPageBreak/>
        <w:t xml:space="preserve">                                   </w:t>
      </w:r>
    </w:p>
    <w:tbl>
      <w:tblPr>
        <w:tblW w:w="9389" w:type="dxa"/>
        <w:tblLook w:val="01E0" w:firstRow="1" w:lastRow="1" w:firstColumn="1" w:lastColumn="1" w:noHBand="0" w:noVBand="0"/>
      </w:tblPr>
      <w:tblGrid>
        <w:gridCol w:w="3618"/>
        <w:gridCol w:w="5771"/>
      </w:tblGrid>
      <w:tr w:rsidR="004F36C0" w:rsidRPr="00CF6B9C" w:rsidTr="004F36C0">
        <w:tc>
          <w:tcPr>
            <w:tcW w:w="3618" w:type="dxa"/>
            <w:shd w:val="clear" w:color="auto" w:fill="auto"/>
          </w:tcPr>
          <w:p w:rsidR="004F36C0" w:rsidRPr="00CF6B9C" w:rsidRDefault="004F36C0" w:rsidP="001F4283">
            <w:pPr>
              <w:rPr>
                <w:lang w:val="pt-BR"/>
              </w:rPr>
            </w:pPr>
            <w:r w:rsidRPr="00CF6B9C">
              <w:rPr>
                <w:lang w:val="pt-BR"/>
              </w:rPr>
              <w:br w:type="page"/>
              <w:t>Giáo án số:</w:t>
            </w:r>
            <w:r>
              <w:rPr>
                <w:lang w:val="vi-VN"/>
              </w:rPr>
              <w:t>21</w:t>
            </w:r>
            <w:r w:rsidRPr="00CF6B9C">
              <w:rPr>
                <w:lang w:val="pt-BR"/>
              </w:rPr>
              <w:t>.</w:t>
            </w:r>
          </w:p>
        </w:tc>
        <w:tc>
          <w:tcPr>
            <w:tcW w:w="5771" w:type="dxa"/>
          </w:tcPr>
          <w:p w:rsidR="004F36C0" w:rsidRPr="001F40FC" w:rsidRDefault="004F36C0" w:rsidP="00EF1F71">
            <w:pPr>
              <w:rPr>
                <w:lang w:val="vi-VN"/>
              </w:rPr>
            </w:pPr>
            <w:r w:rsidRPr="00CF6B9C">
              <w:t>Thời gian thực hiện:</w:t>
            </w:r>
            <w:r>
              <w:rPr>
                <w:lang w:val="vi-VN"/>
              </w:rPr>
              <w:t>2 tiết</w:t>
            </w:r>
          </w:p>
          <w:p w:rsidR="004F36C0" w:rsidRDefault="004F36C0" w:rsidP="00EF1F71">
            <w:pPr>
              <w:rPr>
                <w:lang w:val="vi-VN"/>
              </w:rPr>
            </w:pPr>
            <w:r w:rsidRPr="00CF6B9C">
              <w:t>Tên chương</w:t>
            </w:r>
            <w:r>
              <w:rPr>
                <w:lang w:val="vi-VN"/>
              </w:rPr>
              <w:t xml:space="preserve">: </w:t>
            </w:r>
            <w:r>
              <w:rPr>
                <w:b/>
                <w:bCs/>
                <w:lang w:val="vi-VN"/>
              </w:rPr>
              <w:t xml:space="preserve"> Sắt và một số kim loại quan trọng</w:t>
            </w:r>
            <w:r w:rsidRPr="00CF6B9C">
              <w:t xml:space="preserve"> </w:t>
            </w:r>
          </w:p>
          <w:p w:rsidR="004F36C0" w:rsidRPr="00CF6B9C" w:rsidRDefault="004F36C0" w:rsidP="00EF1F71">
            <w:r w:rsidRPr="00CF6B9C">
              <w:t xml:space="preserve">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bCs/>
        </w:rPr>
        <w:t>CROM VÀ HỢP CHẤT CỦA CROM</w:t>
      </w:r>
    </w:p>
    <w:p w:rsidR="008E042B" w:rsidRPr="00CF6B9C" w:rsidRDefault="009F5844" w:rsidP="00CF781E">
      <w:pPr>
        <w:jc w:val="both"/>
        <w:outlineLvl w:val="0"/>
        <w:rPr>
          <w:b/>
          <w:u w:val="single"/>
          <w:lang w:val="it-IT"/>
        </w:rPr>
      </w:pPr>
      <w:r w:rsidRPr="00CF6B9C">
        <w:rPr>
          <w:b/>
          <w:u w:val="single"/>
          <w:lang w:val="it-IT"/>
        </w:rPr>
        <w:t xml:space="preserve">Mục tiêu của bài: </w:t>
      </w:r>
    </w:p>
    <w:p w:rsidR="009F5844" w:rsidRPr="00CF6B9C" w:rsidRDefault="009F5844" w:rsidP="009F5844">
      <w:pPr>
        <w:jc w:val="both"/>
        <w:outlineLvl w:val="0"/>
        <w:rPr>
          <w:lang w:val="it-IT"/>
        </w:rPr>
      </w:pPr>
      <w:r w:rsidRPr="00CF6B9C">
        <w:rPr>
          <w:lang w:val="it-IT"/>
        </w:rPr>
        <w:t>Sau khi học xong bài này người học có khả năng:</w:t>
      </w:r>
    </w:p>
    <w:p w:rsidR="00CF781E" w:rsidRDefault="009F5844" w:rsidP="009F5844">
      <w:pPr>
        <w:jc w:val="both"/>
        <w:outlineLvl w:val="0"/>
        <w:rPr>
          <w:lang w:val="vi-VN"/>
        </w:rPr>
      </w:pPr>
      <w:r w:rsidRPr="00CF6B9C">
        <w:rPr>
          <w:b/>
          <w:bCs/>
        </w:rPr>
        <w:t xml:space="preserve">1. </w:t>
      </w:r>
      <w:r w:rsidRPr="00CF6B9C">
        <w:rPr>
          <w:b/>
          <w:bCs/>
          <w:u w:val="single"/>
        </w:rPr>
        <w:t>Kiến thức</w:t>
      </w:r>
      <w:r w:rsidRPr="00CF6B9C">
        <w:rPr>
          <w:b/>
          <w:bCs/>
        </w:rPr>
        <w:t xml:space="preserve">: </w:t>
      </w:r>
      <w:r w:rsidRPr="00CF6B9C">
        <w:t>HS biết:</w:t>
      </w:r>
    </w:p>
    <w:p w:rsidR="009F5844" w:rsidRPr="00CF6B9C" w:rsidRDefault="00CF781E" w:rsidP="009F5844">
      <w:pPr>
        <w:jc w:val="both"/>
        <w:outlineLvl w:val="0"/>
      </w:pPr>
      <w:r w:rsidRPr="00CF6B9C">
        <w:t xml:space="preserve">- </w:t>
      </w:r>
      <w:r>
        <w:rPr>
          <w:szCs w:val="22"/>
          <w:lang w:val="vi-VN"/>
        </w:rPr>
        <w:t>Nêu</w:t>
      </w:r>
      <w:r w:rsidRPr="00CB6D3A">
        <w:rPr>
          <w:szCs w:val="22"/>
          <w:lang w:val="it-IT"/>
        </w:rPr>
        <w:t xml:space="preserve"> được</w:t>
      </w:r>
      <w:r w:rsidR="009F5844" w:rsidRPr="00CF6B9C">
        <w:t xml:space="preserve"> Vị trí, cấu tạo nguyên tử, tính chất của crom.</w:t>
      </w:r>
    </w:p>
    <w:p w:rsidR="009F5844" w:rsidRPr="00CF6B9C" w:rsidRDefault="00CF781E" w:rsidP="009F5844">
      <w:pPr>
        <w:jc w:val="both"/>
        <w:outlineLvl w:val="0"/>
      </w:pPr>
      <w:r w:rsidRPr="00CF6B9C">
        <w:t>-</w:t>
      </w:r>
      <w:r>
        <w:rPr>
          <w:lang w:val="vi-VN"/>
        </w:rPr>
        <w:t xml:space="preserve"> </w:t>
      </w:r>
      <w:r>
        <w:rPr>
          <w:szCs w:val="22"/>
          <w:lang w:val="vi-VN"/>
        </w:rPr>
        <w:t xml:space="preserve">Giải thích được </w:t>
      </w:r>
      <w:r w:rsidRPr="00CF6B9C">
        <w:t>tính chất của crom</w:t>
      </w:r>
      <w:r>
        <w:rPr>
          <w:lang w:val="vi-VN"/>
        </w:rPr>
        <w:t xml:space="preserve">, </w:t>
      </w:r>
      <w:r w:rsidR="009F5844" w:rsidRPr="00CF6B9C">
        <w:t>của các hợp chất của crom.</w:t>
      </w:r>
    </w:p>
    <w:p w:rsidR="00CF781E" w:rsidRDefault="009F5844" w:rsidP="009F5844">
      <w:pPr>
        <w:jc w:val="both"/>
        <w:outlineLvl w:val="0"/>
        <w:rPr>
          <w:b/>
          <w:bCs/>
          <w:lang w:val="vi-VN"/>
        </w:rPr>
      </w:pPr>
      <w:r w:rsidRPr="00CF6B9C">
        <w:rPr>
          <w:b/>
          <w:bCs/>
        </w:rPr>
        <w:t xml:space="preserve"> 2. </w:t>
      </w:r>
      <w:r w:rsidRPr="00CF6B9C">
        <w:rPr>
          <w:b/>
          <w:bCs/>
          <w:u w:val="single"/>
        </w:rPr>
        <w:t>Kĩ năng</w:t>
      </w:r>
      <w:r w:rsidRPr="00CF6B9C">
        <w:rPr>
          <w:b/>
          <w:bCs/>
        </w:rPr>
        <w:t>:</w:t>
      </w:r>
    </w:p>
    <w:p w:rsidR="009F5844" w:rsidRDefault="009F5844" w:rsidP="009F5844">
      <w:pPr>
        <w:jc w:val="both"/>
        <w:outlineLvl w:val="0"/>
        <w:rPr>
          <w:lang w:val="vi-VN"/>
        </w:rPr>
      </w:pPr>
      <w:r w:rsidRPr="00CF6B9C">
        <w:t xml:space="preserve"> Viết PTHH của các phản ứng biểu diễn tính chất hoá học của crom và hợp chất của crom.</w:t>
      </w:r>
    </w:p>
    <w:p w:rsidR="00CF781E" w:rsidRDefault="00CF781E" w:rsidP="00CF781E">
      <w:pPr>
        <w:pStyle w:val="NormalWeb"/>
        <w:shd w:val="clear" w:color="auto" w:fill="FFFFFF"/>
        <w:spacing w:before="0" w:beforeAutospacing="0" w:after="0" w:afterAutospacing="0"/>
        <w:textAlignment w:val="baseline"/>
        <w:rPr>
          <w:color w:val="000000"/>
          <w:lang w:val="vi-VN"/>
        </w:rPr>
      </w:pPr>
      <w:r>
        <w:rPr>
          <w:b/>
          <w:bCs/>
          <w:lang w:val="vi-VN"/>
        </w:rPr>
        <w:t xml:space="preserve">3. </w:t>
      </w:r>
      <w:r w:rsidRPr="00CF6B9C">
        <w:rPr>
          <w:b/>
          <w:bCs/>
        </w:rPr>
        <w:t>Thái độ</w:t>
      </w:r>
      <w:r w:rsidRPr="00C167C8">
        <w:rPr>
          <w:color w:val="000000"/>
        </w:rPr>
        <w:t xml:space="preserve"> </w:t>
      </w:r>
    </w:p>
    <w:p w:rsidR="00242273" w:rsidRPr="00C167C8" w:rsidRDefault="00242273" w:rsidP="00242273">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9F5844" w:rsidRPr="00CF6B9C" w:rsidRDefault="009F5844" w:rsidP="009F5844">
      <w:pPr>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 xml:space="preserve">  - Bảng tuần hoàn các nguyên tố hoá học. Máy chiếu</w:t>
      </w:r>
    </w:p>
    <w:p w:rsidR="009F5844" w:rsidRPr="00CF6B9C" w:rsidRDefault="009F5844" w:rsidP="009F5844">
      <w:pPr>
        <w:jc w:val="both"/>
        <w:outlineLvl w:val="0"/>
      </w:pPr>
      <w:r w:rsidRPr="00CF6B9C">
        <w:t xml:space="preserve">  - Dụng cụ, hoá chất: Chén sứ, giá thí nghiệm, kẹp ống nghiệm, đèn cồn.</w:t>
      </w:r>
    </w:p>
    <w:p w:rsidR="009F5844" w:rsidRPr="00CF6B9C" w:rsidRDefault="009F5844" w:rsidP="009F5844">
      <w:r w:rsidRPr="00CF6B9C">
        <w:t xml:space="preserve">  - Tinh thể K</w:t>
      </w:r>
      <w:r w:rsidRPr="00CF6B9C">
        <w:rPr>
          <w:vertAlign w:val="subscript"/>
        </w:rPr>
        <w:t>2</w:t>
      </w:r>
      <w:r w:rsidRPr="00CF6B9C">
        <w:t>Cr</w:t>
      </w:r>
      <w:r w:rsidRPr="00CF6B9C">
        <w:rPr>
          <w:vertAlign w:val="subscript"/>
        </w:rPr>
        <w:t>2</w:t>
      </w:r>
      <w:r w:rsidRPr="00CF6B9C">
        <w:t>O</w:t>
      </w:r>
      <w:r w:rsidRPr="00CF6B9C">
        <w:rPr>
          <w:vertAlign w:val="subscript"/>
        </w:rPr>
        <w:t>7</w:t>
      </w:r>
      <w:r w:rsidRPr="00CF6B9C">
        <w:t>, dung dịch CrCl</w:t>
      </w:r>
      <w:r w:rsidRPr="00CF6B9C">
        <w:rPr>
          <w:vertAlign w:val="subscript"/>
        </w:rPr>
        <w:t>3</w:t>
      </w:r>
      <w:r w:rsidRPr="00CF6B9C">
        <w:t>, dung dịch HCl, dung dịch NaOH, tinh thể (NH</w:t>
      </w:r>
      <w:r w:rsidRPr="00CF6B9C">
        <w:rPr>
          <w:vertAlign w:val="subscript"/>
        </w:rPr>
        <w:t>4</w:t>
      </w:r>
      <w:r w:rsidRPr="00CF6B9C">
        <w:t>)</w:t>
      </w:r>
      <w:r w:rsidRPr="00CF6B9C">
        <w:rPr>
          <w:vertAlign w:val="subscript"/>
        </w:rPr>
        <w:t>2</w:t>
      </w:r>
      <w:r w:rsidRPr="00CF6B9C">
        <w:t>Cr</w:t>
      </w:r>
      <w:r w:rsidRPr="00CF6B9C">
        <w:rPr>
          <w:vertAlign w:val="subscript"/>
        </w:rPr>
        <w:t>2</w:t>
      </w:r>
      <w:r w:rsidRPr="00CF6B9C">
        <w:t>O</w:t>
      </w:r>
      <w:r w:rsidRPr="00CF6B9C">
        <w:rPr>
          <w:vertAlign w:val="subscript"/>
        </w:rPr>
        <w:t>7</w:t>
      </w:r>
      <w:r w:rsidRPr="00CF6B9C">
        <w:t xml:space="preserve">  </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63"/>
        <w:gridCol w:w="371"/>
        <w:gridCol w:w="939"/>
        <w:gridCol w:w="364"/>
        <w:gridCol w:w="2280"/>
        <w:gridCol w:w="1984"/>
        <w:gridCol w:w="67"/>
        <w:gridCol w:w="784"/>
        <w:gridCol w:w="15"/>
      </w:tblGrid>
      <w:tr w:rsidR="009F5844" w:rsidRPr="00CF6B9C" w:rsidTr="00864996">
        <w:trPr>
          <w:gridAfter w:val="1"/>
          <w:wAfter w:w="15" w:type="dxa"/>
        </w:trPr>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4537"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864996">
        <w:trPr>
          <w:gridAfter w:val="1"/>
          <w:wAfter w:w="15"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4537" w:type="dxa"/>
            <w:gridSpan w:val="4"/>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864996">
        <w:trPr>
          <w:gridAfter w:val="1"/>
          <w:wAfter w:w="15"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4537" w:type="dxa"/>
            <w:gridSpan w:val="4"/>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de-DE"/>
              </w:rPr>
            </w:pPr>
            <w:r>
              <w:rPr>
                <w:lang w:val="de-DE"/>
              </w:rPr>
              <w:t>5‘</w:t>
            </w:r>
          </w:p>
        </w:tc>
      </w:tr>
      <w:tr w:rsidR="009F5844" w:rsidRPr="00CF6B9C" w:rsidTr="00864996">
        <w:trPr>
          <w:gridAfter w:val="1"/>
          <w:wAfter w:w="15"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4537" w:type="dxa"/>
            <w:gridSpan w:val="4"/>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nb-NO"/>
              </w:rPr>
            </w:pPr>
            <w:r w:rsidRPr="00CF6B9C">
              <w:rPr>
                <w:b/>
                <w:bCs/>
                <w:u w:val="single"/>
                <w:lang w:val="nb-NO"/>
              </w:rPr>
              <w:t>Giảng bài mới</w:t>
            </w:r>
          </w:p>
          <w:p w:rsidR="00CF781E" w:rsidRPr="00A269CA" w:rsidRDefault="00CF781E" w:rsidP="00CF781E">
            <w:pPr>
              <w:pStyle w:val="NoSpacing"/>
              <w:ind w:left="-79"/>
              <w:rPr>
                <w:sz w:val="24"/>
                <w:szCs w:val="24"/>
                <w:lang w:val="vi-VN"/>
              </w:rPr>
            </w:pPr>
            <w:r w:rsidRPr="00CF6B9C">
              <w:rPr>
                <w:bCs/>
              </w:rPr>
              <w:t>I</w:t>
            </w:r>
            <w:r w:rsidRPr="0021656F">
              <w:rPr>
                <w:bCs/>
                <w:sz w:val="24"/>
                <w:szCs w:val="24"/>
              </w:rPr>
              <w:t xml:space="preserve"> . </w:t>
            </w:r>
            <w:r w:rsidRPr="0021656F">
              <w:rPr>
                <w:bCs/>
                <w:sz w:val="24"/>
                <w:szCs w:val="24"/>
                <w:lang w:val="vi-VN"/>
              </w:rPr>
              <w:t>Vị trí cấu tạo</w:t>
            </w:r>
          </w:p>
          <w:p w:rsidR="00CF781E" w:rsidRDefault="00CF781E" w:rsidP="00CF781E">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CF781E" w:rsidRPr="00DB0BF9" w:rsidRDefault="00CF781E" w:rsidP="00CF781E">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rsidR="009F5844" w:rsidRPr="00CF6B9C" w:rsidRDefault="009F5844" w:rsidP="009F5844">
            <w:pPr>
              <w:pStyle w:val="NoSpacing"/>
              <w:ind w:left="-73"/>
              <w:rPr>
                <w:sz w:val="24"/>
                <w:szCs w:val="24"/>
              </w:rPr>
            </w:pPr>
            <w:r w:rsidRPr="00CF6B9C">
              <w:rPr>
                <w:b/>
                <w:bCs/>
                <w:sz w:val="24"/>
                <w:szCs w:val="24"/>
              </w:rPr>
              <w:t>1. Tác dụng với phi kim</w:t>
            </w:r>
            <w:r w:rsidRPr="00CF6B9C">
              <w:rPr>
                <w:sz w:val="24"/>
                <w:szCs w:val="24"/>
              </w:rPr>
              <w:t xml:space="preserve"> </w:t>
            </w:r>
          </w:p>
          <w:p w:rsidR="009F5844" w:rsidRPr="00CF6B9C" w:rsidRDefault="009F5844" w:rsidP="009F5844">
            <w:pPr>
              <w:pStyle w:val="NoSpacing"/>
              <w:ind w:left="-73"/>
              <w:jc w:val="center"/>
              <w:rPr>
                <w:sz w:val="24"/>
                <w:szCs w:val="24"/>
              </w:rPr>
            </w:pPr>
            <w:r w:rsidRPr="00CF6B9C">
              <w:rPr>
                <w:sz w:val="24"/>
                <w:szCs w:val="24"/>
              </w:rPr>
              <w:object w:dxaOrig="2084" w:dyaOrig="436">
                <v:shape id="_x0000_i1063" type="#_x0000_t75" style="width:104.25pt;height:22.5pt" o:ole="">
                  <v:imagedata r:id="rId85" o:title=""/>
                </v:shape>
                <o:OLEObject Type="Embed" ProgID="Unknown" ShapeID="_x0000_i1063" DrawAspect="Content" ObjectID="_1581850648" r:id="rId86"/>
              </w:object>
            </w:r>
          </w:p>
          <w:p w:rsidR="009F5844" w:rsidRPr="00CF6B9C" w:rsidRDefault="009F5844" w:rsidP="009F5844">
            <w:pPr>
              <w:pStyle w:val="NoSpacing"/>
              <w:ind w:left="-73"/>
              <w:jc w:val="center"/>
              <w:rPr>
                <w:sz w:val="24"/>
                <w:szCs w:val="24"/>
              </w:rPr>
            </w:pPr>
            <w:r w:rsidRPr="00CF6B9C">
              <w:rPr>
                <w:sz w:val="24"/>
                <w:szCs w:val="24"/>
              </w:rPr>
              <w:object w:dxaOrig="2068" w:dyaOrig="436">
                <v:shape id="_x0000_i1064" type="#_x0000_t75" style="width:104.25pt;height:22.5pt" o:ole="">
                  <v:imagedata r:id="rId87" o:title=""/>
                </v:shape>
                <o:OLEObject Type="Embed" ProgID="Unknown" ShapeID="_x0000_i1064" DrawAspect="Content" ObjectID="_1581850649" r:id="rId88"/>
              </w:object>
            </w:r>
          </w:p>
          <w:p w:rsidR="009F5844" w:rsidRPr="00CF6B9C" w:rsidRDefault="009F5844" w:rsidP="009F5844">
            <w:pPr>
              <w:pStyle w:val="NoSpacing"/>
              <w:ind w:left="-73"/>
              <w:jc w:val="center"/>
              <w:rPr>
                <w:sz w:val="24"/>
                <w:szCs w:val="24"/>
              </w:rPr>
            </w:pPr>
            <w:r w:rsidRPr="00CF6B9C">
              <w:rPr>
                <w:sz w:val="24"/>
                <w:szCs w:val="24"/>
              </w:rPr>
              <w:object w:dxaOrig="1812" w:dyaOrig="436">
                <v:shape id="_x0000_i1065" type="#_x0000_t75" style="width:90.75pt;height:22.5pt" o:ole="">
                  <v:imagedata r:id="rId89" o:title=""/>
                </v:shape>
                <o:OLEObject Type="Embed" ProgID="Unknown" ShapeID="_x0000_i1065" DrawAspect="Content" ObjectID="_1581850650" r:id="rId90"/>
              </w:object>
            </w:r>
          </w:p>
          <w:p w:rsidR="009F5844" w:rsidRPr="00CF6B9C" w:rsidRDefault="009F5844" w:rsidP="009F5844">
            <w:pPr>
              <w:ind w:left="-73"/>
              <w:outlineLvl w:val="0"/>
              <w:rPr>
                <w:b/>
                <w:bCs/>
              </w:rPr>
            </w:pPr>
            <w:r w:rsidRPr="00CF6B9C">
              <w:rPr>
                <w:b/>
                <w:bCs/>
              </w:rPr>
              <w:t>2. Tác dụng với nước</w:t>
            </w:r>
          </w:p>
          <w:p w:rsidR="009F5844" w:rsidRPr="00CF6B9C" w:rsidRDefault="009F5844" w:rsidP="009F5844">
            <w:pPr>
              <w:ind w:left="-73"/>
              <w:outlineLvl w:val="0"/>
            </w:pPr>
            <w:r w:rsidRPr="00CF6B9C">
              <w:t xml:space="preserve">Cr bền với nước và không khí do có lớp màng oxit rất mỏng, bền bảo vệ </w:t>
            </w:r>
            <w:r w:rsidRPr="00CF6B9C">
              <w:sym w:font="Wingdings" w:char="F0F0"/>
            </w:r>
            <w:r w:rsidRPr="00CF6B9C">
              <w:t xml:space="preserve"> mạ crom lên sắt để bảo vệ sắt và dùng Cr để chế tạo thép không gỉ.</w:t>
            </w:r>
          </w:p>
          <w:p w:rsidR="009F5844" w:rsidRPr="00CF6B9C" w:rsidRDefault="009F5844" w:rsidP="009F5844">
            <w:pPr>
              <w:ind w:left="-73"/>
              <w:outlineLvl w:val="0"/>
              <w:rPr>
                <w:b/>
                <w:bCs/>
              </w:rPr>
            </w:pPr>
            <w:r w:rsidRPr="00CF6B9C">
              <w:rPr>
                <w:b/>
                <w:bCs/>
              </w:rPr>
              <w:t>3. Tác dụng với axit</w:t>
            </w:r>
          </w:p>
          <w:p w:rsidR="009F5844" w:rsidRPr="00CF6B9C" w:rsidRDefault="009F5844" w:rsidP="009F5844">
            <w:pPr>
              <w:ind w:left="-73"/>
              <w:jc w:val="center"/>
              <w:outlineLvl w:val="0"/>
            </w:pPr>
            <w:r w:rsidRPr="00CF6B9C">
              <w:t>Cr + 2HCl → CrCl</w:t>
            </w:r>
            <w:r w:rsidRPr="00CF6B9C">
              <w:rPr>
                <w:vertAlign w:val="subscript"/>
              </w:rPr>
              <w:t>2</w:t>
            </w:r>
            <w:r w:rsidRPr="00CF6B9C">
              <w:t xml:space="preserve"> + H</w:t>
            </w:r>
            <w:r w:rsidRPr="00CF6B9C">
              <w:rPr>
                <w:vertAlign w:val="subscript"/>
              </w:rPr>
              <w:t>2</w:t>
            </w:r>
            <w:r w:rsidRPr="00CF6B9C">
              <w:sym w:font="Symbol" w:char="F0AD"/>
            </w:r>
          </w:p>
          <w:p w:rsidR="009F5844" w:rsidRPr="00CF6B9C" w:rsidRDefault="009F5844" w:rsidP="009F5844">
            <w:pPr>
              <w:ind w:left="-73"/>
              <w:jc w:val="center"/>
              <w:outlineLvl w:val="0"/>
            </w:pPr>
            <w:r w:rsidRPr="00CF6B9C">
              <w:t>Cr + H</w:t>
            </w:r>
            <w:r w:rsidRPr="00CF6B9C">
              <w:rPr>
                <w:vertAlign w:val="subscript"/>
              </w:rPr>
              <w:t>2</w:t>
            </w:r>
            <w:r w:rsidRPr="00CF6B9C">
              <w:t>SO</w:t>
            </w:r>
            <w:r w:rsidRPr="00CF6B9C">
              <w:rPr>
                <w:vertAlign w:val="subscript"/>
              </w:rPr>
              <w:t>4</w:t>
            </w:r>
            <w:r w:rsidRPr="00CF6B9C">
              <w:t xml:space="preserve"> → CrSO</w:t>
            </w:r>
            <w:r w:rsidRPr="00CF6B9C">
              <w:rPr>
                <w:vertAlign w:val="subscript"/>
              </w:rPr>
              <w:t>4</w:t>
            </w:r>
            <w:r w:rsidRPr="00CF6B9C">
              <w:t xml:space="preserve"> + H</w:t>
            </w:r>
            <w:r w:rsidRPr="00CF6B9C">
              <w:rPr>
                <w:vertAlign w:val="subscript"/>
              </w:rPr>
              <w:t>2</w:t>
            </w:r>
            <w:r w:rsidRPr="00CF6B9C">
              <w:sym w:font="Symbol" w:char="F0AD"/>
            </w:r>
          </w:p>
          <w:p w:rsidR="00CF781E" w:rsidRDefault="009F5844" w:rsidP="00CF781E">
            <w:pPr>
              <w:ind w:left="-73"/>
              <w:outlineLvl w:val="0"/>
              <w:rPr>
                <w:lang w:val="vi-VN"/>
              </w:rPr>
            </w:pPr>
            <w:r w:rsidRPr="00CF6B9C">
              <w:rPr>
                <w:b/>
                <w:bCs/>
              </w:rPr>
              <w:t>-</w:t>
            </w:r>
            <w:r w:rsidRPr="00CF6B9C">
              <w:t xml:space="preserve"> Cr không tác dụng với dung dịch HNO</w:t>
            </w:r>
            <w:r w:rsidRPr="00CF6B9C">
              <w:rPr>
                <w:vertAlign w:val="subscript"/>
              </w:rPr>
              <w:t>3</w:t>
            </w:r>
            <w:r w:rsidRPr="00CF6B9C">
              <w:t xml:space="preserve"> hoặc H</w:t>
            </w:r>
            <w:r w:rsidRPr="00CF6B9C">
              <w:rPr>
                <w:vertAlign w:val="subscript"/>
              </w:rPr>
              <w:t>2</w:t>
            </w:r>
            <w:r w:rsidRPr="00CF6B9C">
              <w:t>SO</w:t>
            </w:r>
            <w:r w:rsidRPr="00CF6B9C">
              <w:rPr>
                <w:vertAlign w:val="subscript"/>
              </w:rPr>
              <w:t>4</w:t>
            </w:r>
            <w:r w:rsidRPr="00CF6B9C">
              <w:t xml:space="preserve"> đặc, nguội.</w:t>
            </w:r>
          </w:p>
          <w:p w:rsidR="009F5844" w:rsidRPr="004F36C0" w:rsidRDefault="009F5844" w:rsidP="00CF781E">
            <w:pPr>
              <w:ind w:left="-73"/>
              <w:outlineLvl w:val="0"/>
              <w:rPr>
                <w:lang w:val="vi-VN"/>
              </w:rPr>
            </w:pPr>
            <w:r w:rsidRPr="00CF6B9C">
              <w:rPr>
                <w:b/>
                <w:bCs/>
              </w:rPr>
              <w:t xml:space="preserve">IV. </w:t>
            </w:r>
            <w:r w:rsidR="004F36C0">
              <w:rPr>
                <w:b/>
                <w:bCs/>
                <w:u w:val="single"/>
                <w:lang w:val="vi-VN"/>
              </w:rPr>
              <w:t>Hợp chất của Crom</w:t>
            </w:r>
          </w:p>
          <w:p w:rsidR="009F5844" w:rsidRPr="00CF6B9C" w:rsidRDefault="009F5844" w:rsidP="009F5844">
            <w:pPr>
              <w:ind w:left="-73"/>
              <w:outlineLvl w:val="0"/>
              <w:rPr>
                <w:b/>
                <w:bCs/>
              </w:rPr>
            </w:pPr>
            <w:r w:rsidRPr="00CF6B9C">
              <w:rPr>
                <w:b/>
                <w:bCs/>
              </w:rPr>
              <w:t xml:space="preserve">1. </w:t>
            </w:r>
            <w:r w:rsidRPr="00CF6B9C">
              <w:rPr>
                <w:b/>
                <w:bCs/>
                <w:u w:val="single"/>
              </w:rPr>
              <w:t>Hợp chất crom (III)</w:t>
            </w:r>
          </w:p>
          <w:p w:rsidR="009F5844" w:rsidRPr="00CF6B9C" w:rsidRDefault="009F5844" w:rsidP="009F5844">
            <w:pPr>
              <w:ind w:left="-73"/>
              <w:outlineLvl w:val="0"/>
              <w:rPr>
                <w:b/>
                <w:bCs/>
                <w:i/>
                <w:iCs/>
                <w:vertAlign w:val="subscript"/>
              </w:rPr>
            </w:pPr>
            <w:r w:rsidRPr="00CF6B9C">
              <w:rPr>
                <w:b/>
                <w:bCs/>
                <w:i/>
                <w:iCs/>
              </w:rPr>
              <w:t>a) Crom (III) oxit – Cr</w:t>
            </w:r>
            <w:r w:rsidRPr="00CF6B9C">
              <w:rPr>
                <w:b/>
                <w:bCs/>
                <w:i/>
                <w:iCs/>
                <w:vertAlign w:val="subscript"/>
              </w:rPr>
              <w:t>2</w:t>
            </w:r>
            <w:r w:rsidRPr="00CF6B9C">
              <w:rPr>
                <w:b/>
                <w:bCs/>
                <w:i/>
                <w:iCs/>
              </w:rPr>
              <w:t>O</w:t>
            </w:r>
            <w:r w:rsidRPr="00CF6B9C">
              <w:rPr>
                <w:b/>
                <w:bCs/>
                <w:i/>
                <w:iCs/>
                <w:vertAlign w:val="subscript"/>
              </w:rPr>
              <w:t>3</w:t>
            </w:r>
          </w:p>
          <w:p w:rsidR="009F5844" w:rsidRPr="00CF6B9C" w:rsidRDefault="009F5844" w:rsidP="009F5844">
            <w:pPr>
              <w:ind w:left="-73"/>
              <w:outlineLvl w:val="0"/>
            </w:pPr>
            <w:r w:rsidRPr="00CF6B9C">
              <w:t>- Cr</w:t>
            </w:r>
            <w:r w:rsidRPr="00CF6B9C">
              <w:rPr>
                <w:vertAlign w:val="subscript"/>
              </w:rPr>
              <w:t>2</w:t>
            </w:r>
            <w:r w:rsidRPr="00CF6B9C">
              <w:t>O</w:t>
            </w:r>
            <w:r w:rsidRPr="00CF6B9C">
              <w:rPr>
                <w:vertAlign w:val="subscript"/>
              </w:rPr>
              <w:t>3</w:t>
            </w:r>
            <w:r w:rsidRPr="00CF6B9C">
              <w:t xml:space="preserve"> là chất rắn, màu lục thẩm, không tan trong nước.</w:t>
            </w:r>
          </w:p>
          <w:p w:rsidR="009F5844" w:rsidRPr="00CF6B9C" w:rsidRDefault="009F5844" w:rsidP="009F5844">
            <w:pPr>
              <w:ind w:left="-73"/>
              <w:outlineLvl w:val="0"/>
              <w:rPr>
                <w:lang w:val="pt-BR"/>
              </w:rPr>
            </w:pPr>
            <w:r w:rsidRPr="00CF6B9C">
              <w:lastRenderedPageBreak/>
              <w:t>-</w:t>
            </w:r>
            <w:r w:rsidRPr="00CF6B9C">
              <w:rPr>
                <w:lang w:val="pt-BR"/>
              </w:rPr>
              <w:t xml:space="preserve"> Cr</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là oxit lưỡng tính</w:t>
            </w:r>
          </w:p>
          <w:p w:rsidR="009F5844" w:rsidRPr="00CF6B9C" w:rsidRDefault="009F5844" w:rsidP="009F5844">
            <w:pPr>
              <w:ind w:left="-73"/>
              <w:jc w:val="center"/>
              <w:outlineLvl w:val="0"/>
              <w:rPr>
                <w:lang w:val="pt-BR"/>
              </w:rPr>
            </w:pPr>
            <w:r w:rsidRPr="00CF6B9C">
              <w:rPr>
                <w:lang w:val="pt-BR"/>
              </w:rPr>
              <w:t>Cr</w:t>
            </w:r>
            <w:r w:rsidRPr="00CF6B9C">
              <w:rPr>
                <w:vertAlign w:val="subscript"/>
                <w:lang w:val="pt-BR"/>
              </w:rPr>
              <w:t>2</w:t>
            </w:r>
            <w:r w:rsidRPr="00CF6B9C">
              <w:rPr>
                <w:lang w:val="pt-BR"/>
              </w:rPr>
              <w:t>O</w:t>
            </w:r>
            <w:r w:rsidRPr="00CF6B9C">
              <w:rPr>
                <w:vertAlign w:val="subscript"/>
                <w:lang w:val="pt-BR"/>
              </w:rPr>
              <w:t>3</w:t>
            </w:r>
            <w:r w:rsidRPr="00CF6B9C">
              <w:rPr>
                <w:lang w:val="pt-BR"/>
              </w:rPr>
              <w:t xml:space="preserve"> + 2NaOH (đặc) → 2NaCrO</w:t>
            </w:r>
            <w:r w:rsidRPr="00CF6B9C">
              <w:rPr>
                <w:vertAlign w:val="subscript"/>
                <w:lang w:val="pt-BR"/>
              </w:rPr>
              <w:t>2</w:t>
            </w:r>
            <w:r w:rsidRPr="00CF6B9C">
              <w:rPr>
                <w:lang w:val="pt-BR"/>
              </w:rPr>
              <w:t xml:space="preserve"> + H</w:t>
            </w:r>
            <w:r w:rsidRPr="00CF6B9C">
              <w:rPr>
                <w:vertAlign w:val="subscript"/>
                <w:lang w:val="pt-BR"/>
              </w:rPr>
              <w:t>2</w:t>
            </w:r>
            <w:r w:rsidRPr="00CF6B9C">
              <w:rPr>
                <w:lang w:val="pt-BR"/>
              </w:rPr>
              <w:t>O</w:t>
            </w:r>
          </w:p>
          <w:p w:rsidR="009F5844" w:rsidRPr="00CF6B9C" w:rsidRDefault="009F5844" w:rsidP="009F5844">
            <w:pPr>
              <w:ind w:left="-73"/>
              <w:jc w:val="center"/>
              <w:outlineLvl w:val="0"/>
            </w:pPr>
            <w:r w:rsidRPr="00CF6B9C">
              <w:t>Cr</w:t>
            </w:r>
            <w:r w:rsidRPr="00CF6B9C">
              <w:rPr>
                <w:vertAlign w:val="subscript"/>
              </w:rPr>
              <w:t>2</w:t>
            </w:r>
            <w:r w:rsidRPr="00CF6B9C">
              <w:t>O</w:t>
            </w:r>
            <w:r w:rsidRPr="00CF6B9C">
              <w:rPr>
                <w:vertAlign w:val="subscript"/>
              </w:rPr>
              <w:t>3</w:t>
            </w:r>
            <w:r w:rsidRPr="00CF6B9C">
              <w:t xml:space="preserve"> + 6HCl → 2CrCl</w:t>
            </w:r>
            <w:r w:rsidRPr="00CF6B9C">
              <w:rPr>
                <w:vertAlign w:val="subscript"/>
              </w:rPr>
              <w:t>3</w:t>
            </w:r>
            <w:r w:rsidRPr="00CF6B9C">
              <w:t xml:space="preserve"> + 3H</w:t>
            </w:r>
            <w:r w:rsidRPr="00CF6B9C">
              <w:rPr>
                <w:vertAlign w:val="subscript"/>
              </w:rPr>
              <w:t>2</w:t>
            </w:r>
          </w:p>
          <w:p w:rsidR="009F5844" w:rsidRPr="00CF6B9C" w:rsidRDefault="009F5844" w:rsidP="009F5844">
            <w:pPr>
              <w:ind w:left="-73"/>
              <w:outlineLvl w:val="0"/>
              <w:rPr>
                <w:b/>
                <w:bCs/>
                <w:i/>
                <w:iCs/>
                <w:vertAlign w:val="subscript"/>
              </w:rPr>
            </w:pPr>
            <w:r w:rsidRPr="00CF6B9C">
              <w:rPr>
                <w:b/>
                <w:bCs/>
                <w:i/>
                <w:iCs/>
              </w:rPr>
              <w:t>b) Crom (III) hiđroxit – Cr(OH)</w:t>
            </w:r>
            <w:r w:rsidRPr="00CF6B9C">
              <w:rPr>
                <w:b/>
                <w:bCs/>
                <w:i/>
                <w:iCs/>
                <w:vertAlign w:val="subscript"/>
              </w:rPr>
              <w:t>3</w:t>
            </w:r>
          </w:p>
          <w:p w:rsidR="009F5844" w:rsidRPr="00CF6B9C" w:rsidRDefault="009F5844" w:rsidP="009F5844">
            <w:pPr>
              <w:ind w:left="-73"/>
              <w:outlineLvl w:val="0"/>
            </w:pPr>
            <w:r w:rsidRPr="00CF6B9C">
              <w:t>- Cr(OH)</w:t>
            </w:r>
            <w:r w:rsidRPr="00CF6B9C">
              <w:rPr>
                <w:vertAlign w:val="subscript"/>
              </w:rPr>
              <w:t>3</w:t>
            </w:r>
            <w:r w:rsidRPr="00CF6B9C">
              <w:t xml:space="preserve"> là chất rắn, màu lục xám, không tan trong nước.</w:t>
            </w:r>
          </w:p>
          <w:p w:rsidR="009F5844" w:rsidRPr="00CF6B9C" w:rsidRDefault="009F5844" w:rsidP="009F5844">
            <w:pPr>
              <w:ind w:left="-73"/>
              <w:outlineLvl w:val="0"/>
            </w:pPr>
            <w:r w:rsidRPr="00CF6B9C">
              <w:t>- Cr(OH)</w:t>
            </w:r>
            <w:r w:rsidRPr="00CF6B9C">
              <w:rPr>
                <w:vertAlign w:val="subscript"/>
              </w:rPr>
              <w:t>3</w:t>
            </w:r>
            <w:r w:rsidRPr="00CF6B9C">
              <w:t xml:space="preserve"> là một hiđroxit lưỡng tính</w:t>
            </w:r>
          </w:p>
          <w:p w:rsidR="009F5844" w:rsidRPr="00CF6B9C" w:rsidRDefault="009F5844" w:rsidP="009F5844">
            <w:pPr>
              <w:ind w:left="-73"/>
              <w:jc w:val="center"/>
              <w:outlineLvl w:val="0"/>
              <w:rPr>
                <w:lang w:val="pt-BR"/>
              </w:rPr>
            </w:pPr>
            <w:r w:rsidRPr="00CF6B9C">
              <w:rPr>
                <w:lang w:val="pt-BR"/>
              </w:rPr>
              <w:t>Cr(OH)</w:t>
            </w:r>
            <w:r w:rsidRPr="00CF6B9C">
              <w:rPr>
                <w:vertAlign w:val="subscript"/>
                <w:lang w:val="pt-BR"/>
              </w:rPr>
              <w:t>3</w:t>
            </w:r>
            <w:r w:rsidRPr="00CF6B9C">
              <w:rPr>
                <w:lang w:val="pt-BR"/>
              </w:rPr>
              <w:t xml:space="preserve"> + NaOH → NaCrO</w:t>
            </w:r>
            <w:r w:rsidRPr="00CF6B9C">
              <w:rPr>
                <w:vertAlign w:val="subscript"/>
                <w:lang w:val="pt-BR"/>
              </w:rPr>
              <w:t>2</w:t>
            </w:r>
            <w:r w:rsidRPr="00CF6B9C">
              <w:rPr>
                <w:lang w:val="pt-BR"/>
              </w:rPr>
              <w:t xml:space="preserve"> + 2H</w:t>
            </w:r>
            <w:r w:rsidRPr="00CF6B9C">
              <w:rPr>
                <w:vertAlign w:val="subscript"/>
                <w:lang w:val="pt-BR"/>
              </w:rPr>
              <w:t>2</w:t>
            </w:r>
            <w:r w:rsidRPr="00CF6B9C">
              <w:rPr>
                <w:lang w:val="pt-BR"/>
              </w:rPr>
              <w:t>O</w:t>
            </w:r>
          </w:p>
          <w:p w:rsidR="009F5844" w:rsidRPr="00CF6B9C" w:rsidRDefault="009F5844" w:rsidP="009F5844">
            <w:pPr>
              <w:ind w:left="-73"/>
              <w:jc w:val="center"/>
              <w:outlineLvl w:val="0"/>
              <w:rPr>
                <w:lang w:val="pt-BR"/>
              </w:rPr>
            </w:pPr>
            <w:r w:rsidRPr="00CF6B9C">
              <w:rPr>
                <w:lang w:val="pt-BR"/>
              </w:rPr>
              <w:t>Cr(OH)</w:t>
            </w:r>
            <w:r w:rsidRPr="00CF6B9C">
              <w:rPr>
                <w:vertAlign w:val="subscript"/>
                <w:lang w:val="pt-BR"/>
              </w:rPr>
              <w:t>3</w:t>
            </w:r>
            <w:r w:rsidRPr="00CF6B9C">
              <w:rPr>
                <w:lang w:val="pt-BR"/>
              </w:rPr>
              <w:t>+ 3HCl → CrCl</w:t>
            </w:r>
            <w:r w:rsidRPr="00CF6B9C">
              <w:rPr>
                <w:vertAlign w:val="subscript"/>
                <w:lang w:val="pt-BR"/>
              </w:rPr>
              <w:t>3</w:t>
            </w:r>
            <w:r w:rsidRPr="00CF6B9C">
              <w:rPr>
                <w:lang w:val="pt-BR"/>
              </w:rPr>
              <w:t xml:space="preserve"> + 3H</w:t>
            </w:r>
            <w:r w:rsidRPr="00CF6B9C">
              <w:rPr>
                <w:vertAlign w:val="subscript"/>
                <w:lang w:val="pt-BR"/>
              </w:rPr>
              <w:t>2</w:t>
            </w:r>
            <w:r w:rsidRPr="00CF6B9C">
              <w:rPr>
                <w:lang w:val="pt-BR"/>
              </w:rPr>
              <w:t>O</w:t>
            </w:r>
          </w:p>
          <w:p w:rsidR="009F5844" w:rsidRPr="00CF6B9C" w:rsidRDefault="009F5844" w:rsidP="009F5844">
            <w:pPr>
              <w:ind w:left="-73"/>
              <w:outlineLvl w:val="0"/>
              <w:rPr>
                <w:lang w:val="pt-BR"/>
              </w:rPr>
            </w:pPr>
            <w:r w:rsidRPr="00CF6B9C">
              <w:t>-</w:t>
            </w:r>
            <w:r w:rsidRPr="00CF6B9C">
              <w:rPr>
                <w:lang w:val="pt-BR"/>
              </w:rPr>
              <w:t xml:space="preserve"> Tính khử và tính oxi hoá: Do có số oxi hoá trung gian nên trong dung dịch vừa có tính oxi hoá (môi trường axit) vừa có tính khử (trong môi trường bazơ)  </w:t>
            </w:r>
          </w:p>
          <w:p w:rsidR="009F5844" w:rsidRPr="00CF6B9C" w:rsidRDefault="009F5844" w:rsidP="009F5844">
            <w:pPr>
              <w:ind w:left="-73"/>
              <w:jc w:val="center"/>
              <w:outlineLvl w:val="0"/>
              <w:rPr>
                <w:lang w:val="pt-BR"/>
              </w:rPr>
            </w:pPr>
            <w:r w:rsidRPr="00CF6B9C">
              <w:rPr>
                <w:lang w:val="pt-BR"/>
              </w:rPr>
              <w:t>2CrCl</w:t>
            </w:r>
            <w:r w:rsidRPr="00CF6B9C">
              <w:rPr>
                <w:vertAlign w:val="subscript"/>
                <w:lang w:val="pt-BR"/>
              </w:rPr>
              <w:t>3</w:t>
            </w:r>
            <w:r w:rsidRPr="00CF6B9C">
              <w:rPr>
                <w:lang w:val="pt-BR"/>
              </w:rPr>
              <w:t xml:space="preserve"> + Zn → 2CrCl</w:t>
            </w:r>
            <w:r w:rsidRPr="00CF6B9C">
              <w:rPr>
                <w:vertAlign w:val="subscript"/>
                <w:lang w:val="pt-BR"/>
              </w:rPr>
              <w:t>2</w:t>
            </w:r>
            <w:r w:rsidRPr="00CF6B9C">
              <w:rPr>
                <w:lang w:val="pt-BR"/>
              </w:rPr>
              <w:t xml:space="preserve"> + ZnCl</w:t>
            </w:r>
            <w:r w:rsidRPr="00CF6B9C">
              <w:rPr>
                <w:vertAlign w:val="subscript"/>
                <w:lang w:val="pt-BR"/>
              </w:rPr>
              <w:t>2</w:t>
            </w:r>
          </w:p>
          <w:p w:rsidR="009F5844" w:rsidRPr="00CF6B9C" w:rsidRDefault="009F5844" w:rsidP="009F5844">
            <w:pPr>
              <w:ind w:left="-73"/>
              <w:jc w:val="center"/>
              <w:outlineLvl w:val="0"/>
              <w:rPr>
                <w:lang w:val="pt-BR"/>
              </w:rPr>
            </w:pPr>
            <w:r w:rsidRPr="00CF6B9C">
              <w:rPr>
                <w:lang w:val="pt-BR"/>
              </w:rPr>
              <w:t>2Cr</w:t>
            </w:r>
            <w:r w:rsidRPr="00CF6B9C">
              <w:rPr>
                <w:vertAlign w:val="superscript"/>
                <w:lang w:val="pt-BR"/>
              </w:rPr>
              <w:t>3+</w:t>
            </w:r>
            <w:r w:rsidRPr="00CF6B9C">
              <w:rPr>
                <w:lang w:val="pt-BR"/>
              </w:rPr>
              <w:t xml:space="preserve"> + Zn → 2Cr</w:t>
            </w:r>
            <w:r w:rsidRPr="00CF6B9C">
              <w:rPr>
                <w:vertAlign w:val="superscript"/>
                <w:lang w:val="pt-BR"/>
              </w:rPr>
              <w:t>2+</w:t>
            </w:r>
            <w:r w:rsidRPr="00CF6B9C">
              <w:rPr>
                <w:lang w:val="pt-BR"/>
              </w:rPr>
              <w:t xml:space="preserve"> + Zn</w:t>
            </w:r>
            <w:r w:rsidRPr="00CF6B9C">
              <w:rPr>
                <w:vertAlign w:val="superscript"/>
                <w:lang w:val="pt-BR"/>
              </w:rPr>
              <w:t>2+</w:t>
            </w:r>
          </w:p>
          <w:p w:rsidR="009F5844" w:rsidRPr="00CF6B9C" w:rsidRDefault="009F5844" w:rsidP="009F5844">
            <w:pPr>
              <w:ind w:left="-73"/>
              <w:outlineLvl w:val="0"/>
            </w:pPr>
            <w:r w:rsidRPr="00CF6B9C">
              <w:t>2CrO</w:t>
            </w:r>
            <w:r w:rsidRPr="00CF6B9C">
              <w:rPr>
                <w:vertAlign w:val="subscript"/>
              </w:rPr>
              <w:t>2</w:t>
            </w:r>
            <w:r w:rsidRPr="00CF6B9C">
              <w:rPr>
                <w:vertAlign w:val="superscript"/>
              </w:rPr>
              <w:t>-</w:t>
            </w:r>
            <w:r w:rsidRPr="00CF6B9C">
              <w:t>+3Br</w:t>
            </w:r>
            <w:r w:rsidRPr="00CF6B9C">
              <w:rPr>
                <w:vertAlign w:val="subscript"/>
              </w:rPr>
              <w:t>2</w:t>
            </w:r>
            <w:r w:rsidRPr="00CF6B9C">
              <w:t>+8OH</w:t>
            </w:r>
            <w:r w:rsidRPr="00CF6B9C">
              <w:rPr>
                <w:vertAlign w:val="superscript"/>
              </w:rPr>
              <w:t>‒</w:t>
            </w:r>
            <w:r w:rsidRPr="00CF6B9C">
              <w:t>→2CrO</w:t>
            </w:r>
            <w:r w:rsidRPr="00CF6B9C">
              <w:rPr>
                <w:vertAlign w:val="subscript"/>
              </w:rPr>
              <w:t>4</w:t>
            </w:r>
            <w:r w:rsidRPr="00CF6B9C">
              <w:rPr>
                <w:vertAlign w:val="superscript"/>
              </w:rPr>
              <w:t>-</w:t>
            </w:r>
            <w:r w:rsidRPr="00CF6B9C">
              <w:t>+6Br</w:t>
            </w:r>
            <w:r w:rsidRPr="00CF6B9C">
              <w:rPr>
                <w:vertAlign w:val="superscript"/>
              </w:rPr>
              <w:t>‒</w:t>
            </w:r>
            <w:r w:rsidRPr="00CF6B9C">
              <w:t xml:space="preserve"> + 4H</w:t>
            </w:r>
            <w:r w:rsidRPr="00CF6B9C">
              <w:rPr>
                <w:vertAlign w:val="subscript"/>
              </w:rPr>
              <w:t>2</w:t>
            </w:r>
            <w:r w:rsidRPr="00CF6B9C">
              <w:t>O</w:t>
            </w:r>
          </w:p>
          <w:p w:rsidR="009F5844" w:rsidRPr="00CF6B9C" w:rsidRDefault="009F5844" w:rsidP="009F5844">
            <w:pPr>
              <w:ind w:left="-73"/>
              <w:outlineLvl w:val="0"/>
              <w:rPr>
                <w:b/>
                <w:bCs/>
              </w:rPr>
            </w:pPr>
            <w:r w:rsidRPr="00CF6B9C">
              <w:rPr>
                <w:b/>
                <w:bCs/>
              </w:rPr>
              <w:t>2. Hợp chất crom (VI)</w:t>
            </w:r>
          </w:p>
          <w:p w:rsidR="009F5844" w:rsidRPr="00CF6B9C" w:rsidRDefault="009F5844" w:rsidP="009F5844">
            <w:pPr>
              <w:ind w:left="-73"/>
              <w:outlineLvl w:val="0"/>
              <w:rPr>
                <w:b/>
                <w:bCs/>
                <w:i/>
                <w:iCs/>
                <w:vertAlign w:val="subscript"/>
              </w:rPr>
            </w:pPr>
            <w:r w:rsidRPr="00CF6B9C">
              <w:rPr>
                <w:b/>
                <w:bCs/>
                <w:i/>
                <w:iCs/>
              </w:rPr>
              <w:t>a) Crom (VI) oxit – CrO</w:t>
            </w:r>
            <w:r w:rsidRPr="00CF6B9C">
              <w:rPr>
                <w:b/>
                <w:bCs/>
                <w:i/>
                <w:iCs/>
                <w:vertAlign w:val="subscript"/>
              </w:rPr>
              <w:t>3</w:t>
            </w:r>
          </w:p>
          <w:p w:rsidR="009F5844" w:rsidRPr="00CF6B9C" w:rsidRDefault="009F5844" w:rsidP="009F5844">
            <w:pPr>
              <w:ind w:left="-73"/>
              <w:outlineLvl w:val="0"/>
            </w:pPr>
            <w:r w:rsidRPr="00CF6B9C">
              <w:t>- CrO</w:t>
            </w:r>
            <w:r w:rsidRPr="00CF6B9C">
              <w:rPr>
                <w:vertAlign w:val="subscript"/>
              </w:rPr>
              <w:t>3</w:t>
            </w:r>
            <w:r w:rsidRPr="00CF6B9C">
              <w:t xml:space="preserve"> là chất rắn màu đỏ thẫm.</w:t>
            </w:r>
          </w:p>
          <w:p w:rsidR="009F5844" w:rsidRPr="00CF6B9C" w:rsidRDefault="009F5844" w:rsidP="009F5844">
            <w:pPr>
              <w:ind w:left="-73"/>
              <w:outlineLvl w:val="0"/>
              <w:rPr>
                <w:lang w:val="pt-BR"/>
              </w:rPr>
            </w:pPr>
            <w:r w:rsidRPr="00CF6B9C">
              <w:t>-</w:t>
            </w:r>
            <w:r w:rsidRPr="00CF6B9C">
              <w:rPr>
                <w:lang w:val="pt-BR"/>
              </w:rPr>
              <w:t xml:space="preserve"> Là một oxit axit</w:t>
            </w:r>
          </w:p>
          <w:p w:rsidR="009F5844" w:rsidRPr="00CF6B9C" w:rsidRDefault="009F5844" w:rsidP="009F5844">
            <w:pPr>
              <w:ind w:left="-73"/>
              <w:jc w:val="center"/>
              <w:outlineLvl w:val="0"/>
              <w:rPr>
                <w:lang w:val="pt-BR"/>
              </w:rPr>
            </w:pPr>
            <w:r w:rsidRPr="00CF6B9C">
              <w:rPr>
                <w:lang w:val="pt-BR"/>
              </w:rPr>
              <w:t>CrO</w:t>
            </w:r>
            <w:r w:rsidRPr="00CF6B9C">
              <w:rPr>
                <w:vertAlign w:val="subscript"/>
                <w:lang w:val="pt-BR"/>
              </w:rPr>
              <w:t>3</w:t>
            </w:r>
            <w:r w:rsidRPr="00CF6B9C">
              <w:rPr>
                <w:lang w:val="pt-BR"/>
              </w:rPr>
              <w:t xml:space="preserve"> + H</w:t>
            </w:r>
            <w:r w:rsidRPr="00CF6B9C">
              <w:rPr>
                <w:vertAlign w:val="subscript"/>
                <w:lang w:val="pt-BR"/>
              </w:rPr>
              <w:t>2</w:t>
            </w:r>
            <w:r w:rsidRPr="00CF6B9C">
              <w:rPr>
                <w:lang w:val="pt-BR"/>
              </w:rPr>
              <w:t>O  → H</w:t>
            </w:r>
            <w:r w:rsidRPr="00CF6B9C">
              <w:rPr>
                <w:vertAlign w:val="subscript"/>
                <w:lang w:val="pt-BR"/>
              </w:rPr>
              <w:t>2</w:t>
            </w:r>
            <w:r w:rsidRPr="00CF6B9C">
              <w:rPr>
                <w:lang w:val="pt-BR"/>
              </w:rPr>
              <w:t>CrO</w:t>
            </w:r>
            <w:r w:rsidRPr="00CF6B9C">
              <w:rPr>
                <w:vertAlign w:val="subscript"/>
                <w:lang w:val="pt-BR"/>
              </w:rPr>
              <w:t>4</w:t>
            </w:r>
            <w:r w:rsidRPr="00CF6B9C">
              <w:rPr>
                <w:lang w:val="pt-BR"/>
              </w:rPr>
              <w:t xml:space="preserve"> (axit cromic)</w:t>
            </w:r>
          </w:p>
          <w:p w:rsidR="009F5844" w:rsidRPr="00CF6B9C" w:rsidRDefault="009F5844" w:rsidP="009F5844">
            <w:pPr>
              <w:ind w:left="-73"/>
              <w:jc w:val="center"/>
              <w:outlineLvl w:val="0"/>
              <w:rPr>
                <w:lang w:val="pt-BR"/>
              </w:rPr>
            </w:pPr>
            <w:r w:rsidRPr="00CF6B9C">
              <w:rPr>
                <w:lang w:val="pt-BR"/>
              </w:rPr>
              <w:t>2CrO</w:t>
            </w:r>
            <w:r w:rsidRPr="00CF6B9C">
              <w:rPr>
                <w:vertAlign w:val="subscript"/>
                <w:lang w:val="pt-BR"/>
              </w:rPr>
              <w:t>3</w:t>
            </w:r>
            <w:r w:rsidRPr="00CF6B9C">
              <w:rPr>
                <w:lang w:val="pt-BR"/>
              </w:rPr>
              <w:t xml:space="preserve"> + H</w:t>
            </w:r>
            <w:r w:rsidRPr="00CF6B9C">
              <w:rPr>
                <w:vertAlign w:val="subscript"/>
                <w:lang w:val="pt-BR"/>
              </w:rPr>
              <w:t>2</w:t>
            </w:r>
            <w:r w:rsidRPr="00CF6B9C">
              <w:rPr>
                <w:lang w:val="pt-BR"/>
              </w:rPr>
              <w:t>O → H</w:t>
            </w:r>
            <w:r w:rsidRPr="00CF6B9C">
              <w:rPr>
                <w:vertAlign w:val="subscript"/>
                <w:lang w:val="pt-BR"/>
              </w:rPr>
              <w:t>2</w:t>
            </w:r>
            <w:r w:rsidRPr="00CF6B9C">
              <w:rPr>
                <w:lang w:val="pt-BR"/>
              </w:rPr>
              <w:t>Cr</w:t>
            </w:r>
            <w:r w:rsidRPr="00CF6B9C">
              <w:rPr>
                <w:vertAlign w:val="subscript"/>
                <w:lang w:val="pt-BR"/>
              </w:rPr>
              <w:t>2</w:t>
            </w:r>
            <w:r w:rsidRPr="00CF6B9C">
              <w:rPr>
                <w:lang w:val="pt-BR"/>
              </w:rPr>
              <w:t>O</w:t>
            </w:r>
            <w:r w:rsidRPr="00CF6B9C">
              <w:rPr>
                <w:vertAlign w:val="subscript"/>
                <w:lang w:val="pt-BR"/>
              </w:rPr>
              <w:t>7</w:t>
            </w:r>
            <w:r w:rsidRPr="00CF6B9C">
              <w:rPr>
                <w:lang w:val="pt-BR"/>
              </w:rPr>
              <w:t xml:space="preserve"> (axit đicromic)</w:t>
            </w:r>
          </w:p>
          <w:p w:rsidR="009F5844" w:rsidRPr="00CF6B9C" w:rsidRDefault="009F5844" w:rsidP="009F5844">
            <w:pPr>
              <w:ind w:left="-73"/>
              <w:outlineLvl w:val="0"/>
              <w:rPr>
                <w:lang w:val="pt-BR"/>
              </w:rPr>
            </w:pPr>
            <w:r w:rsidRPr="00CF6B9C">
              <w:t>-</w:t>
            </w:r>
            <w:r w:rsidRPr="00CF6B9C">
              <w:rPr>
                <w:lang w:val="pt-BR"/>
              </w:rPr>
              <w:t xml:space="preserve"> Có tính oxi hoá mạnh</w:t>
            </w:r>
          </w:p>
          <w:p w:rsidR="009F5844" w:rsidRPr="00CF6B9C" w:rsidRDefault="009F5844" w:rsidP="009F5844">
            <w:pPr>
              <w:ind w:left="-73"/>
              <w:outlineLvl w:val="0"/>
              <w:rPr>
                <w:b/>
                <w:bCs/>
                <w:i/>
                <w:iCs/>
                <w:lang w:val="pt-BR"/>
              </w:rPr>
            </w:pPr>
            <w:r w:rsidRPr="00CF6B9C">
              <w:rPr>
                <w:b/>
                <w:bCs/>
                <w:i/>
                <w:iCs/>
                <w:lang w:val="pt-BR"/>
              </w:rPr>
              <w:t>b) Muối crom (VI)</w:t>
            </w:r>
          </w:p>
          <w:p w:rsidR="009F5844" w:rsidRPr="00CF6B9C" w:rsidRDefault="009F5844" w:rsidP="009F5844">
            <w:pPr>
              <w:ind w:left="-73"/>
              <w:outlineLvl w:val="0"/>
              <w:rPr>
                <w:lang w:val="pt-BR"/>
              </w:rPr>
            </w:pPr>
            <w:r w:rsidRPr="00CF6B9C">
              <w:t>-</w:t>
            </w:r>
            <w:r w:rsidRPr="00CF6B9C">
              <w:rPr>
                <w:lang w:val="pt-BR"/>
              </w:rPr>
              <w:t xml:space="preserve"> Là những hợp chất bền.</w:t>
            </w:r>
          </w:p>
          <w:p w:rsidR="009F5844" w:rsidRPr="00CF6B9C" w:rsidRDefault="009F5844" w:rsidP="009F5844">
            <w:pPr>
              <w:ind w:left="-73"/>
              <w:outlineLvl w:val="0"/>
              <w:rPr>
                <w:lang w:val="pt-BR"/>
              </w:rPr>
            </w:pPr>
            <w:r w:rsidRPr="00CF6B9C">
              <w:rPr>
                <w:lang w:val="pt-BR"/>
              </w:rPr>
              <w:t xml:space="preserve"> + Na</w:t>
            </w:r>
            <w:r w:rsidRPr="00CF6B9C">
              <w:rPr>
                <w:vertAlign w:val="subscript"/>
                <w:lang w:val="pt-BR"/>
              </w:rPr>
              <w:t>2</w:t>
            </w:r>
            <w:r w:rsidRPr="00CF6B9C">
              <w:rPr>
                <w:lang w:val="pt-BR"/>
              </w:rPr>
              <w:t>CrO</w:t>
            </w:r>
            <w:r w:rsidRPr="00CF6B9C">
              <w:rPr>
                <w:vertAlign w:val="subscript"/>
                <w:lang w:val="pt-BR"/>
              </w:rPr>
              <w:t>4</w:t>
            </w:r>
            <w:r w:rsidRPr="00CF6B9C">
              <w:rPr>
                <w:lang w:val="pt-BR"/>
              </w:rPr>
              <w:t xml:space="preserve"> có màu vàng</w:t>
            </w:r>
          </w:p>
          <w:p w:rsidR="009F5844" w:rsidRPr="00CF6B9C" w:rsidRDefault="009F5844" w:rsidP="009F5844">
            <w:pPr>
              <w:ind w:left="-73"/>
              <w:outlineLvl w:val="0"/>
              <w:rPr>
                <w:lang w:val="pt-BR"/>
              </w:rPr>
            </w:pPr>
            <w:r w:rsidRPr="00CF6B9C">
              <w:rPr>
                <w:lang w:val="pt-BR"/>
              </w:rPr>
              <w:t>+ Na</w:t>
            </w:r>
            <w:r w:rsidRPr="00CF6B9C">
              <w:rPr>
                <w:vertAlign w:val="subscript"/>
                <w:lang w:val="pt-BR"/>
              </w:rPr>
              <w:t>2</w:t>
            </w:r>
            <w:r w:rsidRPr="00CF6B9C">
              <w:rPr>
                <w:lang w:val="pt-BR"/>
              </w:rPr>
              <w:t>Cr</w:t>
            </w:r>
            <w:r w:rsidRPr="00CF6B9C">
              <w:rPr>
                <w:vertAlign w:val="subscript"/>
                <w:lang w:val="pt-BR"/>
              </w:rPr>
              <w:t>2</w:t>
            </w:r>
            <w:r w:rsidRPr="00CF6B9C">
              <w:rPr>
                <w:lang w:val="pt-BR"/>
              </w:rPr>
              <w:t>O</w:t>
            </w:r>
            <w:r w:rsidRPr="00CF6B9C">
              <w:rPr>
                <w:vertAlign w:val="subscript"/>
                <w:lang w:val="pt-BR"/>
              </w:rPr>
              <w:t>7</w:t>
            </w:r>
            <w:r w:rsidRPr="00CF6B9C">
              <w:rPr>
                <w:lang w:val="pt-BR"/>
              </w:rPr>
              <w:t xml:space="preserve"> có màu da cam</w:t>
            </w:r>
          </w:p>
          <w:p w:rsidR="009F5844" w:rsidRPr="00CF6B9C" w:rsidRDefault="009F5844" w:rsidP="009F5844">
            <w:pPr>
              <w:ind w:left="-73"/>
              <w:outlineLvl w:val="0"/>
              <w:rPr>
                <w:lang w:val="pt-BR"/>
              </w:rPr>
            </w:pPr>
            <w:r w:rsidRPr="00CF6B9C">
              <w:t>-</w:t>
            </w:r>
            <w:r w:rsidRPr="00CF6B9C">
              <w:rPr>
                <w:lang w:val="pt-BR"/>
              </w:rPr>
              <w:t xml:space="preserve"> Các muối cromat và đicromat có tính oxi hoá mạnh.</w:t>
            </w:r>
          </w:p>
          <w:p w:rsidR="009F5844" w:rsidRPr="00CF6B9C" w:rsidRDefault="009F5844" w:rsidP="009F5844">
            <w:pPr>
              <w:ind w:left="-73"/>
              <w:jc w:val="center"/>
              <w:outlineLvl w:val="0"/>
            </w:pPr>
            <w:r w:rsidRPr="00CF6B9C">
              <w:object w:dxaOrig="4560" w:dyaOrig="792">
                <v:shape id="_x0000_i1066" type="#_x0000_t75" style="width:204.75pt;height:32.25pt" o:ole="">
                  <v:imagedata r:id="rId91" o:title=""/>
                </v:shape>
                <o:OLEObject Type="Embed" ProgID="Unknown" ShapeID="_x0000_i1066" DrawAspect="Content" ObjectID="_1581850651" r:id="rId92"/>
              </w:object>
            </w:r>
          </w:p>
          <w:p w:rsidR="009F5844" w:rsidRPr="00CF6B9C" w:rsidRDefault="009F5844" w:rsidP="009F5844">
            <w:pPr>
              <w:ind w:left="-73"/>
              <w:outlineLvl w:val="0"/>
            </w:pPr>
            <w:r w:rsidRPr="00CF6B9C">
              <w:t xml:space="preserve">- Trong dung dịch của ion </w:t>
            </w:r>
            <w:r w:rsidRPr="00CF6B9C">
              <w:rPr>
                <w:position w:val="-12"/>
              </w:rPr>
              <w:object w:dxaOrig="700" w:dyaOrig="380">
                <v:shape id="_x0000_i1067" type="#_x0000_t75" style="width:34.5pt;height:19.5pt" o:ole="">
                  <v:imagedata r:id="rId93" o:title=""/>
                </v:shape>
                <o:OLEObject Type="Embed" ProgID="Equation.3" ShapeID="_x0000_i1067" DrawAspect="Content" ObjectID="_1581850652" r:id="rId94"/>
              </w:object>
            </w:r>
            <w:r w:rsidRPr="00CF6B9C">
              <w:t xml:space="preserve"> luôn có cả ion </w:t>
            </w:r>
            <w:r w:rsidRPr="00CF6B9C">
              <w:rPr>
                <w:position w:val="-10"/>
              </w:rPr>
              <w:object w:dxaOrig="620" w:dyaOrig="360">
                <v:shape id="_x0000_i1068" type="#_x0000_t75" style="width:32.25pt;height:17.25pt" o:ole="">
                  <v:imagedata r:id="rId95" o:title=""/>
                </v:shape>
                <o:OLEObject Type="Embed" ProgID="Equation.3" ShapeID="_x0000_i1068" DrawAspect="Content" ObjectID="_1581850653" r:id="rId96"/>
              </w:object>
            </w:r>
            <w:r w:rsidRPr="00CF6B9C">
              <w:t>ở trạng thái cân bằng với nhau:</w:t>
            </w:r>
          </w:p>
          <w:p w:rsidR="009F5844" w:rsidRPr="00CF6B9C" w:rsidRDefault="009F5844" w:rsidP="009F5844">
            <w:pPr>
              <w:rPr>
                <w:b/>
                <w:lang w:val="nb-NO"/>
              </w:rPr>
            </w:pPr>
            <w:r w:rsidRPr="00CF6B9C">
              <w:object w:dxaOrig="3132" w:dyaOrig="360">
                <v:shape id="_x0000_i1069" type="#_x0000_t75" style="width:156.75pt;height:19.5pt" o:ole="">
                  <v:imagedata r:id="rId97" o:title=""/>
                </v:shape>
                <o:OLEObject Type="Embed" ProgID="Unknown" ShapeID="_x0000_i1069" DrawAspect="Content" ObjectID="_1581850654" r:id="rId98"/>
              </w:object>
            </w: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b/>
                <w:bCs/>
                <w:sz w:val="24"/>
                <w:szCs w:val="24"/>
              </w:rPr>
            </w:pPr>
            <w:r w:rsidRPr="00CF6B9C">
              <w:rPr>
                <w:b/>
                <w:bCs/>
                <w:sz w:val="24"/>
                <w:szCs w:val="24"/>
              </w:rPr>
              <w:lastRenderedPageBreak/>
              <w:t>Hoạt động 1</w:t>
            </w:r>
          </w:p>
          <w:p w:rsidR="009F5844" w:rsidRPr="00CF6B9C" w:rsidRDefault="009F5844" w:rsidP="009F5844">
            <w:pPr>
              <w:pStyle w:val="NoSpacing"/>
              <w:ind w:left="-58"/>
              <w:rPr>
                <w:sz w:val="24"/>
                <w:szCs w:val="24"/>
              </w:rPr>
            </w:pPr>
            <w:r w:rsidRPr="00CF6B9C">
              <w:rPr>
                <w:sz w:val="24"/>
                <w:szCs w:val="24"/>
              </w:rPr>
              <w:t>- GV dùng bảng tuần hoàn và yêu cầu HS xác định vị trí của Cr trong bảng tuần hoàn.</w:t>
            </w: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p>
          <w:p w:rsidR="009F5844" w:rsidRPr="00CF6B9C" w:rsidRDefault="009F5844" w:rsidP="009F5844">
            <w:pPr>
              <w:pStyle w:val="NoSpacing"/>
              <w:ind w:left="-58"/>
              <w:rPr>
                <w:b/>
                <w:bCs/>
                <w:sz w:val="24"/>
                <w:szCs w:val="24"/>
              </w:rPr>
            </w:pPr>
            <w:r w:rsidRPr="00CF6B9C">
              <w:rPr>
                <w:b/>
                <w:bCs/>
                <w:sz w:val="24"/>
                <w:szCs w:val="24"/>
              </w:rPr>
              <w:t>Hoạt động 2</w:t>
            </w:r>
          </w:p>
          <w:p w:rsidR="009F5844" w:rsidRPr="00CF6B9C" w:rsidRDefault="009F5844" w:rsidP="009F5844">
            <w:pPr>
              <w:pStyle w:val="NoSpacing"/>
              <w:ind w:left="-58"/>
              <w:rPr>
                <w:sz w:val="24"/>
                <w:szCs w:val="24"/>
              </w:rPr>
            </w:pPr>
            <w:r w:rsidRPr="00CF6B9C">
              <w:rPr>
                <w:sz w:val="24"/>
                <w:szCs w:val="24"/>
              </w:rPr>
              <w:t xml:space="preserve">- GV giới thiệu về tính khử của kim loại Cr so với Fe và các mức oxi hoá hay gặp của crom. </w:t>
            </w: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r w:rsidRPr="00CF6B9C">
              <w:rPr>
                <w:b/>
                <w:bCs/>
              </w:rPr>
              <w:t>Hoạt động 3</w:t>
            </w:r>
          </w:p>
          <w:p w:rsidR="009F5844" w:rsidRPr="00CF6B9C" w:rsidRDefault="009F5844" w:rsidP="009F5844">
            <w:pPr>
              <w:ind w:left="-72"/>
              <w:outlineLvl w:val="0"/>
            </w:pPr>
            <w:r w:rsidRPr="00CF6B9C">
              <w:t>- GV ?: Vì sao hợp chất Cr</w:t>
            </w:r>
            <w:r w:rsidRPr="00CF6B9C">
              <w:rPr>
                <w:vertAlign w:val="superscript"/>
              </w:rPr>
              <w:t>3+</w:t>
            </w:r>
            <w:r w:rsidRPr="00CF6B9C">
              <w:t xml:space="preserve"> vừa thể hiện tính khử, vừa thể hiện tính oxi hoá ?</w:t>
            </w: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p>
          <w:p w:rsidR="009F5844" w:rsidRPr="00CF6B9C" w:rsidRDefault="009F5844" w:rsidP="009F5844">
            <w:pPr>
              <w:ind w:left="-72"/>
              <w:outlineLvl w:val="0"/>
              <w:rPr>
                <w:b/>
                <w:bCs/>
              </w:rPr>
            </w:pPr>
            <w:r w:rsidRPr="00CF6B9C">
              <w:rPr>
                <w:b/>
                <w:bCs/>
              </w:rPr>
              <w:t>Hoạt động 4</w:t>
            </w:r>
          </w:p>
          <w:p w:rsidR="009F5844" w:rsidRPr="00CF6B9C" w:rsidRDefault="009F5844" w:rsidP="009F5844">
            <w:r w:rsidRPr="00CF6B9C">
              <w:rPr>
                <w:lang w:val="nb-NO"/>
              </w:rPr>
              <w:t>GV hướng dẫn</w:t>
            </w:r>
          </w:p>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HS viết cấu hình electron nguyên tử của Cr.</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r w:rsidRPr="00CF6B9C">
              <w:rPr>
                <w:sz w:val="24"/>
                <w:szCs w:val="24"/>
              </w:rPr>
              <w:t>- HS nghiên cứu tính chất vật lí của Cr trong SGK theo sự hướng dẫn của GV.</w:t>
            </w:r>
          </w:p>
          <w:p w:rsidR="009F5844" w:rsidRPr="00CF6B9C" w:rsidRDefault="009F5844" w:rsidP="009F5844">
            <w:pPr>
              <w:pStyle w:val="NoSpacing"/>
              <w:ind w:left="-58"/>
              <w:rPr>
                <w:sz w:val="24"/>
                <w:szCs w:val="24"/>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rPr>
            </w:pPr>
            <w:r w:rsidRPr="00CF6B9C">
              <w:rPr>
                <w:sz w:val="24"/>
                <w:szCs w:val="24"/>
              </w:rPr>
              <w:t>- HS viết PTHH của các phản ứng giữa kim loại Cr với các phi kim O</w:t>
            </w:r>
            <w:r w:rsidRPr="00CF6B9C">
              <w:rPr>
                <w:sz w:val="24"/>
                <w:szCs w:val="24"/>
                <w:vertAlign w:val="subscript"/>
              </w:rPr>
              <w:t>2</w:t>
            </w:r>
            <w:r w:rsidRPr="00CF6B9C">
              <w:rPr>
                <w:sz w:val="24"/>
                <w:szCs w:val="24"/>
              </w:rPr>
              <w:t>, Cl</w:t>
            </w:r>
            <w:r w:rsidRPr="00CF6B9C">
              <w:rPr>
                <w:sz w:val="24"/>
                <w:szCs w:val="24"/>
                <w:vertAlign w:val="subscript"/>
              </w:rPr>
              <w:t>2</w:t>
            </w:r>
            <w:r w:rsidRPr="00CF6B9C">
              <w:rPr>
                <w:sz w:val="24"/>
                <w:szCs w:val="24"/>
              </w:rPr>
              <w:t>, S</w:t>
            </w:r>
          </w:p>
          <w:p w:rsidR="009F5844" w:rsidRPr="00CF6B9C" w:rsidRDefault="009F5844" w:rsidP="009F5844">
            <w:pPr>
              <w:ind w:left="-72"/>
              <w:jc w:val="both"/>
              <w:outlineLvl w:val="0"/>
            </w:pPr>
          </w:p>
          <w:p w:rsidR="009F5844" w:rsidRPr="00CF6B9C" w:rsidRDefault="009F5844" w:rsidP="009F5844">
            <w:pPr>
              <w:ind w:left="-72"/>
              <w:jc w:val="both"/>
              <w:outlineLvl w:val="0"/>
            </w:pPr>
            <w:r w:rsidRPr="00CF6B9C">
              <w:t xml:space="preserve">- HS nghiên cứu SGK để trả lời câu </w:t>
            </w:r>
            <w:r w:rsidRPr="00CF6B9C">
              <w:lastRenderedPageBreak/>
              <w:t>hỏi sau: Vì sao Cr lại bền vững với nước và không khí ?</w:t>
            </w:r>
          </w:p>
          <w:p w:rsidR="009F5844" w:rsidRPr="00CF6B9C" w:rsidRDefault="009F5844" w:rsidP="009F5844">
            <w:pPr>
              <w:ind w:left="-72"/>
              <w:jc w:val="both"/>
              <w:outlineLvl w:val="0"/>
            </w:pPr>
          </w:p>
          <w:p w:rsidR="009F5844" w:rsidRPr="00CF6B9C" w:rsidRDefault="009F5844" w:rsidP="009F5844">
            <w:pPr>
              <w:pStyle w:val="NoSpacing"/>
              <w:ind w:left="-58"/>
              <w:rPr>
                <w:sz w:val="24"/>
                <w:szCs w:val="24"/>
              </w:rPr>
            </w:pPr>
            <w:r w:rsidRPr="00CF6B9C">
              <w:rPr>
                <w:sz w:val="24"/>
                <w:szCs w:val="24"/>
              </w:rPr>
              <w:t>- HS viết PTHH của các phản ứng giữa kim loại Cr với các axit HCl và H</w:t>
            </w:r>
            <w:r w:rsidRPr="00CF6B9C">
              <w:rPr>
                <w:sz w:val="24"/>
                <w:szCs w:val="24"/>
                <w:vertAlign w:val="subscript"/>
              </w:rPr>
              <w:t>2</w:t>
            </w:r>
            <w:r w:rsidRPr="00CF6B9C">
              <w:rPr>
                <w:sz w:val="24"/>
                <w:szCs w:val="24"/>
              </w:rPr>
              <w:t>SO</w:t>
            </w:r>
            <w:r w:rsidRPr="00CF6B9C">
              <w:rPr>
                <w:sz w:val="24"/>
                <w:szCs w:val="24"/>
                <w:vertAlign w:val="subscript"/>
              </w:rPr>
              <w:t>4</w:t>
            </w:r>
            <w:r w:rsidRPr="00CF6B9C">
              <w:rPr>
                <w:sz w:val="24"/>
                <w:szCs w:val="24"/>
              </w:rPr>
              <w:t xml:space="preserve"> loãng.</w:t>
            </w: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9F5844">
            <w:pPr>
              <w:pStyle w:val="NoSpacing"/>
              <w:ind w:left="-58"/>
              <w:rPr>
                <w:sz w:val="24"/>
                <w:szCs w:val="24"/>
              </w:rPr>
            </w:pPr>
          </w:p>
          <w:p w:rsidR="009F5844" w:rsidRPr="00CF6B9C" w:rsidRDefault="009F5844" w:rsidP="004F36C0">
            <w:pPr>
              <w:jc w:val="both"/>
              <w:outlineLvl w:val="0"/>
            </w:pPr>
            <w:r w:rsidRPr="00CF6B9C">
              <w:t>- HS nghiên cứu SGK để tìm hiểu tính chất vật lí của Cr</w:t>
            </w:r>
            <w:r w:rsidRPr="00CF6B9C">
              <w:rPr>
                <w:vertAlign w:val="subscript"/>
              </w:rPr>
              <w:t>2</w:t>
            </w:r>
            <w:r w:rsidRPr="00CF6B9C">
              <w:t>O</w:t>
            </w:r>
            <w:r w:rsidRPr="00CF6B9C">
              <w:rPr>
                <w:vertAlign w:val="subscript"/>
              </w:rPr>
              <w:t>3</w:t>
            </w:r>
            <w:r w:rsidRPr="00CF6B9C">
              <w:t>.</w:t>
            </w:r>
          </w:p>
          <w:p w:rsidR="009F5844" w:rsidRPr="00CF6B9C" w:rsidRDefault="00CF781E" w:rsidP="00CF781E">
            <w:pPr>
              <w:jc w:val="both"/>
              <w:outlineLvl w:val="0"/>
            </w:pPr>
            <w:r>
              <w:rPr>
                <w:lang w:val="vi-VN"/>
              </w:rPr>
              <w:t xml:space="preserve">- </w:t>
            </w:r>
            <w:r w:rsidR="009F5844" w:rsidRPr="00CF6B9C">
              <w:t xml:space="preserve"> HS dẫn ra các PTHH để chứng minh Cr</w:t>
            </w:r>
            <w:r w:rsidR="009F5844" w:rsidRPr="00CF6B9C">
              <w:rPr>
                <w:vertAlign w:val="subscript"/>
              </w:rPr>
              <w:t>2</w:t>
            </w:r>
            <w:r w:rsidR="009F5844" w:rsidRPr="00CF6B9C">
              <w:t>O</w:t>
            </w:r>
            <w:r w:rsidR="009F5844" w:rsidRPr="00CF6B9C">
              <w:rPr>
                <w:vertAlign w:val="subscript"/>
              </w:rPr>
              <w:t>3</w:t>
            </w:r>
            <w:r w:rsidR="009F5844" w:rsidRPr="00CF6B9C">
              <w:t xml:space="preserve"> thể hiện tính chất lưỡng tính.</w:t>
            </w:r>
          </w:p>
          <w:p w:rsidR="009F5844" w:rsidRPr="00CF6B9C" w:rsidRDefault="009F5844" w:rsidP="009F5844">
            <w:pPr>
              <w:ind w:left="-72"/>
              <w:jc w:val="both"/>
              <w:outlineLvl w:val="0"/>
            </w:pPr>
          </w:p>
          <w:p w:rsidR="009F5844" w:rsidRPr="00CF6B9C" w:rsidRDefault="009F5844" w:rsidP="009F5844">
            <w:pPr>
              <w:ind w:left="-72"/>
              <w:jc w:val="both"/>
              <w:outlineLvl w:val="0"/>
            </w:pPr>
            <w:r w:rsidRPr="00CF6B9C">
              <w:t>- HS nghiên cứu SGK để biết được tính chất vật lí của CrO</w:t>
            </w:r>
            <w:r w:rsidRPr="00CF6B9C">
              <w:rPr>
                <w:vertAlign w:val="subscript"/>
              </w:rPr>
              <w:t>3</w:t>
            </w:r>
            <w:r w:rsidRPr="00CF6B9C">
              <w:t>.</w:t>
            </w:r>
          </w:p>
          <w:p w:rsidR="009F5844" w:rsidRPr="00CF6B9C" w:rsidRDefault="00CF781E" w:rsidP="00CF781E">
            <w:pPr>
              <w:jc w:val="both"/>
              <w:outlineLvl w:val="0"/>
            </w:pPr>
            <w:r>
              <w:rPr>
                <w:lang w:val="vi-VN"/>
              </w:rPr>
              <w:t>-</w:t>
            </w:r>
            <w:r w:rsidR="009F5844" w:rsidRPr="00CF6B9C">
              <w:t xml:space="preserve"> HS viết PTHH của phản ứng giữa CrO</w:t>
            </w:r>
            <w:r w:rsidR="009F5844" w:rsidRPr="00CF6B9C">
              <w:rPr>
                <w:vertAlign w:val="subscript"/>
              </w:rPr>
              <w:t>3</w:t>
            </w:r>
            <w:r w:rsidR="009F5844" w:rsidRPr="00CF6B9C">
              <w:t xml:space="preserve"> với H</w:t>
            </w:r>
            <w:r w:rsidR="009F5844" w:rsidRPr="00CF6B9C">
              <w:rPr>
                <w:vertAlign w:val="subscript"/>
              </w:rPr>
              <w:t>2</w:t>
            </w:r>
            <w:r w:rsidR="009F5844" w:rsidRPr="00CF6B9C">
              <w:t>O.</w:t>
            </w:r>
          </w:p>
          <w:p w:rsidR="009F5844" w:rsidRPr="00CF6B9C" w:rsidRDefault="009F5844" w:rsidP="009F5844">
            <w:pPr>
              <w:pStyle w:val="NoSpacing"/>
              <w:ind w:left="-72"/>
              <w:rPr>
                <w:sz w:val="24"/>
                <w:szCs w:val="24"/>
                <w:lang w:val="nb-NO"/>
              </w:rPr>
            </w:pPr>
            <w:r w:rsidRPr="00CF6B9C">
              <w:rPr>
                <w:sz w:val="24"/>
                <w:szCs w:val="24"/>
              </w:rPr>
              <w:t>-</w:t>
            </w:r>
            <w:r w:rsidRPr="00CF6B9C">
              <w:rPr>
                <w:sz w:val="24"/>
                <w:szCs w:val="24"/>
                <w:lang w:val="pt-BR"/>
              </w:rPr>
              <w:t xml:space="preserve"> HS nghiên cứu SGK để viết PTHH của phản ứng giữa K</w:t>
            </w:r>
            <w:r w:rsidRPr="00CF6B9C">
              <w:rPr>
                <w:sz w:val="24"/>
                <w:szCs w:val="24"/>
                <w:vertAlign w:val="subscript"/>
                <w:lang w:val="pt-BR"/>
              </w:rPr>
              <w:t>2</w:t>
            </w:r>
            <w:r w:rsidRPr="00CF6B9C">
              <w:rPr>
                <w:sz w:val="24"/>
                <w:szCs w:val="24"/>
                <w:lang w:val="pt-BR"/>
              </w:rPr>
              <w:t>Cr</w:t>
            </w:r>
            <w:r w:rsidRPr="00CF6B9C">
              <w:rPr>
                <w:sz w:val="24"/>
                <w:szCs w:val="24"/>
                <w:vertAlign w:val="subscript"/>
                <w:lang w:val="pt-BR"/>
              </w:rPr>
              <w:t>2</w:t>
            </w:r>
            <w:r w:rsidRPr="00CF6B9C">
              <w:rPr>
                <w:sz w:val="24"/>
                <w:szCs w:val="24"/>
                <w:lang w:val="pt-BR"/>
              </w:rPr>
              <w:t>O</w:t>
            </w:r>
            <w:r w:rsidRPr="00CF6B9C">
              <w:rPr>
                <w:sz w:val="24"/>
                <w:szCs w:val="24"/>
                <w:vertAlign w:val="subscript"/>
                <w:lang w:val="pt-BR"/>
              </w:rPr>
              <w:t>7</w:t>
            </w:r>
            <w:r w:rsidRPr="00CF6B9C">
              <w:rPr>
                <w:sz w:val="24"/>
                <w:szCs w:val="24"/>
                <w:lang w:val="pt-BR"/>
              </w:rPr>
              <w:t xml:space="preserve"> với FeSO</w:t>
            </w:r>
            <w:r w:rsidRPr="00CF6B9C">
              <w:rPr>
                <w:sz w:val="24"/>
                <w:szCs w:val="24"/>
                <w:vertAlign w:val="subscript"/>
                <w:lang w:val="pt-BR"/>
              </w:rPr>
              <w:t>4</w:t>
            </w:r>
            <w:r w:rsidRPr="00CF6B9C">
              <w:rPr>
                <w:sz w:val="24"/>
                <w:szCs w:val="24"/>
                <w:lang w:val="pt-BR"/>
              </w:rPr>
              <w:t xml:space="preserve"> trong môi trường axit.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C60A8" w:rsidRDefault="002C60A8" w:rsidP="009F5844">
            <w:pPr>
              <w:rPr>
                <w:lang w:val="nb-NO"/>
              </w:rPr>
            </w:pPr>
            <w:r>
              <w:rPr>
                <w:lang w:val="nb-NO"/>
              </w:rPr>
              <w:lastRenderedPageBreak/>
              <w:t>40’</w:t>
            </w: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9F5844" w:rsidRDefault="009F5844"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Pr="002C60A8" w:rsidRDefault="002C60A8" w:rsidP="002C60A8">
            <w:pPr>
              <w:rPr>
                <w:lang w:val="nb-NO"/>
              </w:rPr>
            </w:pPr>
            <w:r>
              <w:rPr>
                <w:lang w:val="nb-NO"/>
              </w:rPr>
              <w:t>30’</w:t>
            </w:r>
          </w:p>
        </w:tc>
      </w:tr>
      <w:tr w:rsidR="009F5844" w:rsidRPr="00CF6B9C" w:rsidTr="00864996">
        <w:trPr>
          <w:gridAfter w:val="1"/>
          <w:wAfter w:w="15"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4537" w:type="dxa"/>
            <w:gridSpan w:val="4"/>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p>
        </w:tc>
        <w:tc>
          <w:tcPr>
            <w:tcW w:w="228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CF781E" w:rsidP="009F5844">
            <w:pPr>
              <w:rPr>
                <w:lang w:val="nb-NO"/>
              </w:rPr>
            </w:pPr>
            <w:r w:rsidRPr="00CF6B9C">
              <w:rPr>
                <w:bCs/>
              </w:rPr>
              <w:t>yêu c</w:t>
            </w:r>
            <w:r w:rsidRPr="00CF6B9C">
              <w:t>ầu HS nêu tính chất hóa học của crom</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nb-NO"/>
              </w:rPr>
            </w:pPr>
            <w:r>
              <w:rPr>
                <w:lang w:val="nb-NO"/>
              </w:rPr>
              <w:t>5’</w:t>
            </w:r>
          </w:p>
        </w:tc>
      </w:tr>
      <w:tr w:rsidR="009F5844" w:rsidRPr="00CF6B9C" w:rsidTr="00864996">
        <w:trPr>
          <w:gridAfter w:val="1"/>
          <w:wAfter w:w="15"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4537" w:type="dxa"/>
            <w:gridSpan w:val="4"/>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10482">
            <w:pPr>
              <w:rPr>
                <w:lang w:val="pt-BR"/>
              </w:rPr>
            </w:pPr>
          </w:p>
        </w:tc>
        <w:tc>
          <w:tcPr>
            <w:tcW w:w="4264" w:type="dxa"/>
            <w:gridSpan w:val="2"/>
            <w:tcBorders>
              <w:top w:val="single" w:sz="4" w:space="0" w:color="auto"/>
              <w:left w:val="single" w:sz="4" w:space="0" w:color="auto"/>
              <w:bottom w:val="single" w:sz="4" w:space="0" w:color="auto"/>
              <w:right w:val="single" w:sz="4" w:space="0" w:color="auto"/>
            </w:tcBorders>
            <w:shd w:val="clear" w:color="auto" w:fill="auto"/>
          </w:tcPr>
          <w:p w:rsidR="00910482" w:rsidRDefault="00910482" w:rsidP="00910482">
            <w:pPr>
              <w:rPr>
                <w:lang w:val="pt-BR"/>
              </w:rPr>
            </w:pPr>
            <w:r>
              <w:rPr>
                <w:lang w:val="pt-BR"/>
              </w:rPr>
              <w:t xml:space="preserve">bài tập </w:t>
            </w:r>
            <w:r w:rsidR="00715A40">
              <w:rPr>
                <w:lang w:val="pt-BR"/>
              </w:rPr>
              <w:t>123,124</w:t>
            </w:r>
            <w:r w:rsidRPr="00CF6B9C">
              <w:rPr>
                <w:lang w:val="pt-BR"/>
              </w:rPr>
              <w:t xml:space="preserve"> trang </w:t>
            </w:r>
            <w:r w:rsidR="00715A40">
              <w:rPr>
                <w:lang w:val="pt-BR"/>
              </w:rPr>
              <w:t>75</w:t>
            </w:r>
          </w:p>
          <w:p w:rsidR="009F5844" w:rsidRPr="00CF6B9C" w:rsidRDefault="00910482" w:rsidP="00715A40">
            <w:pPr>
              <w:rPr>
                <w:lang w:val="pt-BR"/>
              </w:rPr>
            </w:pPr>
            <w:r>
              <w:rPr>
                <w:lang w:val="pt-BR"/>
              </w:rPr>
              <w:t>bài tập</w:t>
            </w:r>
            <w:r w:rsidR="00715A40">
              <w:rPr>
                <w:lang w:val="pt-BR"/>
              </w:rPr>
              <w:t>127,128</w:t>
            </w:r>
            <w:r>
              <w:rPr>
                <w:lang w:val="pt-BR"/>
              </w:rPr>
              <w:t xml:space="preserve"> </w:t>
            </w:r>
            <w:r w:rsidRPr="00CF6B9C">
              <w:rPr>
                <w:lang w:val="pt-BR"/>
              </w:rPr>
              <w:t xml:space="preserve">trang </w:t>
            </w:r>
            <w:r w:rsidR="00715A40">
              <w:rPr>
                <w:lang w:val="pt-BR"/>
              </w:rPr>
              <w:t>76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pt-BR"/>
              </w:rPr>
            </w:pPr>
            <w:r>
              <w:rPr>
                <w:lang w:val="pt-BR"/>
              </w:rPr>
              <w:t>5’</w:t>
            </w:r>
          </w:p>
        </w:tc>
      </w:tr>
      <w:tr w:rsidR="00242273" w:rsidRPr="00CF6B9C" w:rsidTr="00864996">
        <w:tc>
          <w:tcPr>
            <w:tcW w:w="3384"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804" w:type="dxa"/>
            <w:gridSpan w:val="8"/>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864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4"/>
            <w:shd w:val="clear" w:color="auto" w:fill="auto"/>
          </w:tcPr>
          <w:p w:rsidR="00CF781E" w:rsidRDefault="00CF781E" w:rsidP="009F5844">
            <w:pPr>
              <w:jc w:val="center"/>
              <w:rPr>
                <w:b/>
                <w:bCs/>
                <w:lang w:val="vi-VN"/>
              </w:rPr>
            </w:pPr>
          </w:p>
          <w:p w:rsidR="00CF781E" w:rsidRDefault="00CF781E" w:rsidP="009F5844">
            <w:pPr>
              <w:jc w:val="center"/>
              <w:rPr>
                <w:b/>
                <w:bCs/>
                <w:lang w:val="vi-VN"/>
              </w:rPr>
            </w:pPr>
          </w:p>
          <w:p w:rsidR="009F5844" w:rsidRPr="00CF6B9C" w:rsidRDefault="009F5844" w:rsidP="009F5844">
            <w:pPr>
              <w:jc w:val="center"/>
              <w:rPr>
                <w:b/>
                <w:bCs/>
                <w:lang w:val="pt-BR"/>
              </w:rPr>
            </w:pPr>
            <w:r w:rsidRPr="00CF6B9C">
              <w:rPr>
                <w:b/>
                <w:bCs/>
                <w:lang w:val="pt-BR"/>
              </w:rPr>
              <w:t>Trưởng tổ môn</w:t>
            </w:r>
          </w:p>
          <w:p w:rsidR="009F5844" w:rsidRPr="00864996" w:rsidRDefault="00CF781E" w:rsidP="00864996">
            <w:pPr>
              <w:jc w:val="center"/>
              <w:rPr>
                <w:b/>
                <w:bCs/>
                <w:lang w:val="pt-BR"/>
              </w:rPr>
            </w:pPr>
            <w:r w:rsidRPr="00CF6B9C">
              <w:rPr>
                <w:b/>
                <w:bCs/>
                <w:lang w:val="pt-BR"/>
              </w:rPr>
              <w:t>Nguyễn Thị Huyền Nga</w:t>
            </w:r>
          </w:p>
        </w:tc>
        <w:tc>
          <w:tcPr>
            <w:tcW w:w="5494" w:type="dxa"/>
            <w:gridSpan w:val="6"/>
            <w:shd w:val="clear" w:color="auto" w:fill="auto"/>
          </w:tcPr>
          <w:p w:rsidR="009F5844" w:rsidRPr="00CF6B9C" w:rsidRDefault="009F5844" w:rsidP="009F5844">
            <w:pPr>
              <w:rPr>
                <w:lang w:val="pt-BR"/>
              </w:rPr>
            </w:pPr>
          </w:p>
          <w:p w:rsidR="009F5844" w:rsidRPr="00CF6B9C" w:rsidRDefault="009F5844" w:rsidP="009F5844">
            <w:pPr>
              <w:rPr>
                <w:lang w:val="pt-BR"/>
              </w:rPr>
            </w:pPr>
            <w:r w:rsidRPr="00CF6B9C">
              <w:rPr>
                <w:lang w:val="pt-BR"/>
              </w:rPr>
              <w:t>Tp. Hồ Chí Minh, ngày.....tháng ....năm.....</w:t>
            </w:r>
          </w:p>
          <w:p w:rsidR="009F5844" w:rsidRPr="00CF6B9C" w:rsidRDefault="009F5844" w:rsidP="009F5844">
            <w:pPr>
              <w:jc w:val="center"/>
              <w:rPr>
                <w:b/>
                <w:bCs/>
                <w:lang w:val="pt-BR"/>
              </w:rPr>
            </w:pPr>
            <w:r w:rsidRPr="00CF6B9C">
              <w:rPr>
                <w:lang w:val="pt-BR"/>
              </w:rPr>
              <w:t xml:space="preserve">          </w:t>
            </w:r>
            <w:r w:rsidRPr="00CF6B9C">
              <w:rPr>
                <w:b/>
                <w:lang w:val="pt-BR"/>
              </w:rPr>
              <w:t>Giảng viên</w:t>
            </w:r>
          </w:p>
          <w:p w:rsidR="009F5844" w:rsidRPr="00CF6B9C" w:rsidRDefault="009F5844" w:rsidP="00864996">
            <w:pPr>
              <w:rPr>
                <w:lang w:val="pt-BR"/>
              </w:rPr>
            </w:pPr>
          </w:p>
          <w:p w:rsidR="009F5844" w:rsidRPr="00CF6B9C" w:rsidRDefault="009F5844" w:rsidP="009F5844">
            <w:pPr>
              <w:rPr>
                <w:lang w:val="pt-BR"/>
              </w:rPr>
            </w:pPr>
          </w:p>
        </w:tc>
      </w:tr>
      <w:tr w:rsidR="004F36C0" w:rsidRPr="00CF6B9C" w:rsidTr="00864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799" w:type="dxa"/>
        </w:trPr>
        <w:tc>
          <w:tcPr>
            <w:tcW w:w="3755" w:type="dxa"/>
            <w:gridSpan w:val="3"/>
            <w:shd w:val="clear" w:color="auto" w:fill="auto"/>
          </w:tcPr>
          <w:p w:rsidR="004F36C0" w:rsidRPr="001F4283" w:rsidRDefault="004F36C0" w:rsidP="001F4283">
            <w:pPr>
              <w:rPr>
                <w:lang w:val="vi-VN"/>
              </w:rPr>
            </w:pPr>
            <w:r w:rsidRPr="00CF6B9C">
              <w:rPr>
                <w:lang w:val="pt-BR"/>
              </w:rPr>
              <w:lastRenderedPageBreak/>
              <w:t>Giáo án số:</w:t>
            </w:r>
            <w:r>
              <w:rPr>
                <w:lang w:val="vi-VN"/>
              </w:rPr>
              <w:t>22</w:t>
            </w:r>
          </w:p>
        </w:tc>
        <w:tc>
          <w:tcPr>
            <w:tcW w:w="5634" w:type="dxa"/>
            <w:gridSpan w:val="5"/>
          </w:tcPr>
          <w:p w:rsidR="004F36C0" w:rsidRPr="001F40FC" w:rsidRDefault="004F36C0" w:rsidP="00EF1F71">
            <w:pPr>
              <w:rPr>
                <w:lang w:val="vi-VN"/>
              </w:rPr>
            </w:pPr>
            <w:r w:rsidRPr="00CF6B9C">
              <w:t>Thời gian thực hiện:</w:t>
            </w:r>
            <w:r>
              <w:rPr>
                <w:lang w:val="vi-VN"/>
              </w:rPr>
              <w:t>2 tiết</w:t>
            </w:r>
          </w:p>
          <w:p w:rsidR="004F36C0" w:rsidRDefault="004F36C0" w:rsidP="00EF1F71">
            <w:pPr>
              <w:rPr>
                <w:lang w:val="vi-VN"/>
              </w:rPr>
            </w:pPr>
            <w:r w:rsidRPr="00CF6B9C">
              <w:t>Tên chương</w:t>
            </w:r>
            <w:r>
              <w:rPr>
                <w:lang w:val="vi-VN"/>
              </w:rPr>
              <w:t xml:space="preserve">: </w:t>
            </w:r>
            <w:r>
              <w:rPr>
                <w:b/>
                <w:bCs/>
                <w:lang w:val="vi-VN"/>
              </w:rPr>
              <w:t xml:space="preserve"> Sắt và một số kim loại quan trọng</w:t>
            </w:r>
            <w:r w:rsidRPr="00CF6B9C">
              <w:t xml:space="preserve"> </w:t>
            </w:r>
          </w:p>
          <w:p w:rsidR="004F36C0" w:rsidRPr="00CF6B9C" w:rsidRDefault="004F36C0" w:rsidP="00EF1F71">
            <w:r w:rsidRPr="00CF6B9C">
              <w:t xml:space="preserve">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bCs/>
        </w:rPr>
        <w:t>ÔN TẬP CHƯƠNG XXII</w:t>
      </w:r>
    </w:p>
    <w:p w:rsidR="00CF781E" w:rsidRPr="00CF6B9C" w:rsidRDefault="009F5844" w:rsidP="004F36C0">
      <w:pPr>
        <w:jc w:val="both"/>
        <w:outlineLvl w:val="0"/>
        <w:rPr>
          <w:b/>
          <w:u w:val="single"/>
          <w:lang w:val="it-IT"/>
        </w:rPr>
      </w:pPr>
      <w:r w:rsidRPr="00CF6B9C">
        <w:rPr>
          <w:b/>
          <w:u w:val="single"/>
          <w:lang w:val="it-IT"/>
        </w:rPr>
        <w:t xml:space="preserve">Mục tiêu của bài: </w:t>
      </w:r>
      <w:r w:rsidR="00CF781E" w:rsidRPr="00CF6B9C">
        <w:rPr>
          <w:b/>
          <w:u w:val="single"/>
          <w:lang w:val="it-IT"/>
        </w:rPr>
        <w:t xml:space="preserve">: </w:t>
      </w:r>
    </w:p>
    <w:p w:rsidR="009F5844" w:rsidRPr="00CF6B9C" w:rsidRDefault="009F5844" w:rsidP="009F5844">
      <w:pPr>
        <w:jc w:val="both"/>
        <w:outlineLvl w:val="0"/>
        <w:rPr>
          <w:lang w:val="it-IT"/>
        </w:rPr>
      </w:pPr>
      <w:r w:rsidRPr="00CF6B9C">
        <w:rPr>
          <w:lang w:val="it-IT"/>
        </w:rPr>
        <w:t>Sau khi học xong bài này người học có khả năng:</w:t>
      </w:r>
    </w:p>
    <w:p w:rsidR="009F5844" w:rsidRPr="00CF6B9C" w:rsidRDefault="004F36C0" w:rsidP="009F5844">
      <w:pPr>
        <w:jc w:val="both"/>
        <w:outlineLvl w:val="0"/>
        <w:rPr>
          <w:b/>
        </w:rPr>
      </w:pPr>
      <w:r>
        <w:rPr>
          <w:b/>
          <w:lang w:val="vi-VN"/>
        </w:rPr>
        <w:t>1.</w:t>
      </w:r>
      <w:r w:rsidR="009F5844" w:rsidRPr="00CF6B9C">
        <w:rPr>
          <w:b/>
          <w:lang w:val="it-IT"/>
        </w:rPr>
        <w:t>Kiến thức:</w:t>
      </w:r>
      <w:r w:rsidR="009F5844" w:rsidRPr="00CF6B9C">
        <w:rPr>
          <w:b/>
        </w:rPr>
        <w:t xml:space="preserve">   </w:t>
      </w:r>
    </w:p>
    <w:p w:rsidR="004F36C0" w:rsidRPr="00DB0BF9" w:rsidRDefault="004F36C0" w:rsidP="004F36C0">
      <w:pPr>
        <w:jc w:val="both"/>
        <w:outlineLvl w:val="0"/>
        <w:rPr>
          <w:lang w:val="vi-VN"/>
        </w:rPr>
      </w:pPr>
      <w:r>
        <w:rPr>
          <w:lang w:val="vi-VN"/>
        </w:rPr>
        <w:t xml:space="preserve">- </w:t>
      </w:r>
      <w:r w:rsidRPr="008355E4">
        <w:rPr>
          <w:lang w:val="vi-VN"/>
        </w:rPr>
        <w:t xml:space="preserve">Sắp xếp, hệ thống </w:t>
      </w:r>
      <w:r w:rsidRPr="008355E4">
        <w:t>được những kiến thức về tính c</w:t>
      </w:r>
      <w:r>
        <w:t>hất</w:t>
      </w:r>
      <w:r>
        <w:rPr>
          <w:lang w:val="vi-VN"/>
        </w:rPr>
        <w:t>, của săt, crom và hợp chất của chúng.</w:t>
      </w:r>
    </w:p>
    <w:p w:rsidR="009F5844" w:rsidRDefault="004F36C0" w:rsidP="009F5844">
      <w:pPr>
        <w:jc w:val="both"/>
        <w:outlineLvl w:val="0"/>
        <w:rPr>
          <w:b/>
          <w:bCs/>
          <w:lang w:val="vi-VN"/>
        </w:rPr>
      </w:pPr>
      <w:r>
        <w:rPr>
          <w:lang w:val="vi-VN"/>
        </w:rPr>
        <w:t xml:space="preserve">2. </w:t>
      </w:r>
      <w:r>
        <w:t xml:space="preserve"> </w:t>
      </w:r>
      <w:r w:rsidR="009F5844" w:rsidRPr="00CF6B9C">
        <w:rPr>
          <w:b/>
          <w:bCs/>
        </w:rPr>
        <w:t xml:space="preserve">Kĩ năng: </w:t>
      </w:r>
    </w:p>
    <w:p w:rsidR="004F36C0" w:rsidRPr="00B00397" w:rsidRDefault="004F36C0" w:rsidP="004F36C0">
      <w:pPr>
        <w:jc w:val="both"/>
        <w:outlineLvl w:val="0"/>
        <w:rPr>
          <w:lang w:val="vi-VN"/>
        </w:rPr>
      </w:pPr>
      <w:r w:rsidRPr="00CF6B9C">
        <w:t xml:space="preserve">- </w:t>
      </w:r>
      <w:r w:rsidRPr="00CB6D3A">
        <w:rPr>
          <w:szCs w:val="22"/>
          <w:lang w:val="it-IT"/>
        </w:rPr>
        <w:t xml:space="preserve">Viết </w:t>
      </w:r>
      <w:r>
        <w:rPr>
          <w:szCs w:val="22"/>
          <w:lang w:val="vi-VN"/>
        </w:rPr>
        <w:t>được</w:t>
      </w:r>
      <w:r w:rsidRPr="00CB6D3A">
        <w:rPr>
          <w:szCs w:val="22"/>
          <w:lang w:val="it-IT"/>
        </w:rPr>
        <w:t xml:space="preserve"> các phương trình phản ứng hoá học </w:t>
      </w:r>
      <w:r w:rsidRPr="008355E4">
        <w:t>về tính c</w:t>
      </w:r>
      <w:r>
        <w:t>hất</w:t>
      </w:r>
      <w:r>
        <w:rPr>
          <w:lang w:val="vi-VN"/>
        </w:rPr>
        <w:t>, của săt, crom và hợp chất của chúng</w:t>
      </w:r>
    </w:p>
    <w:p w:rsidR="004F36C0" w:rsidRDefault="009F5844" w:rsidP="004F36C0">
      <w:pPr>
        <w:jc w:val="both"/>
        <w:outlineLvl w:val="0"/>
        <w:rPr>
          <w:lang w:val="vi-VN"/>
        </w:rPr>
      </w:pPr>
      <w:r w:rsidRPr="00CF6B9C">
        <w:t xml:space="preserve"> - Giả</w:t>
      </w:r>
      <w:r w:rsidR="004F36C0">
        <w:rPr>
          <w:lang w:val="vi-VN"/>
        </w:rPr>
        <w:t xml:space="preserve"> được</w:t>
      </w:r>
      <w:r w:rsidR="004F36C0">
        <w:t xml:space="preserve"> bài tập</w:t>
      </w:r>
      <w:r w:rsidR="004F36C0">
        <w:rPr>
          <w:lang w:val="vi-VN"/>
        </w:rPr>
        <w:t xml:space="preserve"> về </w:t>
      </w:r>
      <w:r w:rsidR="004F36C0" w:rsidRPr="008355E4">
        <w:t>về tính c</w:t>
      </w:r>
      <w:r w:rsidR="004F36C0">
        <w:t>hất</w:t>
      </w:r>
      <w:r w:rsidR="004F36C0">
        <w:rPr>
          <w:lang w:val="vi-VN"/>
        </w:rPr>
        <w:t>, của săt, crom và hợp chất của chúng</w:t>
      </w:r>
    </w:p>
    <w:p w:rsidR="00242273" w:rsidRPr="004F36C0" w:rsidRDefault="004F36C0" w:rsidP="004F36C0">
      <w:pPr>
        <w:jc w:val="both"/>
        <w:outlineLvl w:val="0"/>
        <w:rPr>
          <w:lang w:val="vi-VN"/>
        </w:rPr>
      </w:pPr>
      <w:r>
        <w:rPr>
          <w:b/>
          <w:bCs/>
          <w:lang w:val="vi-VN"/>
        </w:rPr>
        <w:t>2.</w:t>
      </w:r>
      <w:r w:rsidR="009F5844" w:rsidRPr="00CF6B9C">
        <w:rPr>
          <w:b/>
          <w:bCs/>
        </w:rPr>
        <w:t xml:space="preserve"> Thái độ: </w:t>
      </w:r>
    </w:p>
    <w:p w:rsidR="00242273" w:rsidRPr="00C167C8" w:rsidRDefault="00242273" w:rsidP="00242273">
      <w:pPr>
        <w:pStyle w:val="NormalWeb"/>
        <w:shd w:val="clear" w:color="auto" w:fill="FFFFFF"/>
        <w:spacing w:before="0" w:beforeAutospacing="0" w:after="0" w:afterAutospacing="0"/>
        <w:textAlignment w:val="baseline"/>
        <w:rPr>
          <w:color w:val="000000"/>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9F5844" w:rsidRPr="00CF6B9C" w:rsidRDefault="009F5844" w:rsidP="009F5844">
      <w:pPr>
        <w:jc w:val="both"/>
        <w:outlineLvl w:val="0"/>
      </w:pPr>
    </w:p>
    <w:p w:rsidR="009F5844" w:rsidRPr="00CF6B9C" w:rsidRDefault="009F5844" w:rsidP="009F5844">
      <w:pPr>
        <w:rPr>
          <w:b/>
          <w:u w:val="single"/>
          <w:lang w:val="it-IT"/>
        </w:rPr>
      </w:pPr>
      <w:r w:rsidRPr="00CF6B9C">
        <w:rPr>
          <w:b/>
          <w:u w:val="single"/>
          <w:lang w:val="it-IT"/>
        </w:rPr>
        <w:t>đồ dùng và phương tiện dạy học:</w:t>
      </w:r>
    </w:p>
    <w:p w:rsidR="009F5844" w:rsidRPr="00CF6B9C" w:rsidRDefault="009F5844" w:rsidP="009F5844">
      <w:pPr>
        <w:ind w:firstLine="720"/>
        <w:jc w:val="both"/>
        <w:outlineLvl w:val="0"/>
      </w:pPr>
      <w:r w:rsidRPr="00CF6B9C">
        <w:t xml:space="preserve">giáo trình </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82"/>
        <w:gridCol w:w="2835"/>
        <w:gridCol w:w="1984"/>
        <w:gridCol w:w="851"/>
      </w:tblGrid>
      <w:tr w:rsidR="009F5844" w:rsidRPr="00CF6B9C" w:rsidTr="009F584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3982"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9F58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3982"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r w:rsidRPr="00CF6B9C">
              <w:rPr>
                <w:lang w:val="de-DE"/>
              </w:rPr>
              <w:t>Tính chất chung của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de-DE"/>
              </w:rPr>
            </w:pPr>
            <w:r>
              <w:rPr>
                <w:lang w:val="de-DE"/>
              </w:rPr>
              <w:t>5‘</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D52A0" w:rsidRPr="00A269CA" w:rsidRDefault="009D52A0" w:rsidP="009D52A0">
            <w:pPr>
              <w:pStyle w:val="NoSpacing"/>
              <w:ind w:left="-79"/>
              <w:rPr>
                <w:sz w:val="24"/>
                <w:szCs w:val="24"/>
                <w:lang w:val="vi-VN"/>
              </w:rPr>
            </w:pPr>
            <w:r w:rsidRPr="00CF6B9C">
              <w:rPr>
                <w:bCs/>
              </w:rPr>
              <w:t>I</w:t>
            </w:r>
            <w:r w:rsidRPr="0021656F">
              <w:rPr>
                <w:bCs/>
                <w:sz w:val="24"/>
                <w:szCs w:val="24"/>
              </w:rPr>
              <w:t xml:space="preserve"> . </w:t>
            </w:r>
            <w:r w:rsidRPr="0021656F">
              <w:rPr>
                <w:bCs/>
                <w:sz w:val="24"/>
                <w:szCs w:val="24"/>
                <w:lang w:val="vi-VN"/>
              </w:rPr>
              <w:t>Vị trí cấu tạo</w:t>
            </w:r>
          </w:p>
          <w:p w:rsidR="009D52A0" w:rsidRDefault="009D52A0" w:rsidP="009D52A0">
            <w:pPr>
              <w:pStyle w:val="NoSpacing"/>
              <w:ind w:left="-70"/>
              <w:rPr>
                <w:bCs/>
                <w:sz w:val="24"/>
                <w:szCs w:val="24"/>
                <w:lang w:val="vi-VN"/>
              </w:rPr>
            </w:pPr>
            <w:r w:rsidRPr="0021656F">
              <w:rPr>
                <w:bCs/>
                <w:sz w:val="24"/>
                <w:szCs w:val="24"/>
              </w:rPr>
              <w:t xml:space="preserve">II. </w:t>
            </w:r>
            <w:r>
              <w:rPr>
                <w:bCs/>
                <w:sz w:val="24"/>
                <w:szCs w:val="24"/>
                <w:lang w:val="vi-VN"/>
              </w:rPr>
              <w:t>Tính chất vật lý</w:t>
            </w:r>
          </w:p>
          <w:p w:rsidR="009D52A0" w:rsidRDefault="009D52A0" w:rsidP="009D52A0">
            <w:pPr>
              <w:pStyle w:val="NoSpacing"/>
              <w:ind w:left="-70"/>
              <w:rPr>
                <w:bCs/>
                <w:sz w:val="24"/>
                <w:szCs w:val="24"/>
                <w:lang w:val="vi-VN"/>
              </w:rPr>
            </w:pPr>
            <w:r w:rsidRPr="0021656F">
              <w:rPr>
                <w:bCs/>
                <w:sz w:val="24"/>
                <w:szCs w:val="24"/>
              </w:rPr>
              <w:t xml:space="preserve">III. </w:t>
            </w:r>
            <w:r>
              <w:rPr>
                <w:bCs/>
                <w:sz w:val="24"/>
                <w:szCs w:val="24"/>
                <w:lang w:val="vi-VN"/>
              </w:rPr>
              <w:t>Tính chất hóa học</w:t>
            </w:r>
            <w:r w:rsidRPr="0021656F">
              <w:rPr>
                <w:bCs/>
                <w:sz w:val="24"/>
                <w:szCs w:val="24"/>
              </w:rPr>
              <w:t xml:space="preserve"> </w:t>
            </w:r>
          </w:p>
          <w:p w:rsidR="009D52A0" w:rsidRPr="009D52A0" w:rsidRDefault="009D52A0" w:rsidP="009D52A0">
            <w:pPr>
              <w:ind w:left="-59"/>
              <w:outlineLvl w:val="0"/>
              <w:rPr>
                <w:b/>
                <w:bCs/>
                <w:lang w:val="vi-VN"/>
              </w:rPr>
            </w:pPr>
            <w:r>
              <w:rPr>
                <w:bCs/>
              </w:rPr>
              <w:t>IV</w:t>
            </w:r>
            <w:r w:rsidRPr="009D52A0">
              <w:rPr>
                <w:bCs/>
              </w:rPr>
              <w:t>. Ứng dụng</w:t>
            </w:r>
            <w:r w:rsidRPr="009D52A0">
              <w:rPr>
                <w:bCs/>
                <w:lang w:val="vi-VN"/>
              </w:rPr>
              <w:t xml:space="preserve">, </w:t>
            </w:r>
            <w:r w:rsidRPr="009D52A0">
              <w:rPr>
                <w:bCs/>
                <w:lang w:val="pt-BR"/>
              </w:rPr>
              <w:t>Trạng thái thiên nhiên</w:t>
            </w:r>
            <w:r w:rsidRPr="009D52A0">
              <w:rPr>
                <w:bCs/>
                <w:lang w:val="vi-VN"/>
              </w:rPr>
              <w:t>, điều chế.</w:t>
            </w:r>
          </w:p>
          <w:p w:rsidR="009F5844" w:rsidRPr="00CF6B9C" w:rsidRDefault="009F5844" w:rsidP="009D52A0">
            <w:pPr>
              <w:outlineLvl w:val="0"/>
              <w:rPr>
                <w:lang w:val="pt-BR"/>
              </w:rPr>
            </w:pPr>
            <w:r w:rsidRPr="00CF6B9C">
              <w:rPr>
                <w:b/>
                <w:bCs/>
                <w:lang w:val="pt-BR"/>
              </w:rPr>
              <w:t xml:space="preserve">Bài 1: </w:t>
            </w:r>
            <w:r w:rsidRPr="00CF6B9C">
              <w:rPr>
                <w:lang w:val="pt-BR"/>
              </w:rPr>
              <w:t>Điền CTHH của các chất vào những chổ trống và lập các PTHH sau:</w:t>
            </w:r>
          </w:p>
          <w:p w:rsidR="009F5844" w:rsidRPr="00CF6B9C" w:rsidRDefault="009F5844" w:rsidP="009F5844">
            <w:pPr>
              <w:ind w:left="-59"/>
              <w:outlineLvl w:val="0"/>
            </w:pPr>
            <w:r w:rsidRPr="00CF6B9C">
              <w:t>a) FeO + H</w:t>
            </w:r>
            <w:r w:rsidRPr="00CF6B9C">
              <w:rPr>
                <w:vertAlign w:val="subscript"/>
              </w:rPr>
              <w:t>2</w:t>
            </w:r>
            <w:r w:rsidRPr="00CF6B9C">
              <w:t>SO</w:t>
            </w:r>
            <w:r w:rsidRPr="00CF6B9C">
              <w:rPr>
                <w:vertAlign w:val="subscript"/>
              </w:rPr>
              <w:t>4</w:t>
            </w:r>
            <w:r w:rsidRPr="00CF6B9C">
              <w:t xml:space="preserve"> (đặc) → SO</w:t>
            </w:r>
            <w:r w:rsidRPr="00CF6B9C">
              <w:rPr>
                <w:vertAlign w:val="subscript"/>
              </w:rPr>
              <w:t>2</w:t>
            </w:r>
            <w:r w:rsidRPr="00CF6B9C">
              <w:sym w:font="Symbol" w:char="F0AD"/>
            </w:r>
            <w:r w:rsidRPr="00CF6B9C">
              <w:t xml:space="preserve"> + …</w:t>
            </w:r>
          </w:p>
          <w:p w:rsidR="009F5844" w:rsidRPr="00CF6B9C" w:rsidRDefault="009F5844" w:rsidP="009F5844">
            <w:pPr>
              <w:ind w:left="-59"/>
              <w:outlineLvl w:val="0"/>
              <w:rPr>
                <w:lang w:val="pt-BR"/>
              </w:rPr>
            </w:pPr>
            <w:r w:rsidRPr="00CF6B9C">
              <w:rPr>
                <w:lang w:val="pt-BR"/>
              </w:rPr>
              <w:t>b) 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 HNO</w:t>
            </w:r>
            <w:r w:rsidRPr="00CF6B9C">
              <w:rPr>
                <w:vertAlign w:val="subscript"/>
                <w:lang w:val="pt-BR"/>
              </w:rPr>
              <w:t>3</w:t>
            </w:r>
            <w:r w:rsidRPr="00CF6B9C">
              <w:rPr>
                <w:lang w:val="pt-BR"/>
              </w:rPr>
              <w:t xml:space="preserve"> (đặc) → NO</w:t>
            </w:r>
            <w:r w:rsidRPr="00CF6B9C">
              <w:rPr>
                <w:vertAlign w:val="subscript"/>
                <w:lang w:val="pt-BR"/>
              </w:rPr>
              <w:t>2</w:t>
            </w:r>
            <w:r w:rsidRPr="00CF6B9C">
              <w:sym w:font="Symbol" w:char="F0AD"/>
            </w:r>
            <w:r w:rsidRPr="00CF6B9C">
              <w:rPr>
                <w:lang w:val="pt-BR"/>
              </w:rPr>
              <w:t xml:space="preserve"> + … </w:t>
            </w:r>
          </w:p>
          <w:p w:rsidR="009F5844" w:rsidRPr="00CF6B9C" w:rsidRDefault="009F5844" w:rsidP="009F5844">
            <w:pPr>
              <w:ind w:left="-59"/>
              <w:outlineLvl w:val="0"/>
              <w:rPr>
                <w:lang w:val="pt-BR"/>
              </w:rPr>
            </w:pPr>
            <w:r w:rsidRPr="00CF6B9C">
              <w:rPr>
                <w:lang w:val="pt-BR"/>
              </w:rPr>
              <w:t>c) FeO + HNO</w:t>
            </w:r>
            <w:r w:rsidRPr="00CF6B9C">
              <w:rPr>
                <w:vertAlign w:val="subscript"/>
                <w:lang w:val="pt-BR"/>
              </w:rPr>
              <w:t>3</w:t>
            </w:r>
            <w:r w:rsidRPr="00CF6B9C">
              <w:rPr>
                <w:lang w:val="pt-BR"/>
              </w:rPr>
              <w:t xml:space="preserve"> (loãng) → NO</w:t>
            </w:r>
            <w:r w:rsidRPr="00CF6B9C">
              <w:sym w:font="Symbol" w:char="F0AD"/>
            </w:r>
            <w:r w:rsidRPr="00CF6B9C">
              <w:rPr>
                <w:lang w:val="pt-BR"/>
              </w:rPr>
              <w:t xml:space="preserve"> + …</w:t>
            </w:r>
          </w:p>
          <w:p w:rsidR="009F5844" w:rsidRPr="00CF6B9C" w:rsidRDefault="009F5844" w:rsidP="009F5844">
            <w:pPr>
              <w:ind w:left="-59"/>
              <w:outlineLvl w:val="0"/>
            </w:pPr>
            <w:r w:rsidRPr="00CF6B9C">
              <w:t>d) FeS + HNO</w:t>
            </w:r>
            <w:r w:rsidRPr="00CF6B9C">
              <w:rPr>
                <w:vertAlign w:val="subscript"/>
              </w:rPr>
              <w:t>3</w:t>
            </w:r>
            <w:r w:rsidRPr="00CF6B9C">
              <w:t xml:space="preserve"> → NO</w:t>
            </w:r>
            <w:r w:rsidRPr="00CF6B9C">
              <w:sym w:font="Symbol" w:char="F0AD"/>
            </w:r>
            <w:r w:rsidRPr="00CF6B9C">
              <w:t xml:space="preserve"> + Fe</w:t>
            </w:r>
            <w:r w:rsidRPr="00CF6B9C">
              <w:rPr>
                <w:vertAlign w:val="subscript"/>
              </w:rPr>
              <w:t>2</w:t>
            </w:r>
            <w:r w:rsidRPr="00CF6B9C">
              <w:t>(SO</w:t>
            </w:r>
            <w:r w:rsidRPr="00CF6B9C">
              <w:rPr>
                <w:vertAlign w:val="subscript"/>
              </w:rPr>
              <w:t>4</w:t>
            </w:r>
            <w:r w:rsidRPr="00CF6B9C">
              <w:t>)</w:t>
            </w:r>
            <w:r w:rsidRPr="00CF6B9C">
              <w:rPr>
                <w:vertAlign w:val="subscript"/>
              </w:rPr>
              <w:t>3</w:t>
            </w:r>
            <w:r w:rsidRPr="00CF6B9C">
              <w:t xml:space="preserve"> + …</w:t>
            </w:r>
          </w:p>
          <w:p w:rsidR="009F5844" w:rsidRPr="00CF6B9C" w:rsidRDefault="009F5844" w:rsidP="009F5844">
            <w:pPr>
              <w:ind w:left="-59"/>
              <w:outlineLvl w:val="0"/>
            </w:pPr>
            <w:r w:rsidRPr="00CF6B9C">
              <w:t>e) Fe</w:t>
            </w:r>
            <w:r w:rsidRPr="00CF6B9C">
              <w:rPr>
                <w:vertAlign w:val="subscript"/>
              </w:rPr>
              <w:t>2</w:t>
            </w:r>
            <w:r w:rsidRPr="00CF6B9C">
              <w:t>O</w:t>
            </w:r>
            <w:r w:rsidRPr="00CF6B9C">
              <w:rPr>
                <w:vertAlign w:val="subscript"/>
              </w:rPr>
              <w:t xml:space="preserve">3 </w:t>
            </w:r>
            <w:r w:rsidRPr="00CF6B9C">
              <w:t>+....    →   Fe</w:t>
            </w:r>
          </w:p>
          <w:p w:rsidR="009F5844" w:rsidRPr="00CF6B9C" w:rsidRDefault="009F5844" w:rsidP="009F5844">
            <w:pPr>
              <w:ind w:left="-59"/>
              <w:outlineLvl w:val="0"/>
            </w:pPr>
            <w:r w:rsidRPr="00CF6B9C">
              <w:t>f) FeS</w:t>
            </w:r>
            <w:r w:rsidRPr="00CF6B9C">
              <w:rPr>
                <w:vertAlign w:val="subscript"/>
              </w:rPr>
              <w:t xml:space="preserve">2 </w:t>
            </w:r>
            <w:r w:rsidRPr="00CF6B9C">
              <w:t xml:space="preserve">   +   O</w:t>
            </w:r>
            <w:r w:rsidRPr="00CF6B9C">
              <w:rPr>
                <w:vertAlign w:val="subscript"/>
              </w:rPr>
              <w:t>2</w:t>
            </w:r>
            <w:r w:rsidRPr="00CF6B9C">
              <w:t xml:space="preserve">   → </w:t>
            </w:r>
          </w:p>
          <w:p w:rsidR="009F5844" w:rsidRPr="00CF6B9C" w:rsidRDefault="009F5844" w:rsidP="009F5844">
            <w:pPr>
              <w:ind w:left="-59"/>
              <w:outlineLvl w:val="0"/>
              <w:rPr>
                <w:lang w:val="pt-BR"/>
              </w:rPr>
            </w:pPr>
          </w:p>
          <w:p w:rsidR="009F5844" w:rsidRPr="00CF6B9C" w:rsidRDefault="009F5844" w:rsidP="009F5844">
            <w:pPr>
              <w:pStyle w:val="NoSpacing"/>
              <w:ind w:left="-73"/>
              <w:rPr>
                <w:sz w:val="24"/>
                <w:szCs w:val="24"/>
                <w:lang w:val="pt-BR"/>
              </w:rPr>
            </w:pPr>
            <w:r w:rsidRPr="00CF6B9C">
              <w:rPr>
                <w:b/>
                <w:bCs/>
                <w:sz w:val="24"/>
                <w:szCs w:val="24"/>
                <w:lang w:val="pt-BR"/>
              </w:rPr>
              <w:t xml:space="preserve">Bài 2: </w:t>
            </w:r>
            <w:r w:rsidRPr="00CF6B9C">
              <w:rPr>
                <w:sz w:val="24"/>
                <w:szCs w:val="24"/>
                <w:lang w:val="pt-BR"/>
              </w:rPr>
              <w:t xml:space="preserve">Bằng phương pháp hoá học, hãy phân biệt 3 mẫu hợp kim sau: Al – Fe, Al – Cu và Cu – Fe.  </w:t>
            </w:r>
          </w:p>
          <w:p w:rsidR="009F5844" w:rsidRPr="00CF6B9C" w:rsidRDefault="009F5844" w:rsidP="009F5844">
            <w:pPr>
              <w:pStyle w:val="NoSpacing"/>
              <w:ind w:left="-73"/>
              <w:jc w:val="center"/>
              <w:rPr>
                <w:b/>
                <w:bCs/>
                <w:sz w:val="24"/>
                <w:szCs w:val="24"/>
                <w:lang w:val="pt-BR"/>
              </w:rPr>
            </w:pPr>
            <w:r w:rsidRPr="00CF6B9C">
              <w:rPr>
                <w:b/>
                <w:bCs/>
                <w:sz w:val="24"/>
                <w:szCs w:val="24"/>
                <w:lang w:val="pt-BR"/>
              </w:rPr>
              <w:t>Giải</w:t>
            </w:r>
          </w:p>
          <w:p w:rsidR="009F5844" w:rsidRPr="00CF6B9C" w:rsidRDefault="009F5844" w:rsidP="009F5844">
            <w:pPr>
              <w:pStyle w:val="NoSpacing"/>
              <w:ind w:left="-73"/>
              <w:rPr>
                <w:sz w:val="24"/>
                <w:szCs w:val="24"/>
                <w:lang w:val="pt-BR"/>
              </w:rPr>
            </w:pPr>
            <w:r w:rsidRPr="00CF6B9C">
              <w:rPr>
                <w:sz w:val="24"/>
                <w:szCs w:val="24"/>
              </w:rPr>
              <w:t>-</w:t>
            </w:r>
            <w:r w:rsidRPr="00CF6B9C">
              <w:rPr>
                <w:sz w:val="24"/>
                <w:szCs w:val="24"/>
                <w:lang w:val="pt-BR"/>
              </w:rPr>
              <w:t xml:space="preserve"> Cho 3 mẫu hợp kim trên tác dụng với dung dịch NaOH, mấu nào không thấy sủi bọt khí là mẫu Cu – Fe.</w:t>
            </w:r>
          </w:p>
          <w:p w:rsidR="009F5844" w:rsidRPr="00CF6B9C" w:rsidRDefault="009F5844" w:rsidP="009F5844">
            <w:pPr>
              <w:pStyle w:val="NoSpacing"/>
              <w:ind w:left="-73"/>
              <w:rPr>
                <w:sz w:val="24"/>
                <w:szCs w:val="24"/>
                <w:lang w:val="pt-BR"/>
              </w:rPr>
            </w:pPr>
            <w:r w:rsidRPr="00CF6B9C">
              <w:rPr>
                <w:sz w:val="24"/>
                <w:szCs w:val="24"/>
              </w:rPr>
              <w:t>-</w:t>
            </w:r>
            <w:r w:rsidRPr="00CF6B9C">
              <w:rPr>
                <w:sz w:val="24"/>
                <w:szCs w:val="24"/>
                <w:lang w:val="pt-BR"/>
              </w:rPr>
              <w:t xml:space="preserve"> Cho 2 mẫu còn lại vào dung dịch HCl dư, mẫu nào tan hết là mẫu Al – Fe, mẫu nào không tan hết là mẫu Al – Cu.</w:t>
            </w:r>
          </w:p>
          <w:p w:rsidR="009F5844" w:rsidRPr="00CF6B9C" w:rsidRDefault="009F5844" w:rsidP="009F5844">
            <w:pPr>
              <w:ind w:left="-73"/>
              <w:outlineLvl w:val="0"/>
            </w:pPr>
            <w:r w:rsidRPr="00CF6B9C">
              <w:rPr>
                <w:b/>
                <w:bCs/>
              </w:rPr>
              <w:t xml:space="preserve">Bài 3: </w:t>
            </w:r>
            <w:r w:rsidRPr="00CF6B9C">
              <w:t xml:space="preserve">Biết 2,3g hỗn hợp gồm MgO, </w:t>
            </w:r>
            <w:r w:rsidRPr="00CF6B9C">
              <w:lastRenderedPageBreak/>
              <w:t>CuO và FeO tác dụng vừa đủ với 100 ml dung dịch H</w:t>
            </w:r>
            <w:r w:rsidRPr="00CF6B9C">
              <w:rPr>
                <w:vertAlign w:val="subscript"/>
              </w:rPr>
              <w:t>2</w:t>
            </w:r>
            <w:r w:rsidRPr="00CF6B9C">
              <w:t>SO</w:t>
            </w:r>
            <w:r w:rsidRPr="00CF6B9C">
              <w:rPr>
                <w:vertAlign w:val="subscript"/>
              </w:rPr>
              <w:t>4</w:t>
            </w:r>
            <w:r w:rsidRPr="00CF6B9C">
              <w:t xml:space="preserve"> 0,2M. Khối lượng muối thu được là</w:t>
            </w:r>
          </w:p>
          <w:p w:rsidR="009F5844" w:rsidRPr="00CF6B9C" w:rsidRDefault="009F5844" w:rsidP="009F5844">
            <w:pPr>
              <w:ind w:left="-73"/>
              <w:outlineLvl w:val="0"/>
            </w:pPr>
            <w:r w:rsidRPr="00CF6B9C">
              <w:rPr>
                <w:b/>
                <w:bCs/>
              </w:rPr>
              <w:t>A.</w:t>
            </w:r>
            <w:r w:rsidRPr="00CF6B9C">
              <w:t xml:space="preserve"> 3,6g</w:t>
            </w:r>
            <w:r w:rsidRPr="00CF6B9C">
              <w:tab/>
            </w:r>
            <w:r w:rsidRPr="00CF6B9C">
              <w:tab/>
            </w:r>
            <w:r w:rsidRPr="00CF6B9C">
              <w:rPr>
                <w:b/>
                <w:bCs/>
              </w:rPr>
              <w:t>B.</w:t>
            </w:r>
            <w:r w:rsidRPr="00CF6B9C">
              <w:t xml:space="preserve"> 3,7g</w:t>
            </w:r>
            <w:r w:rsidRPr="00CF6B9C">
              <w:tab/>
            </w:r>
            <w:r w:rsidRPr="00CF6B9C">
              <w:tab/>
            </w:r>
            <w:r w:rsidRPr="00CF6B9C">
              <w:rPr>
                <w:b/>
                <w:bCs/>
              </w:rPr>
              <w:t>C.</w:t>
            </w:r>
            <w:r w:rsidRPr="00CF6B9C">
              <w:t xml:space="preserve"> 3,8g</w:t>
            </w:r>
            <w:r w:rsidRPr="00CF6B9C">
              <w:tab/>
            </w:r>
            <w:r w:rsidRPr="00CF6B9C">
              <w:tab/>
            </w:r>
            <w:r w:rsidRPr="00CF6B9C">
              <w:rPr>
                <w:b/>
                <w:bCs/>
              </w:rPr>
              <w:t>D.</w:t>
            </w:r>
            <w:r w:rsidRPr="00CF6B9C">
              <w:t xml:space="preserve"> 3,9g</w:t>
            </w:r>
            <w:r w:rsidRPr="00CF6B9C">
              <w:sym w:font="Wingdings 2" w:char="F050"/>
            </w:r>
          </w:p>
          <w:p w:rsidR="009F5844" w:rsidRPr="00CF6B9C" w:rsidRDefault="009F5844" w:rsidP="009F5844">
            <w:pPr>
              <w:ind w:left="-73"/>
              <w:jc w:val="center"/>
              <w:outlineLvl w:val="0"/>
              <w:rPr>
                <w:b/>
                <w:bCs/>
              </w:rPr>
            </w:pPr>
            <w:r w:rsidRPr="00CF6B9C">
              <w:rPr>
                <w:b/>
                <w:bCs/>
              </w:rPr>
              <w:t>Giải</w:t>
            </w:r>
          </w:p>
          <w:p w:rsidR="009F5844" w:rsidRPr="00CF6B9C" w:rsidRDefault="009F5844" w:rsidP="009F5844">
            <w:pPr>
              <w:ind w:left="-73"/>
              <w:jc w:val="center"/>
              <w:outlineLvl w:val="0"/>
            </w:pPr>
            <w:r w:rsidRPr="00CF6B9C">
              <w:t>n</w:t>
            </w:r>
            <w:r w:rsidRPr="00CF6B9C">
              <w:rPr>
                <w:position w:val="-4"/>
              </w:rPr>
              <w:t>H</w:t>
            </w:r>
            <w:r w:rsidRPr="00CF6B9C">
              <w:rPr>
                <w:position w:val="-4"/>
                <w:vertAlign w:val="subscript"/>
              </w:rPr>
              <w:t>2</w:t>
            </w:r>
            <w:r w:rsidRPr="00CF6B9C">
              <w:rPr>
                <w:position w:val="-4"/>
              </w:rPr>
              <w:t>SO</w:t>
            </w:r>
            <w:r w:rsidRPr="00CF6B9C">
              <w:rPr>
                <w:position w:val="-4"/>
                <w:vertAlign w:val="subscript"/>
              </w:rPr>
              <w:t>4</w:t>
            </w:r>
            <w:r w:rsidRPr="00CF6B9C">
              <w:t xml:space="preserve"> = 0,02 (mol)</w:t>
            </w:r>
          </w:p>
          <w:p w:rsidR="009F5844" w:rsidRPr="00CF6B9C" w:rsidRDefault="009F5844" w:rsidP="009F5844">
            <w:pPr>
              <w:ind w:left="-73"/>
              <w:jc w:val="center"/>
              <w:outlineLvl w:val="0"/>
            </w:pPr>
            <w:r w:rsidRPr="00CF6B9C">
              <w:t>m</w:t>
            </w:r>
            <w:r w:rsidRPr="00CF6B9C">
              <w:rPr>
                <w:vertAlign w:val="subscript"/>
              </w:rPr>
              <w:t>muối</w:t>
            </w:r>
            <w:r w:rsidRPr="00CF6B9C">
              <w:t xml:space="preserve">  = 2,3 + 0,02(96 – 16) = 3,9g</w:t>
            </w:r>
          </w:p>
          <w:p w:rsidR="009F5844" w:rsidRPr="00CF6B9C" w:rsidRDefault="009F5844" w:rsidP="009F5844">
            <w:pPr>
              <w:ind w:left="-73"/>
              <w:jc w:val="center"/>
              <w:outlineLvl w:val="0"/>
            </w:pPr>
          </w:p>
          <w:p w:rsidR="009F5844" w:rsidRPr="00CF6B9C" w:rsidRDefault="009F5844" w:rsidP="009F5844">
            <w:pPr>
              <w:ind w:left="-59"/>
              <w:outlineLvl w:val="0"/>
            </w:pPr>
            <w:r w:rsidRPr="00CF6B9C">
              <w:rPr>
                <w:b/>
                <w:bCs/>
              </w:rPr>
              <w:t xml:space="preserve">Bài 1: </w:t>
            </w:r>
            <w:r w:rsidRPr="00CF6B9C">
              <w:t>Hoàn thành các PTHH của phản ứng theo sơ đồ sau:</w:t>
            </w:r>
          </w:p>
          <w:p w:rsidR="009F5844" w:rsidRPr="00CF6B9C" w:rsidRDefault="009F5844" w:rsidP="009F5844">
            <w:pPr>
              <w:ind w:left="-59"/>
              <w:jc w:val="center"/>
              <w:outlineLvl w:val="0"/>
            </w:pPr>
            <w:r w:rsidRPr="00CF6B9C">
              <w:object w:dxaOrig="4025" w:dyaOrig="1953">
                <v:shape id="_x0000_i1070" type="#_x0000_t75" style="width:201pt;height:84pt" o:ole="">
                  <v:imagedata r:id="rId99" o:title=""/>
                </v:shape>
                <o:OLEObject Type="Embed" ProgID="Unknown" ShapeID="_x0000_i1070" DrawAspect="Content" ObjectID="_1581850655" r:id="rId100"/>
              </w:object>
            </w:r>
          </w:p>
          <w:p w:rsidR="009F5844" w:rsidRPr="00CF6B9C" w:rsidRDefault="009F5844" w:rsidP="009F5844">
            <w:pPr>
              <w:ind w:left="-59"/>
              <w:jc w:val="center"/>
              <w:outlineLvl w:val="0"/>
              <w:rPr>
                <w:b/>
                <w:bCs/>
              </w:rPr>
            </w:pPr>
            <w:r w:rsidRPr="00CF6B9C">
              <w:rPr>
                <w:b/>
                <w:bCs/>
              </w:rPr>
              <w:t>Giải</w:t>
            </w:r>
          </w:p>
          <w:p w:rsidR="009F5844" w:rsidRPr="00CF6B9C" w:rsidRDefault="009F5844" w:rsidP="009F5844">
            <w:pPr>
              <w:ind w:left="-59"/>
              <w:outlineLvl w:val="0"/>
            </w:pPr>
            <w:r w:rsidRPr="00CF6B9C">
              <w:t>(1) Fe + 2HCl → FeCl</w:t>
            </w:r>
            <w:r w:rsidRPr="00CF6B9C">
              <w:rPr>
                <w:vertAlign w:val="subscript"/>
              </w:rPr>
              <w:t>2</w:t>
            </w:r>
            <w:r w:rsidRPr="00CF6B9C">
              <w:t xml:space="preserve"> + H</w:t>
            </w:r>
            <w:r w:rsidRPr="00CF6B9C">
              <w:rPr>
                <w:vertAlign w:val="subscript"/>
              </w:rPr>
              <w:t>2</w:t>
            </w:r>
          </w:p>
          <w:p w:rsidR="009F5844" w:rsidRPr="00CF6B9C" w:rsidRDefault="009F5844" w:rsidP="009F5844">
            <w:pPr>
              <w:ind w:left="-59"/>
              <w:outlineLvl w:val="0"/>
            </w:pPr>
            <w:r w:rsidRPr="00CF6B9C">
              <w:t>(2) FeCl</w:t>
            </w:r>
            <w:r w:rsidRPr="00CF6B9C">
              <w:rPr>
                <w:vertAlign w:val="subscript"/>
              </w:rPr>
              <w:t>2</w:t>
            </w:r>
            <w:r w:rsidRPr="00CF6B9C">
              <w:t xml:space="preserve"> + Mg → MgCl</w:t>
            </w:r>
            <w:r w:rsidRPr="00CF6B9C">
              <w:rPr>
                <w:vertAlign w:val="subscript"/>
              </w:rPr>
              <w:t>2</w:t>
            </w:r>
            <w:r w:rsidRPr="00CF6B9C">
              <w:t xml:space="preserve"> + Fe</w:t>
            </w:r>
          </w:p>
          <w:p w:rsidR="009F5844" w:rsidRPr="00CF6B9C" w:rsidRDefault="009F5844" w:rsidP="009F5844">
            <w:pPr>
              <w:ind w:left="-59"/>
              <w:outlineLvl w:val="0"/>
              <w:rPr>
                <w:lang w:val="pt-BR"/>
              </w:rPr>
            </w:pPr>
            <w:r w:rsidRPr="00CF6B9C">
              <w:rPr>
                <w:lang w:val="pt-BR"/>
              </w:rPr>
              <w:t>(3) 2Fe + 3Cl</w:t>
            </w:r>
            <w:r w:rsidRPr="00CF6B9C">
              <w:rPr>
                <w:vertAlign w:val="subscript"/>
                <w:lang w:val="pt-BR"/>
              </w:rPr>
              <w:t>2</w:t>
            </w:r>
            <w:r w:rsidRPr="00CF6B9C">
              <w:rPr>
                <w:lang w:val="pt-BR"/>
              </w:rPr>
              <w:t xml:space="preserve"> → 2FeCl</w:t>
            </w:r>
            <w:r w:rsidRPr="00CF6B9C">
              <w:rPr>
                <w:vertAlign w:val="subscript"/>
                <w:lang w:val="pt-BR"/>
              </w:rPr>
              <w:t>3</w:t>
            </w:r>
          </w:p>
          <w:p w:rsidR="009F5844" w:rsidRPr="00CF6B9C" w:rsidRDefault="009F5844" w:rsidP="009F5844">
            <w:pPr>
              <w:ind w:left="-59"/>
              <w:outlineLvl w:val="0"/>
              <w:rPr>
                <w:lang w:val="pt-BR"/>
              </w:rPr>
            </w:pPr>
            <w:r w:rsidRPr="00CF6B9C">
              <w:rPr>
                <w:lang w:val="pt-BR"/>
              </w:rPr>
              <w:t>(4) 2FeCl</w:t>
            </w:r>
            <w:r w:rsidRPr="00CF6B9C">
              <w:rPr>
                <w:vertAlign w:val="subscript"/>
                <w:lang w:val="pt-BR"/>
              </w:rPr>
              <w:t>3</w:t>
            </w:r>
            <w:r w:rsidRPr="00CF6B9C">
              <w:rPr>
                <w:lang w:val="pt-BR"/>
              </w:rPr>
              <w:t xml:space="preserve"> + 3Mg → 3MgCl</w:t>
            </w:r>
            <w:r w:rsidRPr="00CF6B9C">
              <w:rPr>
                <w:vertAlign w:val="subscript"/>
                <w:lang w:val="pt-BR"/>
              </w:rPr>
              <w:t>2</w:t>
            </w:r>
            <w:r w:rsidRPr="00CF6B9C">
              <w:rPr>
                <w:lang w:val="pt-BR"/>
              </w:rPr>
              <w:t xml:space="preserve"> + 2Fe</w:t>
            </w:r>
          </w:p>
          <w:p w:rsidR="009F5844" w:rsidRPr="00CF6B9C" w:rsidRDefault="009F5844" w:rsidP="009F5844">
            <w:pPr>
              <w:ind w:left="-59"/>
              <w:outlineLvl w:val="0"/>
              <w:rPr>
                <w:lang w:val="pt-BR"/>
              </w:rPr>
            </w:pPr>
            <w:r w:rsidRPr="00CF6B9C">
              <w:rPr>
                <w:lang w:val="pt-BR"/>
              </w:rPr>
              <w:t>(5) FeCl</w:t>
            </w:r>
            <w:r w:rsidRPr="00CF6B9C">
              <w:rPr>
                <w:vertAlign w:val="subscript"/>
                <w:lang w:val="pt-BR"/>
              </w:rPr>
              <w:t>2</w:t>
            </w:r>
            <w:r w:rsidRPr="00CF6B9C">
              <w:rPr>
                <w:lang w:val="pt-BR"/>
              </w:rPr>
              <w:t xml:space="preserve"> + 2NaOH → Fe(OH)</w:t>
            </w:r>
            <w:r w:rsidRPr="00CF6B9C">
              <w:rPr>
                <w:vertAlign w:val="subscript"/>
                <w:lang w:val="pt-BR"/>
              </w:rPr>
              <w:t>2</w:t>
            </w:r>
            <w:r w:rsidRPr="00CF6B9C">
              <w:rPr>
                <w:lang w:val="pt-BR"/>
              </w:rPr>
              <w:t xml:space="preserve"> + 2NaCl</w:t>
            </w:r>
          </w:p>
          <w:p w:rsidR="009F5844" w:rsidRPr="00CF6B9C" w:rsidRDefault="009F5844" w:rsidP="009F5844">
            <w:pPr>
              <w:ind w:left="-59"/>
              <w:outlineLvl w:val="0"/>
              <w:rPr>
                <w:lang w:val="pt-BR"/>
              </w:rPr>
            </w:pPr>
            <w:r w:rsidRPr="00CF6B9C">
              <w:rPr>
                <w:lang w:val="pt-BR"/>
              </w:rPr>
              <w:t>(6) FeCl</w:t>
            </w:r>
            <w:r w:rsidRPr="00CF6B9C">
              <w:rPr>
                <w:vertAlign w:val="subscript"/>
                <w:lang w:val="pt-BR"/>
              </w:rPr>
              <w:t>3</w:t>
            </w:r>
            <w:r w:rsidRPr="00CF6B9C">
              <w:rPr>
                <w:lang w:val="pt-BR"/>
              </w:rPr>
              <w:t xml:space="preserve"> + 3NaOH → Fe(OH)</w:t>
            </w:r>
            <w:r w:rsidRPr="00CF6B9C">
              <w:rPr>
                <w:vertAlign w:val="subscript"/>
                <w:lang w:val="pt-BR"/>
              </w:rPr>
              <w:t>3</w:t>
            </w:r>
            <w:r w:rsidRPr="00CF6B9C">
              <w:rPr>
                <w:lang w:val="pt-BR"/>
              </w:rPr>
              <w:t xml:space="preserve"> + 3NaCl</w:t>
            </w:r>
          </w:p>
          <w:p w:rsidR="009F5844" w:rsidRPr="00CF6B9C" w:rsidRDefault="009F5844" w:rsidP="009F5844">
            <w:pPr>
              <w:ind w:left="-59"/>
              <w:outlineLvl w:val="0"/>
              <w:rPr>
                <w:vertAlign w:val="subscript"/>
                <w:lang w:val="pt-BR"/>
              </w:rPr>
            </w:pPr>
            <w:r w:rsidRPr="00CF6B9C">
              <w:rPr>
                <w:lang w:val="pt-BR"/>
              </w:rPr>
              <w:t>(7) 4Fe(OH)</w:t>
            </w:r>
            <w:r w:rsidRPr="00CF6B9C">
              <w:rPr>
                <w:vertAlign w:val="subscript"/>
                <w:lang w:val="pt-BR"/>
              </w:rPr>
              <w:t>2</w:t>
            </w:r>
            <w:r w:rsidRPr="00CF6B9C">
              <w:rPr>
                <w:lang w:val="pt-BR"/>
              </w:rPr>
              <w:t xml:space="preserve"> + O</w:t>
            </w:r>
            <w:r w:rsidRPr="00CF6B9C">
              <w:rPr>
                <w:vertAlign w:val="subscript"/>
                <w:lang w:val="pt-BR"/>
              </w:rPr>
              <w:t>2</w:t>
            </w:r>
            <w:r w:rsidRPr="00CF6B9C">
              <w:rPr>
                <w:lang w:val="pt-BR"/>
              </w:rPr>
              <w:t xml:space="preserve"> + 2H</w:t>
            </w:r>
            <w:r w:rsidRPr="00CF6B9C">
              <w:rPr>
                <w:vertAlign w:val="subscript"/>
                <w:lang w:val="pt-BR"/>
              </w:rPr>
              <w:t>2</w:t>
            </w:r>
            <w:r w:rsidRPr="00CF6B9C">
              <w:rPr>
                <w:lang w:val="pt-BR"/>
              </w:rPr>
              <w:t>O→ 4Fe(OH)</w:t>
            </w:r>
            <w:r w:rsidRPr="00CF6B9C">
              <w:rPr>
                <w:vertAlign w:val="subscript"/>
                <w:lang w:val="pt-BR"/>
              </w:rPr>
              <w:t>3</w:t>
            </w:r>
          </w:p>
          <w:p w:rsidR="009F5844" w:rsidRPr="00CF6B9C" w:rsidRDefault="009F5844" w:rsidP="009F5844">
            <w:pPr>
              <w:rPr>
                <w:lang w:val="nb-NO"/>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b/>
                <w:bCs/>
                <w:sz w:val="24"/>
                <w:szCs w:val="24"/>
                <w:lang w:val="pt-BR"/>
              </w:rPr>
            </w:pPr>
            <w:r w:rsidRPr="00CF6B9C">
              <w:rPr>
                <w:b/>
                <w:bCs/>
                <w:sz w:val="24"/>
                <w:szCs w:val="24"/>
                <w:lang w:val="pt-BR"/>
              </w:rPr>
              <w:lastRenderedPageBreak/>
              <w:t xml:space="preserve">Hoạt động </w:t>
            </w:r>
          </w:p>
          <w:p w:rsidR="009F5844" w:rsidRPr="00CF6B9C" w:rsidRDefault="009F5844" w:rsidP="009F5844">
            <w:pPr>
              <w:pStyle w:val="NoSpacing"/>
              <w:ind w:left="-58"/>
              <w:rPr>
                <w:sz w:val="24"/>
                <w:szCs w:val="24"/>
                <w:lang w:val="pt-BR"/>
              </w:rPr>
            </w:pPr>
            <w:r w:rsidRPr="00CF6B9C">
              <w:rPr>
                <w:sz w:val="24"/>
                <w:szCs w:val="24"/>
              </w:rPr>
              <w:t>-</w:t>
            </w:r>
            <w:r w:rsidRPr="00CF6B9C">
              <w:rPr>
                <w:sz w:val="24"/>
                <w:szCs w:val="24"/>
                <w:lang w:val="pt-BR"/>
              </w:rPr>
              <w:t xml:space="preserve"> GV lưu ý HS phản ứng (d) có nhiều phương trình phân tử nhưng có cùng chung phương trình ion thu gọn.</w:t>
            </w: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ind w:left="-59"/>
              <w:jc w:val="center"/>
              <w:outlineLvl w:val="0"/>
              <w:rPr>
                <w:b/>
                <w:bCs/>
                <w:lang w:val="pt-BR"/>
              </w:rPr>
            </w:pPr>
            <w:r w:rsidRPr="00CF6B9C">
              <w:rPr>
                <w:b/>
                <w:bCs/>
                <w:lang w:val="pt-BR"/>
              </w:rPr>
              <w:t>Giải</w:t>
            </w:r>
          </w:p>
          <w:p w:rsidR="009F5844" w:rsidRPr="00CF6B9C" w:rsidRDefault="009F5844" w:rsidP="009F5844">
            <w:pPr>
              <w:ind w:left="-59"/>
              <w:outlineLvl w:val="0"/>
              <w:rPr>
                <w:lang w:val="pt-BR"/>
              </w:rPr>
            </w:pPr>
            <w:r w:rsidRPr="00CF6B9C">
              <w:rPr>
                <w:b/>
                <w:bCs/>
                <w:lang w:val="pt-BR"/>
              </w:rPr>
              <w:t xml:space="preserve">a) </w:t>
            </w:r>
            <w:r w:rsidRPr="00CF6B9C">
              <w:rPr>
                <w:bCs/>
                <w:lang w:val="pt-BR"/>
              </w:rPr>
              <w:t>2</w:t>
            </w:r>
            <w:r w:rsidRPr="00CF6B9C">
              <w:rPr>
                <w:lang w:val="pt-BR"/>
              </w:rPr>
              <w:t>Fe</w:t>
            </w:r>
            <w:r w:rsidRPr="00CF6B9C">
              <w:t>O</w:t>
            </w:r>
            <w:r w:rsidRPr="00CF6B9C">
              <w:rPr>
                <w:lang w:val="pt-BR"/>
              </w:rPr>
              <w:t xml:space="preserve"> + 4H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(đặc) →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 xml:space="preserve"> + SO</w:t>
            </w:r>
            <w:r w:rsidRPr="00CF6B9C">
              <w:rPr>
                <w:vertAlign w:val="subscript"/>
                <w:lang w:val="pt-BR"/>
              </w:rPr>
              <w:t>2</w:t>
            </w:r>
            <w:r w:rsidRPr="00CF6B9C">
              <w:sym w:font="Symbol" w:char="F0AD"/>
            </w:r>
            <w:r w:rsidRPr="00CF6B9C">
              <w:rPr>
                <w:lang w:val="pt-BR"/>
              </w:rPr>
              <w:t xml:space="preserve"> + 4H</w:t>
            </w:r>
            <w:r w:rsidRPr="00CF6B9C">
              <w:rPr>
                <w:vertAlign w:val="subscript"/>
                <w:lang w:val="pt-BR"/>
              </w:rPr>
              <w:t>2</w:t>
            </w:r>
            <w:r w:rsidRPr="00CF6B9C">
              <w:rPr>
                <w:lang w:val="pt-BR"/>
              </w:rPr>
              <w:t>O</w:t>
            </w:r>
          </w:p>
          <w:p w:rsidR="009F5844" w:rsidRPr="00CF6B9C" w:rsidRDefault="009F5844" w:rsidP="009F5844">
            <w:pPr>
              <w:ind w:left="-59"/>
              <w:outlineLvl w:val="0"/>
              <w:rPr>
                <w:lang w:val="pt-BR"/>
              </w:rPr>
            </w:pPr>
            <w:r w:rsidRPr="00CF6B9C">
              <w:rPr>
                <w:b/>
                <w:bCs/>
                <w:lang w:val="pt-BR"/>
              </w:rPr>
              <w:t xml:space="preserve">b) </w:t>
            </w:r>
            <w:r w:rsidRPr="00CF6B9C">
              <w:rPr>
                <w:lang w:val="pt-BR"/>
              </w:rPr>
              <w:t>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+ 10HNO</w:t>
            </w:r>
            <w:r w:rsidRPr="00CF6B9C">
              <w:rPr>
                <w:vertAlign w:val="subscript"/>
                <w:lang w:val="pt-BR"/>
              </w:rPr>
              <w:t>3</w:t>
            </w:r>
            <w:r w:rsidRPr="00CF6B9C">
              <w:rPr>
                <w:lang w:val="pt-BR"/>
              </w:rPr>
              <w:t xml:space="preserve"> → 3Fe(NO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NO</w:t>
            </w:r>
            <w:r w:rsidRPr="00CF6B9C">
              <w:rPr>
                <w:vertAlign w:val="subscript"/>
                <w:lang w:val="pt-BR"/>
              </w:rPr>
              <w:t>2</w:t>
            </w:r>
            <w:r w:rsidRPr="00CF6B9C">
              <w:sym w:font="Symbol" w:char="F0AD"/>
            </w:r>
            <w:r w:rsidRPr="00CF6B9C">
              <w:rPr>
                <w:lang w:val="pt-BR"/>
              </w:rPr>
              <w:t xml:space="preserve"> + 5H</w:t>
            </w:r>
            <w:r w:rsidRPr="00CF6B9C">
              <w:rPr>
                <w:vertAlign w:val="subscript"/>
                <w:lang w:val="pt-BR"/>
              </w:rPr>
              <w:t>2</w:t>
            </w:r>
            <w:r w:rsidRPr="00CF6B9C">
              <w:rPr>
                <w:lang w:val="pt-BR"/>
              </w:rPr>
              <w:t>O</w:t>
            </w:r>
          </w:p>
          <w:p w:rsidR="009F5844" w:rsidRPr="00CF6B9C" w:rsidRDefault="009F5844" w:rsidP="009F5844">
            <w:pPr>
              <w:ind w:left="-59"/>
              <w:outlineLvl w:val="0"/>
              <w:rPr>
                <w:lang w:val="pt-BR"/>
              </w:rPr>
            </w:pPr>
            <w:r w:rsidRPr="00CF6B9C">
              <w:rPr>
                <w:b/>
                <w:bCs/>
                <w:lang w:val="pt-BR"/>
              </w:rPr>
              <w:t xml:space="preserve">c) </w:t>
            </w:r>
            <w:r w:rsidRPr="00CF6B9C">
              <w:rPr>
                <w:bCs/>
                <w:lang w:val="pt-BR"/>
              </w:rPr>
              <w:t>3</w:t>
            </w:r>
            <w:r w:rsidRPr="00CF6B9C">
              <w:rPr>
                <w:lang w:val="pt-BR"/>
              </w:rPr>
              <w:t>FeO + 10HNO</w:t>
            </w:r>
            <w:r w:rsidRPr="00CF6B9C">
              <w:rPr>
                <w:vertAlign w:val="subscript"/>
                <w:lang w:val="pt-BR"/>
              </w:rPr>
              <w:t>3</w:t>
            </w:r>
            <w:r w:rsidRPr="00CF6B9C">
              <w:rPr>
                <w:lang w:val="pt-BR"/>
              </w:rPr>
              <w:t xml:space="preserve"> → 3Fe(NO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NO</w:t>
            </w:r>
            <w:r w:rsidRPr="00CF6B9C">
              <w:sym w:font="Symbol" w:char="F0AD"/>
            </w:r>
            <w:r w:rsidRPr="00CF6B9C">
              <w:rPr>
                <w:lang w:val="pt-BR"/>
              </w:rPr>
              <w:t xml:space="preserve"> + 5H</w:t>
            </w:r>
            <w:r w:rsidRPr="00CF6B9C">
              <w:rPr>
                <w:vertAlign w:val="subscript"/>
                <w:lang w:val="pt-BR"/>
              </w:rPr>
              <w:t>2</w:t>
            </w:r>
            <w:r w:rsidRPr="00CF6B9C">
              <w:rPr>
                <w:lang w:val="pt-BR"/>
              </w:rPr>
              <w:t>O</w:t>
            </w:r>
          </w:p>
          <w:p w:rsidR="009F5844" w:rsidRPr="00CF6B9C" w:rsidRDefault="009F5844" w:rsidP="009F5844">
            <w:pPr>
              <w:ind w:left="-59"/>
              <w:outlineLvl w:val="0"/>
              <w:rPr>
                <w:lang w:val="pt-BR"/>
              </w:rPr>
            </w:pPr>
            <w:r w:rsidRPr="00CF6B9C">
              <w:rPr>
                <w:b/>
                <w:bCs/>
                <w:lang w:val="pt-BR"/>
              </w:rPr>
              <w:t>d)</w:t>
            </w:r>
            <w:r w:rsidRPr="00CF6B9C">
              <w:rPr>
                <w:lang w:val="pt-BR"/>
              </w:rPr>
              <w:t xml:space="preserve"> FeS + HNO</w:t>
            </w:r>
            <w:r w:rsidRPr="00CF6B9C">
              <w:rPr>
                <w:vertAlign w:val="subscript"/>
                <w:lang w:val="pt-BR"/>
              </w:rPr>
              <w:t>3</w:t>
            </w:r>
            <w:r w:rsidRPr="00CF6B9C">
              <w:rPr>
                <w:lang w:val="pt-BR"/>
              </w:rPr>
              <w:t xml:space="preserve"> → Fe</w:t>
            </w:r>
            <w:r w:rsidRPr="00CF6B9C">
              <w:rPr>
                <w:vertAlign w:val="subscript"/>
                <w:lang w:val="pt-BR"/>
              </w:rPr>
              <w:t>2</w:t>
            </w:r>
            <w:r w:rsidRPr="00CF6B9C">
              <w:rPr>
                <w:lang w:val="pt-BR"/>
              </w:rPr>
              <w:t>(SO</w:t>
            </w:r>
            <w:r w:rsidRPr="00CF6B9C">
              <w:rPr>
                <w:vertAlign w:val="subscript"/>
                <w:lang w:val="pt-BR"/>
              </w:rPr>
              <w:t>4</w:t>
            </w:r>
            <w:r w:rsidRPr="00CF6B9C">
              <w:rPr>
                <w:lang w:val="pt-BR"/>
              </w:rPr>
              <w:t>)</w:t>
            </w:r>
            <w:r w:rsidRPr="00CF6B9C">
              <w:rPr>
                <w:vertAlign w:val="subscript"/>
                <w:lang w:val="pt-BR"/>
              </w:rPr>
              <w:t>3</w:t>
            </w:r>
            <w:r w:rsidRPr="00CF6B9C">
              <w:rPr>
                <w:lang w:val="pt-BR"/>
              </w:rPr>
              <w:t xml:space="preserve"> + NO</w:t>
            </w:r>
            <w:r w:rsidRPr="00CF6B9C">
              <w:sym w:font="Symbol" w:char="F0AD"/>
            </w:r>
            <w:r w:rsidRPr="00CF6B9C">
              <w:rPr>
                <w:lang w:val="pt-BR"/>
              </w:rPr>
              <w:t xml:space="preserve"> + Fe(NO</w:t>
            </w:r>
            <w:r w:rsidRPr="00CF6B9C">
              <w:rPr>
                <w:vertAlign w:val="subscript"/>
                <w:lang w:val="pt-BR"/>
              </w:rPr>
              <w:t>3</w:t>
            </w:r>
            <w:r w:rsidRPr="00CF6B9C">
              <w:rPr>
                <w:lang w:val="pt-BR"/>
              </w:rPr>
              <w:t>)</w:t>
            </w:r>
            <w:r w:rsidRPr="00CF6B9C">
              <w:rPr>
                <w:vertAlign w:val="subscript"/>
                <w:lang w:val="pt-BR"/>
              </w:rPr>
              <w:t>3</w:t>
            </w:r>
            <w:r w:rsidRPr="00CF6B9C">
              <w:rPr>
                <w:lang w:val="pt-BR"/>
              </w:rPr>
              <w:t xml:space="preserve"> + H</w:t>
            </w:r>
            <w:r w:rsidRPr="00CF6B9C">
              <w:rPr>
                <w:vertAlign w:val="subscript"/>
                <w:lang w:val="pt-BR"/>
              </w:rPr>
              <w:t>2</w:t>
            </w:r>
            <w:r w:rsidRPr="00CF6B9C">
              <w:rPr>
                <w:lang w:val="pt-BR"/>
              </w:rPr>
              <w:t>O</w:t>
            </w:r>
          </w:p>
          <w:p w:rsidR="009F5844" w:rsidRPr="00CF6B9C" w:rsidRDefault="009F5844" w:rsidP="009F5844">
            <w:pPr>
              <w:ind w:left="-59"/>
              <w:outlineLvl w:val="0"/>
              <w:rPr>
                <w:vertAlign w:val="subscript"/>
              </w:rPr>
            </w:pPr>
            <w:r w:rsidRPr="00CF6B9C">
              <w:rPr>
                <w:b/>
              </w:rPr>
              <w:t>e)</w:t>
            </w:r>
            <w:r w:rsidRPr="00CF6B9C">
              <w:t xml:space="preserve"> Fe</w:t>
            </w:r>
            <w:r w:rsidRPr="00CF6B9C">
              <w:rPr>
                <w:vertAlign w:val="subscript"/>
              </w:rPr>
              <w:t>2</w:t>
            </w:r>
            <w:r w:rsidRPr="00CF6B9C">
              <w:t>O</w:t>
            </w:r>
            <w:r w:rsidRPr="00CF6B9C">
              <w:rPr>
                <w:vertAlign w:val="subscript"/>
              </w:rPr>
              <w:t xml:space="preserve">3 </w:t>
            </w:r>
            <w:r w:rsidRPr="00CF6B9C">
              <w:t>+   3CO   →   2Fe  + 3CO</w:t>
            </w:r>
            <w:r w:rsidRPr="00CF6B9C">
              <w:rPr>
                <w:vertAlign w:val="subscript"/>
              </w:rPr>
              <w:t>2</w:t>
            </w:r>
          </w:p>
          <w:p w:rsidR="009F5844" w:rsidRPr="00CF6B9C" w:rsidRDefault="009F5844" w:rsidP="009F5844">
            <w:pPr>
              <w:ind w:left="-59"/>
              <w:outlineLvl w:val="0"/>
              <w:rPr>
                <w:vertAlign w:val="subscript"/>
              </w:rPr>
            </w:pPr>
            <w:r w:rsidRPr="00CF6B9C">
              <w:rPr>
                <w:b/>
              </w:rPr>
              <w:t>f)</w:t>
            </w:r>
            <w:r w:rsidRPr="00CF6B9C">
              <w:t xml:space="preserve"> 4FeS</w:t>
            </w:r>
            <w:r w:rsidRPr="00CF6B9C">
              <w:rPr>
                <w:vertAlign w:val="subscript"/>
              </w:rPr>
              <w:t xml:space="preserve">2 </w:t>
            </w:r>
            <w:r w:rsidRPr="00CF6B9C">
              <w:t xml:space="preserve">   +   11O</w:t>
            </w:r>
            <w:r w:rsidRPr="00CF6B9C">
              <w:rPr>
                <w:vertAlign w:val="subscript"/>
              </w:rPr>
              <w:t>2</w:t>
            </w:r>
            <w:r w:rsidRPr="00CF6B9C">
              <w:t xml:space="preserve">   →  2Fe</w:t>
            </w:r>
            <w:r w:rsidRPr="00CF6B9C">
              <w:rPr>
                <w:vertAlign w:val="subscript"/>
              </w:rPr>
              <w:t>2</w:t>
            </w:r>
            <w:r w:rsidRPr="00CF6B9C">
              <w:t>O</w:t>
            </w:r>
            <w:r w:rsidRPr="00CF6B9C">
              <w:rPr>
                <w:vertAlign w:val="subscript"/>
              </w:rPr>
              <w:t xml:space="preserve">3    </w:t>
            </w:r>
            <w:r w:rsidRPr="00CF6B9C">
              <w:t>+ 8SO</w:t>
            </w:r>
            <w:r w:rsidRPr="00CF6B9C">
              <w:rPr>
                <w:vertAlign w:val="subscript"/>
              </w:rPr>
              <w:t>2</w:t>
            </w: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sz w:val="24"/>
                <w:szCs w:val="24"/>
                <w:lang w:val="pt-BR"/>
              </w:rPr>
            </w:pPr>
          </w:p>
          <w:p w:rsidR="009F5844" w:rsidRPr="00CF6B9C" w:rsidRDefault="009F5844" w:rsidP="009F5844">
            <w:pPr>
              <w:pStyle w:val="NoSpacing"/>
              <w:ind w:left="-58"/>
              <w:rPr>
                <w:b/>
                <w:bCs/>
                <w:sz w:val="24"/>
                <w:szCs w:val="24"/>
                <w:lang w:val="pt-BR"/>
              </w:rPr>
            </w:pPr>
            <w:r w:rsidRPr="00CF6B9C">
              <w:rPr>
                <w:b/>
                <w:bCs/>
                <w:sz w:val="24"/>
                <w:szCs w:val="24"/>
                <w:lang w:val="pt-BR"/>
              </w:rPr>
              <w:t>Hoạt động 2</w:t>
            </w:r>
          </w:p>
          <w:p w:rsidR="009F5844" w:rsidRPr="00CF6B9C" w:rsidRDefault="009F5844" w:rsidP="009F5844">
            <w:pPr>
              <w:pStyle w:val="NoSpacing"/>
              <w:ind w:left="-58"/>
              <w:rPr>
                <w:sz w:val="24"/>
                <w:szCs w:val="24"/>
                <w:lang w:val="pt-BR"/>
              </w:rPr>
            </w:pPr>
            <w:r w:rsidRPr="00CF6B9C">
              <w:rPr>
                <w:sz w:val="24"/>
                <w:szCs w:val="24"/>
              </w:rPr>
              <w:t>-</w:t>
            </w:r>
            <w:r w:rsidRPr="00CF6B9C">
              <w:rPr>
                <w:sz w:val="24"/>
                <w:szCs w:val="24"/>
                <w:lang w:val="pt-BR"/>
              </w:rPr>
              <w:t xml:space="preserve"> GV đặt câu hỏi: Các kim loại trong mỗi cặp có sự giống và khác nhau như thế nào về mặt tính chất hoá học ?</w:t>
            </w:r>
          </w:p>
          <w:p w:rsidR="009F5844" w:rsidRPr="00CF6B9C" w:rsidRDefault="009F5844" w:rsidP="009F5844">
            <w:pPr>
              <w:ind w:left="-72"/>
              <w:jc w:val="both"/>
              <w:outlineLvl w:val="0"/>
              <w:rPr>
                <w:lang w:val="pt-BR"/>
              </w:rPr>
            </w:pPr>
          </w:p>
          <w:p w:rsidR="009F5844" w:rsidRPr="00CF6B9C" w:rsidRDefault="009F5844" w:rsidP="009F5844">
            <w:pPr>
              <w:ind w:left="-72"/>
              <w:jc w:val="both"/>
              <w:outlineLvl w:val="0"/>
              <w:rPr>
                <w:lang w:val="pt-BR"/>
              </w:rPr>
            </w:pPr>
          </w:p>
          <w:p w:rsidR="009F5844" w:rsidRPr="00CF6B9C" w:rsidRDefault="009F5844" w:rsidP="009F5844">
            <w:pPr>
              <w:ind w:left="-72"/>
              <w:jc w:val="both"/>
              <w:outlineLvl w:val="0"/>
              <w:rPr>
                <w:lang w:val="pt-BR"/>
              </w:rPr>
            </w:pPr>
          </w:p>
          <w:p w:rsidR="009F5844" w:rsidRPr="00CF6B9C" w:rsidRDefault="009F5844" w:rsidP="009F5844">
            <w:pPr>
              <w:ind w:left="-72"/>
              <w:jc w:val="both"/>
              <w:outlineLvl w:val="0"/>
              <w:rPr>
                <w:lang w:val="pt-BR"/>
              </w:rPr>
            </w:pPr>
          </w:p>
          <w:p w:rsidR="009F5844" w:rsidRPr="00CF6B9C" w:rsidRDefault="009F5844" w:rsidP="009F5844">
            <w:pPr>
              <w:jc w:val="both"/>
              <w:outlineLvl w:val="0"/>
              <w:rPr>
                <w:lang w:val="pt-BR"/>
              </w:rPr>
            </w:pPr>
          </w:p>
          <w:p w:rsidR="009F5844" w:rsidRPr="00CF6B9C" w:rsidRDefault="009F5844" w:rsidP="009F5844">
            <w:pPr>
              <w:ind w:left="-72"/>
              <w:jc w:val="both"/>
              <w:outlineLvl w:val="0"/>
            </w:pPr>
            <w:r w:rsidRPr="00CF6B9C">
              <w:rPr>
                <w:b/>
                <w:bCs/>
              </w:rPr>
              <w:t xml:space="preserve">Hoạt động 3: </w:t>
            </w:r>
          </w:p>
          <w:p w:rsidR="009F5844" w:rsidRPr="00CF6B9C" w:rsidRDefault="009F5844" w:rsidP="009F5844">
            <w:r w:rsidRPr="00CF6B9C">
              <w:t>- GV: nhận xét, đánh giá</w:t>
            </w:r>
          </w:p>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F22D37">
            <w:pPr>
              <w:pStyle w:val="NoSpacing"/>
              <w:rPr>
                <w:b/>
                <w:bCs/>
                <w:sz w:val="24"/>
                <w:szCs w:val="24"/>
                <w:lang w:val="pt-BR"/>
              </w:rPr>
            </w:pPr>
            <w:r w:rsidRPr="00CF6B9C">
              <w:rPr>
                <w:b/>
                <w:bCs/>
                <w:sz w:val="24"/>
                <w:szCs w:val="24"/>
                <w:lang w:val="pt-BR"/>
              </w:rPr>
              <w:t>Hoạt động 4</w:t>
            </w:r>
          </w:p>
          <w:p w:rsidR="009F5844" w:rsidRPr="00CF6B9C" w:rsidRDefault="009F5844" w:rsidP="009F5844">
            <w:pPr>
              <w:pStyle w:val="NoSpacing"/>
              <w:ind w:left="-58"/>
              <w:rPr>
                <w:sz w:val="24"/>
                <w:szCs w:val="24"/>
              </w:rPr>
            </w:pPr>
            <w:r w:rsidRPr="00CF6B9C">
              <w:rPr>
                <w:sz w:val="24"/>
                <w:szCs w:val="24"/>
              </w:rPr>
              <w:t>- GV quan sát, giúp đỡ HS hoàn thành các PTHH của phản ứng.</w:t>
            </w:r>
          </w:p>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58"/>
              <w:rPr>
                <w:sz w:val="24"/>
                <w:szCs w:val="24"/>
                <w:lang w:val="pt-BR"/>
              </w:rPr>
            </w:pPr>
            <w:r w:rsidRPr="00CF6B9C">
              <w:rPr>
                <w:sz w:val="24"/>
                <w:szCs w:val="24"/>
              </w:rPr>
              <w:lastRenderedPageBreak/>
              <w:t>-</w:t>
            </w:r>
            <w:r w:rsidRPr="00CF6B9C">
              <w:rPr>
                <w:sz w:val="24"/>
                <w:szCs w:val="24"/>
                <w:lang w:val="pt-BR"/>
              </w:rPr>
              <w:t xml:space="preserve"> HS dựa vào các kiến thức đã học để hoàn thành các phản ứng.</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58"/>
              <w:rPr>
                <w:sz w:val="24"/>
                <w:szCs w:val="24"/>
                <w:lang w:val="pt-BR"/>
              </w:rPr>
            </w:pPr>
            <w:r w:rsidRPr="00CF6B9C">
              <w:rPr>
                <w:sz w:val="24"/>
                <w:szCs w:val="24"/>
              </w:rPr>
              <w:t>-</w:t>
            </w:r>
            <w:r w:rsidRPr="00CF6B9C">
              <w:rPr>
                <w:sz w:val="24"/>
                <w:szCs w:val="24"/>
                <w:lang w:val="pt-BR"/>
              </w:rPr>
              <w:t xml:space="preserve"> HS phân biệt mỗi cặp kim loại dựa vào tính chất </w:t>
            </w:r>
            <w:r w:rsidRPr="00CF6B9C">
              <w:rPr>
                <w:sz w:val="24"/>
                <w:szCs w:val="24"/>
                <w:lang w:val="pt-BR"/>
              </w:rPr>
              <w:lastRenderedPageBreak/>
              <w:t xml:space="preserve">hoá học cơ bản của chúng. </w:t>
            </w:r>
          </w:p>
          <w:p w:rsidR="009F5844" w:rsidRPr="00CF6B9C" w:rsidRDefault="009F5844" w:rsidP="009F5844">
            <w:pPr>
              <w:ind w:left="-72"/>
              <w:jc w:val="both"/>
              <w:outlineLvl w:val="0"/>
              <w:rPr>
                <w:lang w:val="pt-BR"/>
              </w:rPr>
            </w:pPr>
          </w:p>
          <w:p w:rsidR="009F5844" w:rsidRPr="00CF6B9C" w:rsidRDefault="009F5844" w:rsidP="009F5844">
            <w:pPr>
              <w:ind w:left="-72"/>
              <w:jc w:val="both"/>
              <w:outlineLvl w:val="0"/>
            </w:pPr>
            <w:r w:rsidRPr="00CF6B9C">
              <w:t>- HS tự giải quyết bài toán.</w:t>
            </w: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ind w:left="-72"/>
              <w:jc w:val="both"/>
              <w:outlineLvl w:val="0"/>
            </w:pPr>
          </w:p>
          <w:p w:rsidR="009F5844" w:rsidRPr="00CF6B9C" w:rsidRDefault="009F5844" w:rsidP="009F5844">
            <w:pPr>
              <w:pStyle w:val="NoSpacing"/>
              <w:ind w:left="-58"/>
              <w:rPr>
                <w:sz w:val="24"/>
                <w:szCs w:val="24"/>
              </w:rPr>
            </w:pPr>
            <w:r w:rsidRPr="00CF6B9C">
              <w:rPr>
                <w:sz w:val="24"/>
                <w:szCs w:val="24"/>
              </w:rPr>
              <w:t>- HS vận dụng các kiến thức đã học để hoàn thành PTHH của các phản ứng theo sơ đồ bên.</w:t>
            </w:r>
          </w:p>
          <w:p w:rsidR="009F5844" w:rsidRPr="00CF6B9C" w:rsidRDefault="009F5844" w:rsidP="009F5844">
            <w:pPr>
              <w:pStyle w:val="NoSpacing"/>
              <w:ind w:left="-72"/>
              <w:rPr>
                <w:sz w:val="24"/>
                <w:szCs w:val="24"/>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60A8" w:rsidRDefault="002C60A8" w:rsidP="009F5844">
            <w:pPr>
              <w:rPr>
                <w:lang w:val="nb-NO"/>
              </w:rPr>
            </w:pPr>
            <w:r>
              <w:rPr>
                <w:lang w:val="nb-NO"/>
              </w:rPr>
              <w:lastRenderedPageBreak/>
              <w:t>20’</w:t>
            </w: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Default="002C60A8" w:rsidP="002C60A8">
            <w:pPr>
              <w:rPr>
                <w:lang w:val="nb-NO"/>
              </w:rPr>
            </w:pPr>
          </w:p>
          <w:p w:rsidR="009F5844" w:rsidRPr="002C60A8" w:rsidRDefault="002C60A8" w:rsidP="002C60A8">
            <w:pPr>
              <w:rPr>
                <w:lang w:val="nb-NO"/>
              </w:rPr>
            </w:pPr>
            <w:r>
              <w:rPr>
                <w:lang w:val="nb-NO"/>
              </w:rPr>
              <w:t>50’</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r w:rsidRPr="00CF6B9C">
              <w:rPr>
                <w:lang w:val="nb-NO"/>
              </w:rPr>
              <w:t>bt 77 gt trang 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nb-NO"/>
              </w:rPr>
            </w:pPr>
            <w:r>
              <w:rPr>
                <w:lang w:val="nb-NO"/>
              </w:rPr>
              <w:t>5’</w:t>
            </w:r>
          </w:p>
        </w:tc>
      </w:tr>
      <w:tr w:rsidR="009F5844" w:rsidRPr="00CF6B9C" w:rsidTr="009F5844">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3982"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r w:rsidRPr="00CF6B9C">
              <w:rPr>
                <w:lang w:val="pt-BR"/>
              </w:rPr>
              <w:t>bt trang 51,52</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rsidR="00715A40" w:rsidRDefault="00715A40" w:rsidP="00715A40">
            <w:pPr>
              <w:rPr>
                <w:lang w:val="pt-BR"/>
              </w:rPr>
            </w:pPr>
            <w:r>
              <w:rPr>
                <w:lang w:val="pt-BR"/>
              </w:rPr>
              <w:t>bài tập 148,149</w:t>
            </w:r>
            <w:r w:rsidRPr="00CF6B9C">
              <w:rPr>
                <w:lang w:val="pt-BR"/>
              </w:rPr>
              <w:t xml:space="preserve"> trang </w:t>
            </w:r>
            <w:r>
              <w:rPr>
                <w:lang w:val="pt-BR"/>
              </w:rPr>
              <w:t>82</w:t>
            </w:r>
          </w:p>
          <w:p w:rsidR="009F5844" w:rsidRPr="00CF6B9C" w:rsidRDefault="00715A40" w:rsidP="00715A40">
            <w:pPr>
              <w:rPr>
                <w:lang w:val="pt-BR"/>
              </w:rPr>
            </w:pPr>
            <w:r>
              <w:rPr>
                <w:lang w:val="pt-BR"/>
              </w:rPr>
              <w:t xml:space="preserve">bài tập151 </w:t>
            </w:r>
            <w:r w:rsidRPr="00CF6B9C">
              <w:rPr>
                <w:lang w:val="pt-BR"/>
              </w:rPr>
              <w:t xml:space="preserve">trang </w:t>
            </w:r>
            <w:r>
              <w:rPr>
                <w:lang w:val="pt-BR"/>
              </w:rPr>
              <w:t>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pt-BR"/>
              </w:rPr>
            </w:pPr>
            <w:r>
              <w:rPr>
                <w:lang w:val="pt-BR"/>
              </w:rPr>
              <w:t>5’</w:t>
            </w:r>
          </w:p>
        </w:tc>
      </w:tr>
    </w:tbl>
    <w:p w:rsidR="009F5844" w:rsidRPr="00CF6B9C" w:rsidRDefault="009F5844" w:rsidP="009F5844">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94"/>
      </w:tblGrid>
      <w:tr w:rsidR="00242273" w:rsidRPr="00CF6B9C" w:rsidTr="00133714">
        <w:tc>
          <w:tcPr>
            <w:tcW w:w="338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1337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F5844" w:rsidRPr="00CF6B9C" w:rsidRDefault="009F5844" w:rsidP="009F5844">
            <w:pPr>
              <w:rPr>
                <w:lang w:val="pt-BR"/>
              </w:rPr>
            </w:pPr>
          </w:p>
          <w:p w:rsidR="009F5844" w:rsidRPr="00CF6B9C" w:rsidRDefault="009F5844" w:rsidP="009F5844">
            <w:pPr>
              <w:rPr>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9D52A0" w:rsidP="009F5844">
            <w:pPr>
              <w:jc w:val="center"/>
              <w:rPr>
                <w:b/>
                <w:bCs/>
                <w:lang w:val="pt-BR"/>
              </w:rPr>
            </w:pPr>
            <w:r w:rsidRPr="00CF6B9C">
              <w:rPr>
                <w:b/>
                <w:bCs/>
                <w:lang w:val="pt-BR"/>
              </w:rPr>
              <w:t>Nguyễn Thị Huyền Nga</w:t>
            </w:r>
          </w:p>
          <w:p w:rsidR="009F5844" w:rsidRPr="00CF6B9C" w:rsidRDefault="009F5844" w:rsidP="009F5844">
            <w:pPr>
              <w:jc w:val="center"/>
              <w:rPr>
                <w:b/>
                <w:bCs/>
                <w:lang w:val="pt-BR"/>
              </w:rPr>
            </w:pPr>
          </w:p>
          <w:p w:rsidR="009F5844" w:rsidRPr="00CF6B9C" w:rsidRDefault="009F5844" w:rsidP="009F5844">
            <w:pPr>
              <w:jc w:val="center"/>
              <w:rPr>
                <w:b/>
                <w:bCs/>
                <w:lang w:val="pt-BR"/>
              </w:rPr>
            </w:pPr>
          </w:p>
          <w:p w:rsidR="009F5844" w:rsidRDefault="009F5844" w:rsidP="009F5844">
            <w:pPr>
              <w:jc w:val="center"/>
              <w:rPr>
                <w:b/>
                <w:bCs/>
                <w:lang w:val="pt-BR"/>
              </w:rPr>
            </w:pPr>
          </w:p>
          <w:p w:rsidR="00632AC6" w:rsidRPr="00CF6B9C" w:rsidRDefault="00632AC6" w:rsidP="009F5844">
            <w:pPr>
              <w:jc w:val="center"/>
              <w:rPr>
                <w:b/>
                <w:bCs/>
                <w:lang w:val="pt-BR"/>
              </w:rPr>
            </w:pPr>
          </w:p>
          <w:p w:rsidR="009F5844" w:rsidRDefault="009F5844" w:rsidP="009F5844">
            <w:pPr>
              <w:jc w:val="center"/>
              <w:rPr>
                <w:b/>
                <w:bCs/>
                <w:lang w:val="pt-BR"/>
              </w:rPr>
            </w:pPr>
          </w:p>
          <w:p w:rsidR="00715A40" w:rsidRDefault="00715A40" w:rsidP="009F5844">
            <w:pPr>
              <w:jc w:val="center"/>
              <w:rPr>
                <w:b/>
                <w:bCs/>
                <w:lang w:val="pt-BR"/>
              </w:rPr>
            </w:pPr>
          </w:p>
          <w:p w:rsidR="00715A40" w:rsidRDefault="00715A40" w:rsidP="009F5844">
            <w:pPr>
              <w:jc w:val="center"/>
              <w:rPr>
                <w:b/>
                <w:bCs/>
                <w:lang w:val="pt-BR"/>
              </w:rPr>
            </w:pPr>
          </w:p>
          <w:p w:rsidR="00881060" w:rsidRPr="00CF6B9C" w:rsidRDefault="00881060" w:rsidP="009F5844">
            <w:pPr>
              <w:jc w:val="center"/>
              <w:rPr>
                <w:b/>
                <w:bCs/>
                <w:lang w:val="pt-BR"/>
              </w:rPr>
            </w:pPr>
          </w:p>
          <w:p w:rsidR="009F5844" w:rsidRPr="00CF6B9C" w:rsidRDefault="009F5844" w:rsidP="009F5844">
            <w:pPr>
              <w:jc w:val="center"/>
              <w:rPr>
                <w:b/>
                <w:bCs/>
                <w:lang w:val="pt-BR"/>
              </w:rPr>
            </w:pPr>
          </w:p>
        </w:tc>
        <w:tc>
          <w:tcPr>
            <w:tcW w:w="5494" w:type="dxa"/>
            <w:shd w:val="clear" w:color="auto" w:fill="auto"/>
          </w:tcPr>
          <w:p w:rsidR="009F5844" w:rsidRPr="00CF6B9C" w:rsidRDefault="009F5844" w:rsidP="009F5844">
            <w:pPr>
              <w:rPr>
                <w:lang w:val="pt-BR"/>
              </w:rPr>
            </w:pPr>
          </w:p>
          <w:p w:rsidR="009F5844" w:rsidRPr="00CF6B9C" w:rsidRDefault="00864996" w:rsidP="009F5844">
            <w:pPr>
              <w:rPr>
                <w:lang w:val="pt-BR"/>
              </w:rPr>
            </w:pPr>
            <w:r>
              <w:rPr>
                <w:lang w:val="pt-BR"/>
              </w:rPr>
              <w:t xml:space="preserve">      </w:t>
            </w:r>
            <w:r w:rsidR="009F5844" w:rsidRPr="00CF6B9C">
              <w:rPr>
                <w:lang w:val="pt-BR"/>
              </w:rPr>
              <w:t>Tp. Hồ Chí Minh, ngày.....tháng ....năm.....</w:t>
            </w:r>
          </w:p>
          <w:p w:rsidR="009F5844" w:rsidRPr="00CF6B9C" w:rsidRDefault="009F5844" w:rsidP="009F5844">
            <w:pPr>
              <w:jc w:val="center"/>
              <w:rPr>
                <w:b/>
                <w:bCs/>
                <w:lang w:val="pt-BR"/>
              </w:rPr>
            </w:pPr>
            <w:r w:rsidRPr="00CF6B9C">
              <w:rPr>
                <w:lang w:val="pt-BR"/>
              </w:rPr>
              <w:t xml:space="preserve">          </w:t>
            </w:r>
            <w:r w:rsidRPr="00CF6B9C">
              <w:rPr>
                <w:b/>
                <w:lang w:val="pt-BR"/>
              </w:rPr>
              <w:t>Giảng viên</w:t>
            </w:r>
          </w:p>
          <w:p w:rsidR="009F5844" w:rsidRPr="00CF6B9C" w:rsidRDefault="009F5844" w:rsidP="009F5844">
            <w:pPr>
              <w:jc w:val="center"/>
              <w:rPr>
                <w:b/>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jc w:val="center"/>
              <w:rPr>
                <w:lang w:val="pt-BR"/>
              </w:rPr>
            </w:pPr>
          </w:p>
          <w:p w:rsidR="009F5844" w:rsidRPr="00CF6B9C" w:rsidRDefault="009F5844" w:rsidP="009F5844">
            <w:pPr>
              <w:rPr>
                <w:lang w:val="pt-BR"/>
              </w:rPr>
            </w:pPr>
          </w:p>
        </w:tc>
      </w:tr>
    </w:tbl>
    <w:p w:rsidR="009F5844" w:rsidRPr="00822EEB" w:rsidRDefault="009F5844" w:rsidP="009F5844">
      <w:pPr>
        <w:rPr>
          <w:lang w:val="vi-VN"/>
        </w:rPr>
      </w:pPr>
    </w:p>
    <w:tbl>
      <w:tblPr>
        <w:tblW w:w="0" w:type="auto"/>
        <w:tblLook w:val="01E0" w:firstRow="1" w:lastRow="1" w:firstColumn="1" w:lastColumn="1" w:noHBand="0" w:noVBand="0"/>
      </w:tblPr>
      <w:tblGrid>
        <w:gridCol w:w="3755"/>
        <w:gridCol w:w="5634"/>
      </w:tblGrid>
      <w:tr w:rsidR="009F5844" w:rsidRPr="00CF6B9C" w:rsidTr="00822EEB">
        <w:trPr>
          <w:trHeight w:val="119"/>
        </w:trPr>
        <w:tc>
          <w:tcPr>
            <w:tcW w:w="3755" w:type="dxa"/>
            <w:shd w:val="clear" w:color="auto" w:fill="auto"/>
          </w:tcPr>
          <w:p w:rsidR="009F5844" w:rsidRPr="001F4283" w:rsidRDefault="009F5844" w:rsidP="001F4283">
            <w:pPr>
              <w:rPr>
                <w:lang w:val="vi-VN"/>
              </w:rPr>
            </w:pPr>
            <w:r w:rsidRPr="00CF6B9C">
              <w:rPr>
                <w:lang w:val="pt-BR"/>
              </w:rPr>
              <w:lastRenderedPageBreak/>
              <w:t>Giáo án số:</w:t>
            </w:r>
            <w:r w:rsidR="001F4283">
              <w:rPr>
                <w:lang w:val="vi-VN"/>
              </w:rPr>
              <w:t>23</w:t>
            </w:r>
          </w:p>
        </w:tc>
        <w:tc>
          <w:tcPr>
            <w:tcW w:w="5634" w:type="dxa"/>
            <w:shd w:val="clear" w:color="auto" w:fill="auto"/>
          </w:tcPr>
          <w:p w:rsidR="009F5844" w:rsidRPr="009D52A0" w:rsidRDefault="009F5844" w:rsidP="009F5844">
            <w:pPr>
              <w:rPr>
                <w:lang w:val="vi-VN"/>
              </w:rPr>
            </w:pPr>
            <w:r w:rsidRPr="00CF6B9C">
              <w:t>Thời gian thực hiện:</w:t>
            </w:r>
            <w:r w:rsidR="009D52A0">
              <w:rPr>
                <w:lang w:val="vi-VN"/>
              </w:rPr>
              <w:t xml:space="preserve"> 4 tiết</w:t>
            </w:r>
          </w:p>
          <w:p w:rsidR="009F5844" w:rsidRPr="009D52A0" w:rsidRDefault="009F5844" w:rsidP="009D52A0">
            <w:pPr>
              <w:rPr>
                <w:b/>
                <w:lang w:val="vi-VN"/>
              </w:rPr>
            </w:pPr>
            <w:r w:rsidRPr="00CF6B9C">
              <w:t>Tên chương</w:t>
            </w:r>
            <w:r w:rsidR="009D52A0">
              <w:rPr>
                <w:lang w:val="vi-VN"/>
              </w:rPr>
              <w:t xml:space="preserve">: </w:t>
            </w:r>
            <w:r w:rsidR="009D52A0" w:rsidRPr="009D52A0">
              <w:rPr>
                <w:b/>
                <w:lang w:val="vi-VN"/>
              </w:rPr>
              <w:t>Ôn tập chung</w:t>
            </w:r>
          </w:p>
          <w:p w:rsidR="009F5844" w:rsidRPr="00CF6B9C" w:rsidRDefault="009F5844" w:rsidP="009F5844">
            <w:r w:rsidRPr="00CF6B9C">
              <w:t>Thực hiện ngày........tháng......năm............</w:t>
            </w:r>
          </w:p>
        </w:tc>
      </w:tr>
    </w:tbl>
    <w:p w:rsidR="009F5844" w:rsidRPr="00CF6B9C" w:rsidRDefault="009F5844" w:rsidP="009F5844"/>
    <w:p w:rsidR="009F5844" w:rsidRPr="00CF6B9C" w:rsidRDefault="009F5844" w:rsidP="009F5844">
      <w:pPr>
        <w:rPr>
          <w:b/>
          <w:bCs/>
        </w:rPr>
      </w:pPr>
      <w:r w:rsidRPr="00CF6B9C">
        <w:rPr>
          <w:lang w:val="it-IT"/>
        </w:rPr>
        <w:t xml:space="preserve">Tên bài: </w:t>
      </w:r>
      <w:r w:rsidRPr="00CF6B9C">
        <w:rPr>
          <w:b/>
          <w:lang w:val="it-IT"/>
        </w:rPr>
        <w:t>ÔN TẬP HỌC PHẦN HÓA HỌC 4</w:t>
      </w:r>
    </w:p>
    <w:p w:rsidR="004F36C0" w:rsidRPr="00CF6B9C" w:rsidRDefault="009F5844" w:rsidP="00822EEB">
      <w:pPr>
        <w:jc w:val="both"/>
        <w:outlineLvl w:val="0"/>
        <w:rPr>
          <w:b/>
          <w:u w:val="single"/>
          <w:lang w:val="it-IT"/>
        </w:rPr>
      </w:pPr>
      <w:r w:rsidRPr="00CF6B9C">
        <w:rPr>
          <w:b/>
          <w:u w:val="single"/>
          <w:lang w:val="it-IT"/>
        </w:rPr>
        <w:t xml:space="preserve">Mục tiêu của bài: </w:t>
      </w:r>
    </w:p>
    <w:p w:rsidR="009F5844" w:rsidRPr="00CF6B9C" w:rsidRDefault="009F5844" w:rsidP="009F5844">
      <w:pPr>
        <w:jc w:val="both"/>
        <w:outlineLvl w:val="0"/>
        <w:rPr>
          <w:lang w:val="it-IT"/>
        </w:rPr>
      </w:pPr>
      <w:r w:rsidRPr="00CF6B9C">
        <w:rPr>
          <w:lang w:val="it-IT"/>
        </w:rPr>
        <w:t>Sau khi học xong bài này người học có khả năng:</w:t>
      </w:r>
    </w:p>
    <w:p w:rsidR="009F5844" w:rsidRPr="00822EEB" w:rsidRDefault="00822EEB" w:rsidP="00822EEB">
      <w:pPr>
        <w:rPr>
          <w:b/>
          <w:lang w:val="vi-VN"/>
        </w:rPr>
      </w:pPr>
      <w:r>
        <w:rPr>
          <w:b/>
          <w:lang w:val="vi-VN"/>
        </w:rPr>
        <w:t>1.</w:t>
      </w:r>
      <w:r w:rsidR="009F5844" w:rsidRPr="00822EEB">
        <w:rPr>
          <w:b/>
        </w:rPr>
        <w:t>K</w:t>
      </w:r>
      <w:r w:rsidR="009F5844" w:rsidRPr="00822EEB">
        <w:rPr>
          <w:b/>
          <w:u w:val="single"/>
        </w:rPr>
        <w:t>iến thức</w:t>
      </w:r>
      <w:r w:rsidR="009F5844" w:rsidRPr="00822EEB">
        <w:rPr>
          <w:b/>
        </w:rPr>
        <w:t>:</w:t>
      </w:r>
    </w:p>
    <w:p w:rsidR="009F5844" w:rsidRPr="00822EEB" w:rsidRDefault="00822EEB" w:rsidP="00822EEB">
      <w:pPr>
        <w:rPr>
          <w:b/>
          <w:lang w:val="vi-VN"/>
        </w:rPr>
      </w:pPr>
      <w:r>
        <w:rPr>
          <w:lang w:val="vi-VN"/>
        </w:rPr>
        <w:t>-</w:t>
      </w:r>
      <w:r w:rsidRPr="00822EEB">
        <w:rPr>
          <w:lang w:val="vi-VN"/>
        </w:rPr>
        <w:t xml:space="preserve"> Sắp xếp, hệ thống </w:t>
      </w:r>
      <w:r>
        <w:t xml:space="preserve">được những kiến thức về </w:t>
      </w:r>
      <w:r>
        <w:rPr>
          <w:bCs/>
          <w:color w:val="000000"/>
          <w:lang w:val="vi-VN"/>
        </w:rPr>
        <w:t>t</w:t>
      </w:r>
      <w:r w:rsidR="009F5844" w:rsidRPr="00CF6B9C">
        <w:rPr>
          <w:bCs/>
          <w:color w:val="000000"/>
        </w:rPr>
        <w:t>ính chất hóa học chung của kim lọai, tính chất của kim loại nhóm IA,IIA,IIIA, Fe, Crôm , và hợp chất tương ứng</w:t>
      </w:r>
      <w:r w:rsidR="009F5844" w:rsidRPr="00CF6B9C">
        <w:t>.</w:t>
      </w:r>
    </w:p>
    <w:p w:rsidR="009F5844" w:rsidRPr="00CF6B9C" w:rsidRDefault="00822EEB" w:rsidP="009F5844">
      <w:pPr>
        <w:jc w:val="both"/>
        <w:outlineLvl w:val="0"/>
      </w:pPr>
      <w:r>
        <w:rPr>
          <w:lang w:val="vi-VN"/>
        </w:rPr>
        <w:t>-</w:t>
      </w:r>
      <w:r w:rsidRPr="00822EEB">
        <w:rPr>
          <w:lang w:val="vi-VN"/>
        </w:rPr>
        <w:t xml:space="preserve"> Sắp xếp, hệ thống </w:t>
      </w:r>
      <w:r>
        <w:t xml:space="preserve">được </w:t>
      </w:r>
      <w:r w:rsidR="009F5844" w:rsidRPr="00CF6B9C">
        <w:t>hoá kiến thức các chương hoá học hữu cơ (Cacbohiđrat; Amin, amino axit và protein; Polime và vật liệu polime).</w:t>
      </w:r>
    </w:p>
    <w:p w:rsidR="009F5844" w:rsidRPr="00CF6B9C" w:rsidRDefault="009F5844" w:rsidP="009F5844">
      <w:pPr>
        <w:jc w:val="both"/>
        <w:outlineLvl w:val="0"/>
      </w:pPr>
      <w:r w:rsidRPr="00CF6B9C">
        <w:rPr>
          <w:b/>
          <w:bCs/>
        </w:rPr>
        <w:t xml:space="preserve"> 2. </w:t>
      </w:r>
      <w:r w:rsidRPr="00CF6B9C">
        <w:rPr>
          <w:b/>
          <w:bCs/>
          <w:u w:val="single"/>
        </w:rPr>
        <w:t>Kĩ năng</w:t>
      </w:r>
      <w:r w:rsidRPr="00CF6B9C">
        <w:rPr>
          <w:b/>
          <w:bCs/>
        </w:rPr>
        <w:t xml:space="preserve">: </w:t>
      </w:r>
    </w:p>
    <w:p w:rsidR="00822EEB" w:rsidRDefault="00822EEB" w:rsidP="00822EEB">
      <w:pPr>
        <w:jc w:val="both"/>
        <w:outlineLvl w:val="0"/>
        <w:rPr>
          <w:lang w:val="vi-VN"/>
        </w:rPr>
      </w:pPr>
      <w:r w:rsidRPr="00CF6B9C">
        <w:t xml:space="preserve"> - Giải</w:t>
      </w:r>
      <w:r>
        <w:rPr>
          <w:lang w:val="vi-VN"/>
        </w:rPr>
        <w:t xml:space="preserve"> được</w:t>
      </w:r>
      <w:r w:rsidRPr="00CF6B9C">
        <w:t xml:space="preserve"> </w:t>
      </w:r>
      <w:r w:rsidR="009F5844" w:rsidRPr="00CF6B9C">
        <w:t xml:space="preserve">bài tập trắc nghiệm và bài tập tự luận </w:t>
      </w:r>
    </w:p>
    <w:p w:rsidR="00822EEB" w:rsidRDefault="009F5844" w:rsidP="00822EEB">
      <w:pPr>
        <w:jc w:val="both"/>
        <w:outlineLvl w:val="0"/>
        <w:rPr>
          <w:b/>
          <w:lang w:val="vi-VN"/>
        </w:rPr>
      </w:pPr>
      <w:r w:rsidRPr="00CF6B9C">
        <w:rPr>
          <w:b/>
        </w:rPr>
        <w:t xml:space="preserve">3. </w:t>
      </w:r>
      <w:r w:rsidRPr="00CF6B9C">
        <w:rPr>
          <w:b/>
          <w:u w:val="single"/>
        </w:rPr>
        <w:t>Thái độ</w:t>
      </w:r>
      <w:r w:rsidRPr="00CF6B9C">
        <w:rPr>
          <w:b/>
        </w:rPr>
        <w:t>:</w:t>
      </w:r>
    </w:p>
    <w:p w:rsidR="00242273" w:rsidRPr="00242273" w:rsidRDefault="00242273" w:rsidP="00242273">
      <w:pPr>
        <w:spacing w:line="276" w:lineRule="auto"/>
        <w:rPr>
          <w:szCs w:val="22"/>
          <w:lang w:val="vi-VN"/>
        </w:rPr>
      </w:pPr>
      <w:r w:rsidRPr="00C167C8">
        <w:rPr>
          <w:color w:val="000000"/>
        </w:rPr>
        <w:t>Sinh viên có</w:t>
      </w:r>
      <w:r w:rsidRPr="00C167C8">
        <w:rPr>
          <w:color w:val="000000"/>
          <w:lang w:val="vi-VN"/>
        </w:rPr>
        <w:t xml:space="preserve"> </w:t>
      </w:r>
      <w:r w:rsidRPr="00C167C8">
        <w:rPr>
          <w:bCs/>
          <w:sz w:val="26"/>
          <w:szCs w:val="26"/>
        </w:rPr>
        <w:t>lòng say mê học tập, biết vận dụng những kiến thức được học vào cuộc sống</w:t>
      </w:r>
      <w:r w:rsidRPr="00C167C8">
        <w:rPr>
          <w:bCs/>
          <w:sz w:val="26"/>
          <w:szCs w:val="26"/>
          <w:lang w:val="vi-VN"/>
        </w:rPr>
        <w:t>, có</w:t>
      </w:r>
      <w:r w:rsidRPr="00C167C8">
        <w:rPr>
          <w:bCs/>
          <w:sz w:val="26"/>
          <w:szCs w:val="26"/>
        </w:rPr>
        <w:t xml:space="preserve"> </w:t>
      </w:r>
      <w:r w:rsidRPr="00C167C8">
        <w:rPr>
          <w:color w:val="000000"/>
        </w:rPr>
        <w:t>tư duy khoa học, logic trước các sự vật hiện tượng trong tự nhiên</w:t>
      </w:r>
      <w:r w:rsidRPr="00C167C8">
        <w:rPr>
          <w:color w:val="000000"/>
          <w:lang w:val="vi-VN"/>
        </w:rPr>
        <w:t>,</w:t>
      </w:r>
      <w:r w:rsidRPr="00C167C8">
        <w:rPr>
          <w:bCs/>
          <w:sz w:val="26"/>
          <w:szCs w:val="26"/>
        </w:rPr>
        <w:t xml:space="preserve"> có ý thức bảo vệ môi trường và tài</w:t>
      </w:r>
      <w:r w:rsidRPr="00C167C8">
        <w:rPr>
          <w:color w:val="000000"/>
        </w:rPr>
        <w:t xml:space="preserve"> </w:t>
      </w:r>
      <w:r w:rsidRPr="00C167C8">
        <w:rPr>
          <w:bCs/>
          <w:sz w:val="26"/>
          <w:szCs w:val="26"/>
        </w:rPr>
        <w:t>nguyên, sử dụng hợp lí tài nguyên.</w:t>
      </w:r>
    </w:p>
    <w:p w:rsidR="009F5844" w:rsidRPr="00CF6B9C" w:rsidRDefault="009F5844" w:rsidP="009F5844">
      <w:pPr>
        <w:rPr>
          <w:b/>
          <w:u w:val="single"/>
          <w:lang w:val="it-IT"/>
        </w:rPr>
      </w:pPr>
      <w:r w:rsidRPr="00CF6B9C">
        <w:rPr>
          <w:b/>
          <w:u w:val="single"/>
          <w:lang w:val="it-IT"/>
        </w:rPr>
        <w:t>đồ dùng và phương tiện dạy học:</w:t>
      </w:r>
    </w:p>
    <w:p w:rsidR="009F5844" w:rsidRPr="00CF6B9C" w:rsidRDefault="009F5844" w:rsidP="009F5844">
      <w:pPr>
        <w:jc w:val="both"/>
        <w:outlineLvl w:val="0"/>
      </w:pPr>
      <w:r w:rsidRPr="00CF6B9C">
        <w:t>- Yêu cầu HS lập bảng tổng kết kiến thức trước khi lên lớp ôn tập phần hoá học hữu cơ.</w:t>
      </w:r>
    </w:p>
    <w:p w:rsidR="009F5844" w:rsidRPr="00CF6B9C" w:rsidRDefault="009F5844" w:rsidP="009F5844">
      <w:pPr>
        <w:jc w:val="both"/>
        <w:outlineLvl w:val="0"/>
      </w:pPr>
      <w:r w:rsidRPr="00CF6B9C">
        <w:t xml:space="preserve">  - GV lập bảng tổng kết kiến thức. Máy chiếu</w:t>
      </w:r>
    </w:p>
    <w:p w:rsidR="009F5844" w:rsidRPr="00CF6B9C" w:rsidRDefault="009F5844" w:rsidP="009F5844">
      <w:r w:rsidRPr="00CF6B9C">
        <w:rPr>
          <w:b/>
          <w:lang w:val="it-IT"/>
        </w:rPr>
        <w:t>I. Ổn định lớp học:</w:t>
      </w:r>
      <w:r w:rsidRPr="00CF6B9C">
        <w:t xml:space="preserve"> Điểm danh, nhắc nhở các trường hợp gần bị cấm thi.</w:t>
      </w:r>
      <w:r w:rsidRPr="00CF6B9C">
        <w:rPr>
          <w:lang w:val="it-IT"/>
        </w:rPr>
        <w:t xml:space="preserve"> Thời gian: 5 phút</w:t>
      </w:r>
    </w:p>
    <w:p w:rsidR="00D640A1" w:rsidRDefault="00D640A1" w:rsidP="009F5844">
      <w:pPr>
        <w:rPr>
          <w:lang w:val="vi-VN"/>
        </w:rPr>
      </w:pPr>
      <w:r w:rsidRPr="008355E4">
        <w:rPr>
          <w:lang w:val="de-DE"/>
        </w:rPr>
        <w:t>Số học sinh vắng:…………Tên:</w:t>
      </w:r>
    </w:p>
    <w:p w:rsidR="009F5844" w:rsidRPr="00CF6B9C" w:rsidRDefault="009F5844" w:rsidP="009F5844">
      <w:pPr>
        <w:rPr>
          <w:b/>
          <w:lang w:val="sv-SE"/>
        </w:rPr>
      </w:pPr>
      <w:r w:rsidRPr="00CF6B9C">
        <w:rPr>
          <w:b/>
          <w:lang w:val="sv-SE"/>
        </w:rPr>
        <w:t>II. Thực hiện bài học:</w:t>
      </w:r>
    </w:p>
    <w:p w:rsidR="009F5844" w:rsidRPr="00CF6B9C" w:rsidRDefault="009F5844" w:rsidP="009F5844">
      <w:pPr>
        <w:rPr>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460"/>
        <w:gridCol w:w="1984"/>
        <w:gridCol w:w="851"/>
      </w:tblGrid>
      <w:tr w:rsidR="009F5844" w:rsidRPr="00CF6B9C" w:rsidTr="00F22D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Nội dung</w:t>
            </w:r>
          </w:p>
        </w:tc>
        <w:tc>
          <w:tcPr>
            <w:tcW w:w="4444" w:type="dxa"/>
            <w:gridSpan w:val="2"/>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fr-FR"/>
              </w:rPr>
            </w:pPr>
            <w:r w:rsidRPr="00CF6B9C">
              <w:rPr>
                <w:lang w:val="fr-FR"/>
              </w:rPr>
              <w:t>Hoạt động dạy học</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Thời gian</w:t>
            </w:r>
          </w:p>
        </w:tc>
      </w:tr>
      <w:tr w:rsidR="009F5844" w:rsidRPr="00CF6B9C" w:rsidTr="00F22D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pt-BR"/>
              </w:rPr>
              <w:t>giảng viên</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lang w:val="de-DE"/>
              </w:rPr>
            </w:pPr>
            <w:r w:rsidRPr="00CF6B9C">
              <w:rPr>
                <w:lang w:val="de-DE"/>
              </w:rPr>
              <w:t xml:space="preserve">Hoạt động của </w:t>
            </w:r>
            <w:r w:rsidRPr="00CF6B9C">
              <w:rPr>
                <w:lang w:val="it-IT"/>
              </w:rPr>
              <w:t>người học</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r>
      <w:tr w:rsidR="009F5844" w:rsidRPr="00CF6B9C" w:rsidTr="00F22D37">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r w:rsidRPr="00CF6B9C">
              <w:rPr>
                <w:b/>
                <w:bCs/>
                <w:u w:val="single"/>
                <w:lang w:val="de-DE"/>
              </w:rPr>
              <w:t>Dẫn nhập</w:t>
            </w:r>
          </w:p>
          <w:p w:rsidR="009F5844" w:rsidRPr="00CF6B9C" w:rsidRDefault="009F5844" w:rsidP="009F5844">
            <w:pPr>
              <w:rPr>
                <w:lang w:val="de-DE"/>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de-D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de-DE"/>
              </w:rPr>
            </w:pPr>
            <w:r>
              <w:rPr>
                <w:lang w:val="de-DE"/>
              </w:rPr>
              <w:t>5‘</w:t>
            </w:r>
          </w:p>
        </w:tc>
      </w:tr>
      <w:tr w:rsidR="009F5844" w:rsidRPr="00CF6B9C" w:rsidTr="00F22D37">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de-DE"/>
              </w:rPr>
            </w:pPr>
            <w:r w:rsidRPr="00CF6B9C">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9F5844" w:rsidRPr="009D52A0" w:rsidRDefault="009D52A0" w:rsidP="009D52A0">
            <w:pPr>
              <w:widowControl w:val="0"/>
              <w:tabs>
                <w:tab w:val="left" w:pos="360"/>
                <w:tab w:val="left" w:pos="2880"/>
                <w:tab w:val="left" w:pos="5500"/>
                <w:tab w:val="left" w:pos="8040"/>
              </w:tabs>
              <w:autoSpaceDE w:val="0"/>
              <w:autoSpaceDN w:val="0"/>
              <w:adjustRightInd w:val="0"/>
              <w:jc w:val="both"/>
              <w:rPr>
                <w:b/>
                <w:u w:val="single"/>
                <w:lang w:val="vi-VN"/>
              </w:rPr>
            </w:pPr>
            <w:r w:rsidRPr="009D52A0">
              <w:rPr>
                <w:b/>
                <w:u w:val="single"/>
                <w:lang w:val="vi-VN"/>
              </w:rPr>
              <w:t>I.Lý thuyết</w:t>
            </w:r>
          </w:p>
          <w:p w:rsidR="009F5844" w:rsidRDefault="009D52A0" w:rsidP="009F5844">
            <w:pPr>
              <w:widowControl w:val="0"/>
              <w:tabs>
                <w:tab w:val="left" w:pos="360"/>
                <w:tab w:val="left" w:pos="2880"/>
                <w:tab w:val="left" w:pos="5500"/>
                <w:tab w:val="left" w:pos="8040"/>
              </w:tabs>
              <w:autoSpaceDE w:val="0"/>
              <w:autoSpaceDN w:val="0"/>
              <w:adjustRightInd w:val="0"/>
              <w:jc w:val="both"/>
              <w:rPr>
                <w:b/>
                <w:lang w:val="vi-VN"/>
              </w:rPr>
            </w:pPr>
            <w:r>
              <w:rPr>
                <w:b/>
                <w:lang w:val="vi-VN"/>
              </w:rPr>
              <w:t>1. Khái niệm</w:t>
            </w:r>
          </w:p>
          <w:p w:rsidR="009D52A0" w:rsidRDefault="009D52A0" w:rsidP="009F5844">
            <w:pPr>
              <w:widowControl w:val="0"/>
              <w:tabs>
                <w:tab w:val="left" w:pos="360"/>
                <w:tab w:val="left" w:pos="2880"/>
                <w:tab w:val="left" w:pos="5500"/>
                <w:tab w:val="left" w:pos="8040"/>
              </w:tabs>
              <w:autoSpaceDE w:val="0"/>
              <w:autoSpaceDN w:val="0"/>
              <w:adjustRightInd w:val="0"/>
              <w:jc w:val="both"/>
              <w:rPr>
                <w:b/>
                <w:lang w:val="vi-VN"/>
              </w:rPr>
            </w:pPr>
            <w:r>
              <w:rPr>
                <w:b/>
                <w:lang w:val="vi-VN"/>
              </w:rPr>
              <w:t>2. Cấu tạo , tính chất</w:t>
            </w:r>
          </w:p>
          <w:p w:rsidR="009D52A0" w:rsidRDefault="009D52A0" w:rsidP="009F5844">
            <w:pPr>
              <w:widowControl w:val="0"/>
              <w:tabs>
                <w:tab w:val="left" w:pos="360"/>
                <w:tab w:val="left" w:pos="2880"/>
                <w:tab w:val="left" w:pos="5500"/>
                <w:tab w:val="left" w:pos="8040"/>
              </w:tabs>
              <w:autoSpaceDE w:val="0"/>
              <w:autoSpaceDN w:val="0"/>
              <w:adjustRightInd w:val="0"/>
              <w:jc w:val="both"/>
              <w:rPr>
                <w:b/>
                <w:lang w:val="vi-VN"/>
              </w:rPr>
            </w:pPr>
            <w:r>
              <w:rPr>
                <w:b/>
                <w:lang w:val="vi-VN"/>
              </w:rPr>
              <w:t>3. Ứng dụng , điều chế</w:t>
            </w:r>
          </w:p>
          <w:p w:rsidR="009D52A0" w:rsidRPr="009D52A0" w:rsidRDefault="009D52A0" w:rsidP="009F5844">
            <w:pPr>
              <w:widowControl w:val="0"/>
              <w:tabs>
                <w:tab w:val="left" w:pos="360"/>
                <w:tab w:val="left" w:pos="2880"/>
                <w:tab w:val="left" w:pos="5500"/>
                <w:tab w:val="left" w:pos="8040"/>
              </w:tabs>
              <w:autoSpaceDE w:val="0"/>
              <w:autoSpaceDN w:val="0"/>
              <w:adjustRightInd w:val="0"/>
              <w:jc w:val="both"/>
              <w:rPr>
                <w:b/>
                <w:u w:val="single"/>
                <w:lang w:val="vi-VN"/>
              </w:rPr>
            </w:pPr>
            <w:r w:rsidRPr="009D52A0">
              <w:rPr>
                <w:b/>
                <w:u w:val="single"/>
                <w:lang w:val="vi-VN"/>
              </w:rPr>
              <w:t>II. Bài tập</w:t>
            </w:r>
          </w:p>
          <w:p w:rsidR="009F5844" w:rsidRPr="00CF6B9C" w:rsidRDefault="009F5844" w:rsidP="009F5844">
            <w:pPr>
              <w:widowControl w:val="0"/>
              <w:tabs>
                <w:tab w:val="left" w:pos="360"/>
                <w:tab w:val="left" w:pos="2880"/>
                <w:tab w:val="left" w:pos="5500"/>
                <w:tab w:val="left" w:pos="8040"/>
              </w:tabs>
              <w:autoSpaceDE w:val="0"/>
              <w:autoSpaceDN w:val="0"/>
              <w:adjustRightInd w:val="0"/>
              <w:jc w:val="both"/>
              <w:rPr>
                <w:rFonts w:cs="Tracnghiem Font"/>
              </w:rPr>
            </w:pPr>
            <w:r w:rsidRPr="00CF6B9C">
              <w:rPr>
                <w:b/>
              </w:rPr>
              <w:t>Câu 1</w:t>
            </w:r>
            <w:r w:rsidRPr="00CF6B9C">
              <w:t xml:space="preserve"> : Nhúng lá sắt nặng 8 gam vào 500 ml dung dịch CuSO</w:t>
            </w:r>
            <w:r w:rsidRPr="00CF6B9C">
              <w:rPr>
                <w:vertAlign w:val="subscript"/>
              </w:rPr>
              <w:t>4</w:t>
            </w:r>
            <w:r w:rsidRPr="00CF6B9C">
              <w:t xml:space="preserve"> 2M .Sau một thời gian lấy lá sắt ra cân lại thấy khối lượng của nó bằng 8,8 gam .Xem thể tích dung dịch không đổi thì nồng độ CuSO</w:t>
            </w:r>
            <w:r w:rsidRPr="00CF6B9C">
              <w:rPr>
                <w:vertAlign w:val="subscript"/>
              </w:rPr>
              <w:t>4</w:t>
            </w:r>
            <w:r w:rsidRPr="00CF6B9C">
              <w:t xml:space="preserve"> sau phản ứng bằng bao nhiêu ?</w:t>
            </w:r>
          </w:p>
          <w:p w:rsidR="009F5844" w:rsidRPr="00CF6B9C" w:rsidRDefault="009D52A0" w:rsidP="009F5844">
            <w:pPr>
              <w:jc w:val="both"/>
            </w:pPr>
            <w:r>
              <w:t xml:space="preserve"> </w:t>
            </w:r>
            <w:r w:rsidR="009F5844" w:rsidRPr="00CF6B9C">
              <w:rPr>
                <w:b/>
              </w:rPr>
              <w:t>Câu 2</w:t>
            </w:r>
            <w:r w:rsidR="009F5844" w:rsidRPr="00CF6B9C">
              <w:t xml:space="preserve"> :Một hỗn hợp X (Al</w:t>
            </w:r>
            <w:r w:rsidR="009F5844" w:rsidRPr="00CF6B9C">
              <w:rPr>
                <w:vertAlign w:val="subscript"/>
              </w:rPr>
              <w:t>2</w:t>
            </w:r>
            <w:r w:rsidR="009F5844" w:rsidRPr="00CF6B9C">
              <w:t>O</w:t>
            </w:r>
            <w:r w:rsidR="009F5844" w:rsidRPr="00CF6B9C">
              <w:rPr>
                <w:vertAlign w:val="subscript"/>
              </w:rPr>
              <w:t>3</w:t>
            </w:r>
            <w:r w:rsidR="009F5844" w:rsidRPr="00CF6B9C">
              <w:t>, Fe</w:t>
            </w:r>
            <w:r w:rsidR="009F5844" w:rsidRPr="00CF6B9C">
              <w:rPr>
                <w:vertAlign w:val="subscript"/>
              </w:rPr>
              <w:t>2</w:t>
            </w:r>
            <w:r w:rsidR="009F5844" w:rsidRPr="00CF6B9C">
              <w:t>O</w:t>
            </w:r>
            <w:r w:rsidR="009F5844" w:rsidRPr="00CF6B9C">
              <w:rPr>
                <w:vertAlign w:val="subscript"/>
              </w:rPr>
              <w:t>3</w:t>
            </w:r>
            <w:r w:rsidR="009F5844" w:rsidRPr="00CF6B9C">
              <w:t>, SiO</w:t>
            </w:r>
            <w:r w:rsidR="009F5844" w:rsidRPr="00CF6B9C">
              <w:rPr>
                <w:vertAlign w:val="subscript"/>
              </w:rPr>
              <w:t>2</w:t>
            </w:r>
            <w:r w:rsidR="009F5844" w:rsidRPr="00CF6B9C">
              <w:t>) để tách Fe</w:t>
            </w:r>
            <w:r w:rsidR="009F5844" w:rsidRPr="00CF6B9C">
              <w:rPr>
                <w:vertAlign w:val="subscript"/>
              </w:rPr>
              <w:t>2</w:t>
            </w:r>
            <w:r w:rsidR="009F5844" w:rsidRPr="00CF6B9C">
              <w:t>O</w:t>
            </w:r>
            <w:r w:rsidR="009F5844" w:rsidRPr="00CF6B9C">
              <w:rPr>
                <w:vertAlign w:val="subscript"/>
              </w:rPr>
              <w:t>3</w:t>
            </w:r>
            <w:r w:rsidR="009F5844" w:rsidRPr="00CF6B9C">
              <w:t xml:space="preserve"> ra khỏi hỗn hợp X ,ta cần khuấy X vào dung dịch lấy dư</w:t>
            </w:r>
          </w:p>
          <w:p w:rsidR="009F5844" w:rsidRPr="00CF6B9C" w:rsidRDefault="009F5844" w:rsidP="009F5844">
            <w:pPr>
              <w:ind w:firstLine="720"/>
              <w:jc w:val="both"/>
            </w:pPr>
            <w:r w:rsidRPr="00CF6B9C">
              <w:t>A . H</w:t>
            </w:r>
            <w:r w:rsidRPr="00CF6B9C">
              <w:rPr>
                <w:vertAlign w:val="subscript"/>
              </w:rPr>
              <w:t>2</w:t>
            </w:r>
            <w:r w:rsidRPr="00CF6B9C">
              <w:t>SO</w:t>
            </w:r>
            <w:r w:rsidRPr="00CF6B9C">
              <w:rPr>
                <w:vertAlign w:val="subscript"/>
              </w:rPr>
              <w:t>4</w:t>
            </w:r>
            <w:r w:rsidRPr="00CF6B9C">
              <w:t xml:space="preserve">   B. HCI</w:t>
            </w:r>
          </w:p>
          <w:p w:rsidR="009F5844" w:rsidRPr="00CF6B9C" w:rsidRDefault="009F5844" w:rsidP="009F5844">
            <w:pPr>
              <w:ind w:firstLine="720"/>
              <w:jc w:val="both"/>
            </w:pPr>
            <w:r w:rsidRPr="00CF6B9C">
              <w:t>C. NaOH    D. NaCl</w:t>
            </w:r>
          </w:p>
          <w:p w:rsidR="009F5844" w:rsidRPr="00CF6B9C" w:rsidRDefault="009F5844" w:rsidP="009F5844">
            <w:pPr>
              <w:jc w:val="both"/>
            </w:pPr>
            <w:r w:rsidRPr="00CF6B9C">
              <w:rPr>
                <w:b/>
              </w:rPr>
              <w:t>Câu 3</w:t>
            </w:r>
            <w:r w:rsidRPr="00CF6B9C">
              <w:t xml:space="preserve"> : Có 5 mẫu kim loại: Ba, Mg, Fe, Ag, Al. Nếu chỉ dùng dung dịch H</w:t>
            </w:r>
            <w:r w:rsidRPr="00CF6B9C">
              <w:rPr>
                <w:vertAlign w:val="subscript"/>
              </w:rPr>
              <w:t>2</w:t>
            </w:r>
            <w:r w:rsidRPr="00CF6B9C">
              <w:t>SO</w:t>
            </w:r>
            <w:r w:rsidRPr="00CF6B9C">
              <w:rPr>
                <w:vertAlign w:val="subscript"/>
              </w:rPr>
              <w:t>4</w:t>
            </w:r>
            <w:r w:rsidRPr="00CF6B9C">
              <w:t xml:space="preserve"> loãng có thể nhận biết được những kim loại nào ?</w:t>
            </w:r>
          </w:p>
          <w:p w:rsidR="009F5844" w:rsidRPr="00CF6B9C" w:rsidRDefault="009F5844" w:rsidP="009F5844">
            <w:pPr>
              <w:jc w:val="both"/>
            </w:pPr>
            <w:r w:rsidRPr="00CF6B9C">
              <w:t>A. Ba, Al, Ag</w:t>
            </w:r>
            <w:r w:rsidRPr="00CF6B9C">
              <w:tab/>
            </w:r>
            <w:r w:rsidRPr="00CF6B9C">
              <w:tab/>
              <w:t>B. Ag, Fe, Al</w:t>
            </w:r>
            <w:r w:rsidRPr="00CF6B9C">
              <w:tab/>
            </w:r>
            <w:r w:rsidRPr="00CF6B9C">
              <w:tab/>
            </w:r>
          </w:p>
          <w:p w:rsidR="009F5844" w:rsidRPr="00CF6B9C" w:rsidRDefault="009F5844" w:rsidP="009F5844">
            <w:pPr>
              <w:jc w:val="both"/>
            </w:pPr>
            <w:r w:rsidRPr="00CF6B9C">
              <w:t>C. Ag, Ba</w:t>
            </w:r>
            <w:r w:rsidRPr="00CF6B9C">
              <w:tab/>
            </w:r>
            <w:r w:rsidRPr="00CF6B9C">
              <w:tab/>
              <w:t>D. cả 5 kim loại</w:t>
            </w:r>
          </w:p>
          <w:p w:rsidR="009F5844" w:rsidRPr="00CF6B9C" w:rsidRDefault="009F5844" w:rsidP="009F5844">
            <w:pPr>
              <w:jc w:val="both"/>
            </w:pPr>
            <w:r w:rsidRPr="00CF6B9C">
              <w:rPr>
                <w:b/>
              </w:rPr>
              <w:t>Câu 4</w:t>
            </w:r>
            <w:r w:rsidRPr="00CF6B9C">
              <w:t>: Hoà tan hỗn hợp gồm: a mol Na</w:t>
            </w:r>
            <w:r w:rsidRPr="00CF6B9C">
              <w:rPr>
                <w:vertAlign w:val="subscript"/>
              </w:rPr>
              <w:t>2</w:t>
            </w:r>
            <w:r w:rsidRPr="00CF6B9C">
              <w:t>O và b mol Al</w:t>
            </w:r>
            <w:r w:rsidRPr="00CF6B9C">
              <w:rPr>
                <w:vertAlign w:val="subscript"/>
              </w:rPr>
              <w:t>2</w:t>
            </w:r>
            <w:r w:rsidRPr="00CF6B9C">
              <w:t>O</w:t>
            </w:r>
            <w:r w:rsidRPr="00CF6B9C">
              <w:rPr>
                <w:vertAlign w:val="subscript"/>
              </w:rPr>
              <w:t>3</w:t>
            </w:r>
            <w:r w:rsidRPr="00CF6B9C">
              <w:t xml:space="preserve"> vào nước thì chỉ thu được </w:t>
            </w:r>
            <w:r w:rsidRPr="00CF6B9C">
              <w:lastRenderedPageBreak/>
              <w:t>dung dịch chứa chất tan duy nhất. khẳng định nào đúng ?</w:t>
            </w:r>
          </w:p>
          <w:p w:rsidR="009F5844" w:rsidRPr="00CF6B9C" w:rsidRDefault="009F5844" w:rsidP="009F5844">
            <w:pPr>
              <w:ind w:firstLine="720"/>
              <w:jc w:val="both"/>
              <w:rPr>
                <w:lang w:val="pt-BR"/>
              </w:rPr>
            </w:pPr>
            <w:r w:rsidRPr="00CF6B9C">
              <w:rPr>
                <w:lang w:val="pt-BR"/>
              </w:rPr>
              <w:t xml:space="preserve">A. a </w:t>
            </w:r>
            <w:r w:rsidRPr="00CF6B9C">
              <w:rPr>
                <w:position w:val="-4"/>
              </w:rPr>
              <w:object w:dxaOrig="200" w:dyaOrig="240">
                <v:shape id="_x0000_i1071" type="#_x0000_t75" style="width:9.75pt;height:11.25pt" o:ole="">
                  <v:imagedata r:id="rId101" o:title=""/>
                </v:shape>
                <o:OLEObject Type="Embed" ProgID="Equation.3" ShapeID="_x0000_i1071" DrawAspect="Content" ObjectID="_1581850656" r:id="rId102"/>
              </w:object>
            </w:r>
            <w:r w:rsidRPr="00CF6B9C">
              <w:rPr>
                <w:lang w:val="pt-BR"/>
              </w:rPr>
              <w:t xml:space="preserve"> b</w:t>
            </w:r>
            <w:r w:rsidRPr="00CF6B9C">
              <w:rPr>
                <w:lang w:val="pt-BR"/>
              </w:rPr>
              <w:tab/>
            </w:r>
            <w:r w:rsidRPr="00CF6B9C">
              <w:rPr>
                <w:lang w:val="pt-BR"/>
              </w:rPr>
              <w:tab/>
              <w:t>B. a = 2b</w:t>
            </w:r>
            <w:r w:rsidRPr="00CF6B9C">
              <w:rPr>
                <w:lang w:val="pt-BR"/>
              </w:rPr>
              <w:tab/>
            </w:r>
            <w:r w:rsidRPr="00CF6B9C">
              <w:rPr>
                <w:lang w:val="pt-BR"/>
              </w:rPr>
              <w:tab/>
              <w:t>C. a=b</w:t>
            </w:r>
            <w:r w:rsidRPr="00CF6B9C">
              <w:rPr>
                <w:lang w:val="pt-BR"/>
              </w:rPr>
              <w:tab/>
            </w:r>
            <w:r w:rsidRPr="00CF6B9C">
              <w:rPr>
                <w:lang w:val="pt-BR"/>
              </w:rPr>
              <w:tab/>
            </w:r>
            <w:r w:rsidRPr="00CF6B9C">
              <w:rPr>
                <w:lang w:val="pt-BR"/>
              </w:rPr>
              <w:tab/>
              <w:t xml:space="preserve">D. a </w:t>
            </w:r>
            <w:r w:rsidRPr="00CF6B9C">
              <w:rPr>
                <w:position w:val="-4"/>
              </w:rPr>
              <w:object w:dxaOrig="200" w:dyaOrig="240">
                <v:shape id="_x0000_i1072" type="#_x0000_t75" style="width:9.75pt;height:11.25pt" o:ole="">
                  <v:imagedata r:id="rId103" o:title=""/>
                </v:shape>
                <o:OLEObject Type="Embed" ProgID="Equation.3" ShapeID="_x0000_i1072" DrawAspect="Content" ObjectID="_1581850657" r:id="rId104"/>
              </w:object>
            </w:r>
            <w:r w:rsidRPr="00CF6B9C">
              <w:rPr>
                <w:lang w:val="pt-BR"/>
              </w:rPr>
              <w:t xml:space="preserve"> b</w:t>
            </w:r>
          </w:p>
          <w:p w:rsidR="009F5844" w:rsidRPr="00CF6B9C" w:rsidRDefault="009F5844" w:rsidP="009F5844">
            <w:pPr>
              <w:jc w:val="both"/>
              <w:rPr>
                <w:lang w:val="pt-BR"/>
              </w:rPr>
            </w:pPr>
            <w:r w:rsidRPr="00CF6B9C">
              <w:rPr>
                <w:b/>
                <w:lang w:val="pt-BR"/>
              </w:rPr>
              <w:t>Câu 5</w:t>
            </w:r>
            <w:r w:rsidRPr="00CF6B9C">
              <w:rPr>
                <w:lang w:val="pt-BR"/>
              </w:rPr>
              <w:t>: Hàm lượng oxi trong một oxit sắt Fe</w:t>
            </w:r>
            <w:r w:rsidRPr="00CF6B9C">
              <w:rPr>
                <w:vertAlign w:val="subscript"/>
                <w:lang w:val="pt-BR"/>
              </w:rPr>
              <w:t>x</w:t>
            </w:r>
            <w:r w:rsidRPr="00CF6B9C">
              <w:rPr>
                <w:lang w:val="pt-BR"/>
              </w:rPr>
              <w:t>O</w:t>
            </w:r>
            <w:r w:rsidRPr="00CF6B9C">
              <w:rPr>
                <w:vertAlign w:val="subscript"/>
                <w:lang w:val="pt-BR"/>
              </w:rPr>
              <w:t>y</w:t>
            </w:r>
            <w:r w:rsidRPr="00CF6B9C">
              <w:rPr>
                <w:lang w:val="pt-BR"/>
              </w:rPr>
              <w:t xml:space="preserve"> không lớn hơn 25%. Oxit sắt này có thể là:</w:t>
            </w:r>
          </w:p>
          <w:p w:rsidR="009F5844" w:rsidRPr="00CF6B9C" w:rsidRDefault="009F5844" w:rsidP="009F5844">
            <w:pPr>
              <w:ind w:firstLine="720"/>
              <w:jc w:val="both"/>
              <w:rPr>
                <w:lang w:val="pt-BR"/>
              </w:rPr>
            </w:pPr>
            <w:r w:rsidRPr="00CF6B9C">
              <w:rPr>
                <w:lang w:val="pt-BR"/>
              </w:rPr>
              <w:t>A. FeO</w:t>
            </w:r>
            <w:r w:rsidRPr="00CF6B9C">
              <w:rPr>
                <w:lang w:val="pt-BR"/>
              </w:rPr>
              <w:tab/>
            </w:r>
            <w:r w:rsidRPr="00CF6B9C">
              <w:rPr>
                <w:lang w:val="pt-BR"/>
              </w:rPr>
              <w:tab/>
              <w:t>B. Fe</w:t>
            </w:r>
            <w:r w:rsidRPr="00CF6B9C">
              <w:rPr>
                <w:vertAlign w:val="subscript"/>
                <w:lang w:val="pt-BR"/>
              </w:rPr>
              <w:t>2</w:t>
            </w:r>
            <w:r w:rsidRPr="00CF6B9C">
              <w:rPr>
                <w:lang w:val="pt-BR"/>
              </w:rPr>
              <w:t>O</w:t>
            </w:r>
            <w:r w:rsidRPr="00CF6B9C">
              <w:rPr>
                <w:vertAlign w:val="subscript"/>
                <w:lang w:val="pt-BR"/>
              </w:rPr>
              <w:t>3</w:t>
            </w:r>
          </w:p>
          <w:p w:rsidR="009F5844" w:rsidRPr="00CF6B9C" w:rsidRDefault="009F5844" w:rsidP="009F5844">
            <w:pPr>
              <w:ind w:firstLine="720"/>
              <w:jc w:val="both"/>
              <w:rPr>
                <w:lang w:val="pt-BR"/>
              </w:rPr>
            </w:pPr>
            <w:r w:rsidRPr="00CF6B9C">
              <w:rPr>
                <w:lang w:val="pt-BR"/>
              </w:rPr>
              <w:t>C. Fe</w:t>
            </w:r>
            <w:r w:rsidRPr="00CF6B9C">
              <w:rPr>
                <w:vertAlign w:val="subscript"/>
                <w:lang w:val="pt-BR"/>
              </w:rPr>
              <w:t>3</w:t>
            </w:r>
            <w:r w:rsidRPr="00CF6B9C">
              <w:rPr>
                <w:lang w:val="pt-BR"/>
              </w:rPr>
              <w:t>O</w:t>
            </w:r>
            <w:r w:rsidRPr="00CF6B9C">
              <w:rPr>
                <w:vertAlign w:val="subscript"/>
                <w:lang w:val="pt-BR"/>
              </w:rPr>
              <w:t>4</w:t>
            </w:r>
            <w:r w:rsidRPr="00CF6B9C">
              <w:rPr>
                <w:lang w:val="pt-BR"/>
              </w:rPr>
              <w:t xml:space="preserve">  D. không xác định được</w:t>
            </w:r>
          </w:p>
          <w:p w:rsidR="009F5844" w:rsidRPr="00822EEB" w:rsidRDefault="009F5844" w:rsidP="009F5844">
            <w:pPr>
              <w:jc w:val="both"/>
              <w:rPr>
                <w:lang w:val="vi-VN"/>
              </w:rPr>
            </w:pPr>
            <w:r w:rsidRPr="00CF6B9C">
              <w:rPr>
                <w:b/>
                <w:lang w:val="pt-BR"/>
              </w:rPr>
              <w:t>Câu 6:</w:t>
            </w:r>
            <w:r w:rsidRPr="00CF6B9C">
              <w:rPr>
                <w:lang w:val="pt-BR"/>
              </w:rPr>
              <w:t xml:space="preserve"> Hỗn hợp X gồm Zn và CuO. X tác dụng với lượng dư dung dịch NaOH sinh ra 4,48 lit khí H</w:t>
            </w:r>
            <w:r w:rsidRPr="00CF6B9C">
              <w:rPr>
                <w:vertAlign w:val="subscript"/>
                <w:lang w:val="pt-BR"/>
              </w:rPr>
              <w:t>2</w:t>
            </w:r>
            <w:r w:rsidRPr="00CF6B9C">
              <w:rPr>
                <w:lang w:val="pt-BR"/>
              </w:rPr>
              <w:t xml:space="preserve"> (đktc). Để hoà tan hết X cần 400ml dung</w:t>
            </w:r>
            <w:r w:rsidR="00822EEB">
              <w:rPr>
                <w:lang w:val="pt-BR"/>
              </w:rPr>
              <w:t xml:space="preserve"> dịch HCl 2M. khối lượng X b</w:t>
            </w:r>
            <w:r w:rsidR="00822EEB">
              <w:rPr>
                <w:lang w:val="vi-VN"/>
              </w:rPr>
              <w:t>ao nhiêu gam</w:t>
            </w:r>
          </w:p>
          <w:p w:rsidR="009F5844" w:rsidRPr="00CF6B9C" w:rsidRDefault="009F5844" w:rsidP="009F5844">
            <w:pPr>
              <w:jc w:val="both"/>
              <w:rPr>
                <w:lang w:val="pt-BR"/>
              </w:rPr>
            </w:pPr>
            <w:r w:rsidRPr="00CF6B9C">
              <w:rPr>
                <w:b/>
                <w:lang w:val="pt-BR"/>
              </w:rPr>
              <w:t>Câu 7</w:t>
            </w:r>
            <w:r w:rsidRPr="00CF6B9C">
              <w:rPr>
                <w:lang w:val="pt-BR"/>
              </w:rPr>
              <w:t>: Sắt không tác dụng với chất nào sau đây ?</w:t>
            </w:r>
          </w:p>
          <w:p w:rsidR="009F5844" w:rsidRPr="00CF6B9C" w:rsidRDefault="009F5844" w:rsidP="009F5844">
            <w:pPr>
              <w:ind w:firstLine="720"/>
              <w:jc w:val="both"/>
              <w:rPr>
                <w:lang w:val="pt-BR"/>
              </w:rPr>
            </w:pPr>
            <w:r w:rsidRPr="00CF6B9C">
              <w:rPr>
                <w:lang w:val="pt-BR"/>
              </w:rPr>
              <w:t>A. dung dịch HCl loãng</w:t>
            </w:r>
            <w:r w:rsidRPr="00CF6B9C">
              <w:rPr>
                <w:lang w:val="pt-BR"/>
              </w:rPr>
              <w:tab/>
            </w:r>
            <w:r w:rsidRPr="00CF6B9C">
              <w:rPr>
                <w:lang w:val="pt-BR"/>
              </w:rPr>
              <w:tab/>
            </w:r>
            <w:r w:rsidRPr="00CF6B9C">
              <w:rPr>
                <w:lang w:val="pt-BR"/>
              </w:rPr>
              <w:tab/>
              <w:t>B. dung dịch H</w:t>
            </w:r>
            <w:r w:rsidRPr="00CF6B9C">
              <w:rPr>
                <w:vertAlign w:val="subscript"/>
                <w:lang w:val="pt-BR"/>
              </w:rPr>
              <w:t>2</w:t>
            </w:r>
            <w:r w:rsidRPr="00CF6B9C">
              <w:rPr>
                <w:lang w:val="pt-BR"/>
              </w:rPr>
              <w:t>SO</w:t>
            </w:r>
            <w:r w:rsidRPr="00CF6B9C">
              <w:rPr>
                <w:vertAlign w:val="subscript"/>
                <w:lang w:val="pt-BR"/>
              </w:rPr>
              <w:t>4</w:t>
            </w:r>
            <w:r w:rsidRPr="00CF6B9C">
              <w:rPr>
                <w:lang w:val="pt-BR"/>
              </w:rPr>
              <w:t xml:space="preserve"> đặc nóng</w:t>
            </w:r>
          </w:p>
          <w:p w:rsidR="009F5844" w:rsidRPr="00CF6B9C" w:rsidRDefault="009F5844" w:rsidP="009F5844">
            <w:pPr>
              <w:ind w:firstLine="720"/>
              <w:jc w:val="both"/>
            </w:pPr>
            <w:r w:rsidRPr="00CF6B9C">
              <w:t>C. dung dịch CuSO</w:t>
            </w:r>
            <w:r w:rsidRPr="00CF6B9C">
              <w:rPr>
                <w:vertAlign w:val="subscript"/>
              </w:rPr>
              <w:t>4</w:t>
            </w:r>
            <w:r w:rsidRPr="00CF6B9C">
              <w:tab/>
            </w:r>
            <w:r w:rsidRPr="00CF6B9C">
              <w:tab/>
            </w:r>
            <w:r w:rsidRPr="00CF6B9C">
              <w:tab/>
              <w:t>D. dung dịch Al(NO</w:t>
            </w:r>
            <w:r w:rsidRPr="00CF6B9C">
              <w:rPr>
                <w:vertAlign w:val="subscript"/>
              </w:rPr>
              <w:t>3</w:t>
            </w:r>
            <w:r w:rsidRPr="00CF6B9C">
              <w:t>)</w:t>
            </w:r>
            <w:r w:rsidRPr="00CF6B9C">
              <w:rPr>
                <w:vertAlign w:val="subscript"/>
              </w:rPr>
              <w:t>3</w:t>
            </w:r>
          </w:p>
          <w:p w:rsidR="009F5844" w:rsidRPr="00CF6B9C" w:rsidRDefault="009F5844" w:rsidP="009F5844">
            <w:pPr>
              <w:jc w:val="both"/>
            </w:pPr>
            <w:r w:rsidRPr="00CF6B9C">
              <w:rPr>
                <w:b/>
              </w:rPr>
              <w:t>Câu 8:</w:t>
            </w:r>
            <w:r w:rsidRPr="00CF6B9C">
              <w:t xml:space="preserve"> Phát biểu nào sau đây không đúng </w:t>
            </w:r>
          </w:p>
          <w:p w:rsidR="009F5844" w:rsidRPr="00CF6B9C" w:rsidRDefault="009F5844" w:rsidP="009F5844">
            <w:pPr>
              <w:jc w:val="both"/>
            </w:pPr>
            <w:r w:rsidRPr="00CF6B9C">
              <w:t>A. ion Ag</w:t>
            </w:r>
            <w:r w:rsidRPr="00CF6B9C">
              <w:rPr>
                <w:vertAlign w:val="superscript"/>
              </w:rPr>
              <w:t>+</w:t>
            </w:r>
            <w:r w:rsidRPr="00CF6B9C">
              <w:t xml:space="preserve"> có thể bị oxi hoá thành Ag</w:t>
            </w:r>
          </w:p>
          <w:p w:rsidR="009F5844" w:rsidRPr="00CF6B9C" w:rsidRDefault="009F5844" w:rsidP="009F5844">
            <w:pPr>
              <w:jc w:val="both"/>
            </w:pPr>
            <w:r w:rsidRPr="00CF6B9C">
              <w:t>B. nguyên tử Mg có thể khử được ion Sn</w:t>
            </w:r>
            <w:r w:rsidRPr="00CF6B9C">
              <w:rPr>
                <w:vertAlign w:val="superscript"/>
              </w:rPr>
              <w:t>2+</w:t>
            </w:r>
          </w:p>
          <w:p w:rsidR="009F5844" w:rsidRPr="00CF6B9C" w:rsidRDefault="009F5844" w:rsidP="009F5844">
            <w:pPr>
              <w:jc w:val="both"/>
            </w:pPr>
            <w:r w:rsidRPr="00CF6B9C">
              <w:t>C. ion Cu</w:t>
            </w:r>
            <w:r w:rsidRPr="00CF6B9C">
              <w:rPr>
                <w:vertAlign w:val="superscript"/>
              </w:rPr>
              <w:t>2+</w:t>
            </w:r>
            <w:r w:rsidRPr="00CF6B9C">
              <w:t xml:space="preserve"> có thể oxi hóa được Al</w:t>
            </w:r>
          </w:p>
          <w:p w:rsidR="009F5844" w:rsidRPr="00CF6B9C" w:rsidRDefault="009F5844" w:rsidP="009F5844">
            <w:pPr>
              <w:jc w:val="both"/>
            </w:pPr>
            <w:r w:rsidRPr="00CF6B9C">
              <w:t>D. CO không thể khử MgO thành Mg</w:t>
            </w:r>
          </w:p>
          <w:p w:rsidR="009F5844" w:rsidRPr="00CF6B9C" w:rsidRDefault="009F5844" w:rsidP="009F5844">
            <w:pPr>
              <w:jc w:val="both"/>
            </w:pPr>
            <w:r w:rsidRPr="00CF6B9C">
              <w:rPr>
                <w:b/>
              </w:rPr>
              <w:t>Câu 9</w:t>
            </w:r>
            <w:r w:rsidRPr="00CF6B9C">
              <w:t>: Nhóm mà các kim loại đều phản ứng với dung dịch CuSO</w:t>
            </w:r>
            <w:r w:rsidRPr="00CF6B9C">
              <w:rPr>
                <w:vertAlign w:val="subscript"/>
              </w:rPr>
              <w:t>4</w:t>
            </w:r>
            <w:r w:rsidRPr="00CF6B9C">
              <w:t xml:space="preserve"> là:</w:t>
            </w:r>
          </w:p>
          <w:p w:rsidR="009F5844" w:rsidRPr="00CF6B9C" w:rsidRDefault="009F5844" w:rsidP="009F5844">
            <w:pPr>
              <w:jc w:val="both"/>
              <w:rPr>
                <w:lang w:val="pt-BR"/>
              </w:rPr>
            </w:pPr>
            <w:r w:rsidRPr="00CF6B9C">
              <w:rPr>
                <w:lang w:val="pt-BR"/>
              </w:rPr>
              <w:t>A. Ba, Mg, Hg</w:t>
            </w:r>
            <w:r w:rsidRPr="00CF6B9C">
              <w:rPr>
                <w:lang w:val="pt-BR"/>
              </w:rPr>
              <w:tab/>
              <w:t xml:space="preserve">     B. Na, Al, Fe, Ba</w:t>
            </w:r>
          </w:p>
          <w:p w:rsidR="009F5844" w:rsidRPr="00CF6B9C" w:rsidRDefault="009F5844" w:rsidP="009F5844">
            <w:pPr>
              <w:jc w:val="both"/>
              <w:rPr>
                <w:lang w:val="pt-BR"/>
              </w:rPr>
            </w:pPr>
            <w:r w:rsidRPr="00CF6B9C">
              <w:rPr>
                <w:lang w:val="pt-BR"/>
              </w:rPr>
              <w:t>C. Al, Fe, Mg, Ag  D. Na, Al, Cu</w:t>
            </w:r>
          </w:p>
          <w:p w:rsidR="009F5844" w:rsidRPr="00CF6B9C" w:rsidRDefault="009F5844" w:rsidP="009F5844">
            <w:pPr>
              <w:ind w:firstLine="720"/>
              <w:jc w:val="both"/>
              <w:rPr>
                <w:lang w:val="nb-NO"/>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lang w:val="nb-NO"/>
              </w:rPr>
              <w:lastRenderedPageBreak/>
              <w:t>GV hướng dẫn</w:t>
            </w:r>
          </w:p>
          <w:p w:rsidR="009F5844" w:rsidRPr="00CF6B9C" w:rsidRDefault="009F5844" w:rsidP="009F5844">
            <w:pPr>
              <w:ind w:left="-72"/>
              <w:jc w:val="both"/>
              <w:outlineLvl w:val="0"/>
            </w:pPr>
            <w:r w:rsidRPr="00CF6B9C">
              <w:rPr>
                <w:b/>
                <w:bCs/>
              </w:rPr>
              <w:t xml:space="preserve">Hoạt động 1: </w:t>
            </w:r>
          </w:p>
          <w:p w:rsidR="009F5844" w:rsidRPr="00CF6B9C" w:rsidRDefault="009F5844" w:rsidP="009F5844">
            <w:r w:rsidRPr="00CF6B9C">
              <w:t>- GV: nhận xét, đánh giá</w:t>
            </w:r>
          </w:p>
          <w:p w:rsidR="009F5844" w:rsidRPr="00CF6B9C" w:rsidRDefault="009F5844" w:rsidP="009F5844"/>
          <w:p w:rsidR="009F5844" w:rsidRPr="00CF6B9C" w:rsidRDefault="009F5844" w:rsidP="009F5844"/>
          <w:p w:rsidR="00133714" w:rsidRPr="00CF6B9C" w:rsidRDefault="00133714" w:rsidP="00133714">
            <w:pPr>
              <w:pStyle w:val="NoSpacing"/>
              <w:ind w:left="-58"/>
              <w:rPr>
                <w:b/>
                <w:bCs/>
                <w:sz w:val="24"/>
                <w:szCs w:val="24"/>
                <w:lang w:val="pt-BR"/>
              </w:rPr>
            </w:pPr>
            <w:r w:rsidRPr="00CF6B9C">
              <w:rPr>
                <w:b/>
                <w:bCs/>
                <w:sz w:val="24"/>
                <w:szCs w:val="24"/>
                <w:lang w:val="pt-BR"/>
              </w:rPr>
              <w:t>Hoạt động 2</w:t>
            </w:r>
          </w:p>
          <w:p w:rsidR="00133714" w:rsidRPr="00CF6B9C" w:rsidRDefault="00133714" w:rsidP="00133714">
            <w:pPr>
              <w:pStyle w:val="NoSpacing"/>
              <w:ind w:left="-58"/>
              <w:rPr>
                <w:sz w:val="24"/>
                <w:szCs w:val="24"/>
              </w:rPr>
            </w:pPr>
            <w:r w:rsidRPr="00CF6B9C">
              <w:rPr>
                <w:sz w:val="24"/>
                <w:szCs w:val="24"/>
              </w:rPr>
              <w:t>- GV quan sát, giúp đỡ HS hoàn thành các BT</w:t>
            </w:r>
          </w:p>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9F5844" w:rsidRPr="00CF6B9C" w:rsidRDefault="009F5844" w:rsidP="009F5844"/>
          <w:p w:rsidR="00133714" w:rsidRDefault="00133714" w:rsidP="009F5844">
            <w:pPr>
              <w:rPr>
                <w:b/>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CF6B9C" w:rsidRDefault="00133714" w:rsidP="002C60A8">
            <w:pPr>
              <w:pStyle w:val="NoSpacing"/>
              <w:rPr>
                <w:sz w:val="24"/>
                <w:szCs w:val="24"/>
              </w:rPr>
            </w:pPr>
            <w:r w:rsidRPr="00CF6B9C">
              <w:rPr>
                <w:sz w:val="24"/>
                <w:szCs w:val="24"/>
              </w:rPr>
              <w:t>- GV quan sát, giúp đỡ HS hoàn thành các BT</w:t>
            </w: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Default="00133714" w:rsidP="00133714">
            <w:pPr>
              <w:rPr>
                <w:lang w:val="nb-NO"/>
              </w:rPr>
            </w:pPr>
          </w:p>
          <w:p w:rsidR="00133714" w:rsidRDefault="00133714" w:rsidP="00133714">
            <w:pPr>
              <w:rPr>
                <w:lang w:val="nb-NO"/>
              </w:rPr>
            </w:pPr>
          </w:p>
          <w:p w:rsidR="00133714" w:rsidRPr="00CF6B9C" w:rsidRDefault="00133714" w:rsidP="00133714">
            <w:pPr>
              <w:pStyle w:val="NoSpacing"/>
              <w:ind w:left="-58"/>
              <w:rPr>
                <w:sz w:val="24"/>
                <w:szCs w:val="24"/>
              </w:rPr>
            </w:pPr>
            <w:r w:rsidRPr="00CF6B9C">
              <w:rPr>
                <w:sz w:val="24"/>
                <w:szCs w:val="24"/>
              </w:rPr>
              <w:t>- GV quan sát, giúp đỡ HS hoàn thành các BT</w:t>
            </w:r>
          </w:p>
          <w:p w:rsid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Pr="00133714" w:rsidRDefault="00133714" w:rsidP="00133714">
            <w:pPr>
              <w:rPr>
                <w:lang w:val="nb-NO"/>
              </w:rPr>
            </w:pPr>
          </w:p>
          <w:p w:rsidR="00133714" w:rsidRDefault="00133714" w:rsidP="00133714">
            <w:pPr>
              <w:rPr>
                <w:lang w:val="nb-NO"/>
              </w:rPr>
            </w:pPr>
          </w:p>
          <w:p w:rsidR="00133714" w:rsidRDefault="00133714" w:rsidP="00133714">
            <w:pPr>
              <w:rPr>
                <w:lang w:val="nb-NO"/>
              </w:rPr>
            </w:pPr>
          </w:p>
          <w:p w:rsidR="00133714" w:rsidRPr="00CF6B9C" w:rsidRDefault="00133714" w:rsidP="00133714">
            <w:pPr>
              <w:pStyle w:val="NoSpacing"/>
              <w:ind w:left="-58"/>
              <w:rPr>
                <w:sz w:val="24"/>
                <w:szCs w:val="24"/>
              </w:rPr>
            </w:pPr>
            <w:r w:rsidRPr="00CF6B9C">
              <w:rPr>
                <w:sz w:val="24"/>
                <w:szCs w:val="24"/>
              </w:rPr>
              <w:t>- GV quan sát, giúp đỡ HS hoàn thành các BT</w:t>
            </w:r>
          </w:p>
          <w:p w:rsidR="009F5844" w:rsidRPr="00133714" w:rsidRDefault="009F5844" w:rsidP="00133714">
            <w:pPr>
              <w:rPr>
                <w:lang w:val="nb-NO"/>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pStyle w:val="NoSpacing"/>
              <w:ind w:left="-72"/>
              <w:rPr>
                <w:sz w:val="24"/>
                <w:szCs w:val="24"/>
                <w:lang w:val="nb-NO"/>
              </w:rPr>
            </w:pPr>
            <w:r w:rsidRPr="00CF6B9C">
              <w:rPr>
                <w:sz w:val="24"/>
                <w:szCs w:val="24"/>
                <w:lang w:val="nb-NO"/>
              </w:rPr>
              <w:lastRenderedPageBreak/>
              <w:t>hs trả lời</w:t>
            </w:r>
          </w:p>
          <w:p w:rsidR="009F5844" w:rsidRPr="00CF6B9C" w:rsidRDefault="009F5844" w:rsidP="009F5844">
            <w:pPr>
              <w:pStyle w:val="NoSpacing"/>
              <w:ind w:left="-72"/>
              <w:rPr>
                <w:sz w:val="24"/>
                <w:szCs w:val="24"/>
                <w:lang w:val="nb-NO"/>
              </w:rPr>
            </w:pPr>
          </w:p>
          <w:p w:rsidR="009F5844" w:rsidRPr="00CF6B9C" w:rsidRDefault="009F5844" w:rsidP="009F5844">
            <w:pPr>
              <w:pStyle w:val="NoSpacing"/>
              <w:ind w:left="-72"/>
              <w:rPr>
                <w:sz w:val="24"/>
                <w:szCs w:val="24"/>
                <w:lang w:val="nb-NO"/>
              </w:rPr>
            </w:pPr>
          </w:p>
          <w:p w:rsidR="00133714" w:rsidRDefault="009F5844" w:rsidP="009F5844">
            <w:pPr>
              <w:pStyle w:val="NoSpacing"/>
              <w:ind w:left="-72"/>
              <w:rPr>
                <w:sz w:val="24"/>
                <w:szCs w:val="24"/>
                <w:lang w:val="nb-NO"/>
              </w:rPr>
            </w:pPr>
            <w:r w:rsidRPr="00CF6B9C">
              <w:rPr>
                <w:sz w:val="24"/>
                <w:szCs w:val="24"/>
                <w:lang w:val="nb-NO"/>
              </w:rPr>
              <w:t>lập bảng tóm tắt</w:t>
            </w:r>
          </w:p>
          <w:p w:rsidR="00133714" w:rsidRPr="00133714" w:rsidRDefault="00133714" w:rsidP="00133714">
            <w:pPr>
              <w:rPr>
                <w:lang w:val="nb-NO"/>
              </w:rPr>
            </w:pPr>
          </w:p>
          <w:p w:rsidR="00133714" w:rsidRPr="00133714" w:rsidRDefault="00133714" w:rsidP="00133714">
            <w:pPr>
              <w:rPr>
                <w:lang w:val="nb-NO"/>
              </w:rPr>
            </w:pPr>
          </w:p>
          <w:p w:rsidR="00133714" w:rsidRDefault="00133714" w:rsidP="00133714">
            <w:pPr>
              <w:rPr>
                <w:lang w:val="nb-NO"/>
              </w:rPr>
            </w:pPr>
          </w:p>
          <w:p w:rsidR="009F5844" w:rsidRDefault="00133714" w:rsidP="00133714">
            <w:pPr>
              <w:rPr>
                <w:lang w:val="vi-VN"/>
              </w:rPr>
            </w:pPr>
            <w:r>
              <w:rPr>
                <w:lang w:val="vi-VN"/>
              </w:rPr>
              <w:t>HS làm bài tập</w:t>
            </w: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r>
              <w:rPr>
                <w:lang w:val="vi-VN"/>
              </w:rPr>
              <w:t>HS làm bài tập</w:t>
            </w: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r>
              <w:rPr>
                <w:lang w:val="vi-VN"/>
              </w:rPr>
              <w:t>HS làm bài tập</w:t>
            </w: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Default="00133714" w:rsidP="00133714">
            <w:pPr>
              <w:rPr>
                <w:lang w:val="vi-VN"/>
              </w:rPr>
            </w:pPr>
          </w:p>
          <w:p w:rsidR="00133714" w:rsidRPr="00133714" w:rsidRDefault="00133714" w:rsidP="00133714">
            <w:pPr>
              <w:rPr>
                <w:lang w:val="vi-VN"/>
              </w:rPr>
            </w:pPr>
            <w:r>
              <w:rPr>
                <w:lang w:val="vi-VN"/>
              </w:rPr>
              <w:t>HS làm bài tập</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60A8" w:rsidRDefault="002C60A8" w:rsidP="009F5844">
            <w:pPr>
              <w:rPr>
                <w:lang w:val="nb-NO"/>
              </w:rPr>
            </w:pPr>
            <w:r>
              <w:rPr>
                <w:lang w:val="nb-NO"/>
              </w:rPr>
              <w:lastRenderedPageBreak/>
              <w:t>45’</w:t>
            </w:r>
          </w:p>
          <w:p w:rsidR="002C60A8" w:rsidRP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2C60A8" w:rsidRDefault="002C60A8" w:rsidP="002C60A8">
            <w:pPr>
              <w:rPr>
                <w:lang w:val="nb-NO"/>
              </w:rPr>
            </w:pPr>
            <w:r>
              <w:rPr>
                <w:lang w:val="nb-NO"/>
              </w:rPr>
              <w:t>45’</w:t>
            </w: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Pr="002C60A8" w:rsidRDefault="002C60A8" w:rsidP="002C60A8">
            <w:pPr>
              <w:rPr>
                <w:lang w:val="nb-NO"/>
              </w:rPr>
            </w:pPr>
          </w:p>
          <w:p w:rsidR="002C60A8" w:rsidRDefault="002C60A8" w:rsidP="002C60A8">
            <w:pPr>
              <w:rPr>
                <w:lang w:val="nb-NO"/>
              </w:rPr>
            </w:pPr>
          </w:p>
          <w:p w:rsidR="002C60A8" w:rsidRDefault="002C60A8" w:rsidP="002C60A8">
            <w:pPr>
              <w:rPr>
                <w:lang w:val="nb-NO"/>
              </w:rPr>
            </w:pPr>
          </w:p>
          <w:p w:rsidR="009F5844" w:rsidRPr="002C60A8" w:rsidRDefault="002C60A8" w:rsidP="002C60A8">
            <w:pPr>
              <w:rPr>
                <w:lang w:val="nb-NO"/>
              </w:rPr>
            </w:pPr>
            <w:r>
              <w:rPr>
                <w:lang w:val="nb-NO"/>
              </w:rPr>
              <w:t>45’</w:t>
            </w:r>
          </w:p>
        </w:tc>
      </w:tr>
      <w:tr w:rsidR="009F5844" w:rsidRPr="00CF6B9C" w:rsidTr="00F22D37">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r w:rsidRPr="00CF6B9C">
              <w:rPr>
                <w:b/>
                <w:bCs/>
                <w:u w:val="single"/>
                <w:lang w:val="nb-NO"/>
              </w:rPr>
              <w:t>Củng cố kiến thức và kết thúc bài</w:t>
            </w:r>
          </w:p>
          <w:p w:rsidR="009F5844" w:rsidRPr="00CF6B9C" w:rsidRDefault="009F5844" w:rsidP="009F5844">
            <w:pPr>
              <w:rPr>
                <w:lang w:val="nb-NO"/>
              </w:rPr>
            </w:pPr>
          </w:p>
        </w:tc>
        <w:tc>
          <w:tcPr>
            <w:tcW w:w="2460"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nb-NO"/>
              </w:rPr>
            </w:pPr>
            <w:r>
              <w:rPr>
                <w:lang w:val="pt-BR"/>
              </w:rPr>
              <w:t>bài tập</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lang w:val="nb-NO"/>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nb-NO"/>
              </w:rPr>
            </w:pPr>
            <w:r>
              <w:rPr>
                <w:lang w:val="nb-NO"/>
              </w:rPr>
              <w:t>5’</w:t>
            </w:r>
          </w:p>
        </w:tc>
      </w:tr>
      <w:tr w:rsidR="009F5844" w:rsidRPr="00CF6B9C" w:rsidTr="00F22D37">
        <w:tc>
          <w:tcPr>
            <w:tcW w:w="52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jc w:val="center"/>
              <w:rPr>
                <w:b/>
                <w:bCs/>
                <w:lang w:val="nb-NO"/>
              </w:rPr>
            </w:pPr>
            <w:r w:rsidRPr="00CF6B9C">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9F5844" w:rsidP="009F5844">
            <w:pPr>
              <w:rPr>
                <w:b/>
                <w:bCs/>
                <w:u w:val="single"/>
                <w:lang w:val="pt-BR"/>
              </w:rPr>
            </w:pPr>
            <w:r w:rsidRPr="00CF6B9C">
              <w:rPr>
                <w:b/>
                <w:bCs/>
                <w:u w:val="single"/>
                <w:lang w:val="pt-BR"/>
              </w:rPr>
              <w:t>Hướng dẫn tự học</w:t>
            </w:r>
          </w:p>
          <w:p w:rsidR="009F5844" w:rsidRPr="00CF6B9C" w:rsidRDefault="009F5844" w:rsidP="009F5844">
            <w:pPr>
              <w:rPr>
                <w:lang w:val="pt-BR"/>
              </w:rPr>
            </w:pPr>
          </w:p>
        </w:tc>
        <w:tc>
          <w:tcPr>
            <w:tcW w:w="4444" w:type="dxa"/>
            <w:gridSpan w:val="2"/>
            <w:tcBorders>
              <w:top w:val="single" w:sz="4" w:space="0" w:color="auto"/>
              <w:left w:val="single" w:sz="4" w:space="0" w:color="auto"/>
              <w:bottom w:val="single" w:sz="4" w:space="0" w:color="auto"/>
              <w:right w:val="single" w:sz="4" w:space="0" w:color="auto"/>
            </w:tcBorders>
            <w:shd w:val="clear" w:color="auto" w:fill="auto"/>
          </w:tcPr>
          <w:p w:rsidR="00715A40" w:rsidRDefault="00715A40" w:rsidP="00715A40">
            <w:pPr>
              <w:rPr>
                <w:lang w:val="pt-BR"/>
              </w:rPr>
            </w:pPr>
            <w:r>
              <w:rPr>
                <w:lang w:val="pt-BR"/>
              </w:rPr>
              <w:t>bài tập 156,157,158</w:t>
            </w:r>
            <w:r w:rsidRPr="00CF6B9C">
              <w:rPr>
                <w:lang w:val="pt-BR"/>
              </w:rPr>
              <w:t xml:space="preserve"> trang </w:t>
            </w:r>
            <w:r>
              <w:rPr>
                <w:lang w:val="pt-BR"/>
              </w:rPr>
              <w:t>85</w:t>
            </w:r>
          </w:p>
          <w:p w:rsidR="009F5844" w:rsidRPr="00CF6B9C" w:rsidRDefault="009F5844" w:rsidP="00715A40">
            <w:pPr>
              <w:rPr>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F5844" w:rsidRPr="00CF6B9C" w:rsidRDefault="002C60A8" w:rsidP="009F5844">
            <w:pPr>
              <w:rPr>
                <w:lang w:val="pt-BR"/>
              </w:rPr>
            </w:pPr>
            <w:r>
              <w:rPr>
                <w:lang w:val="pt-BR"/>
              </w:rPr>
              <w:t>5’</w:t>
            </w:r>
          </w:p>
        </w:tc>
      </w:tr>
    </w:tbl>
    <w:p w:rsidR="009F5844" w:rsidRPr="00CF6B9C" w:rsidRDefault="009F5844" w:rsidP="009F5844">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494"/>
      </w:tblGrid>
      <w:tr w:rsidR="00242273" w:rsidRPr="00CF6B9C" w:rsidTr="00133714">
        <w:tc>
          <w:tcPr>
            <w:tcW w:w="3384" w:type="dxa"/>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rPr>
                <w:b/>
                <w:u w:val="single"/>
                <w:lang w:val="pt-BR"/>
              </w:rPr>
            </w:pPr>
          </w:p>
          <w:p w:rsidR="00242273" w:rsidRPr="00242273" w:rsidRDefault="00242273" w:rsidP="00D7510F">
            <w:pPr>
              <w:rPr>
                <w:b/>
                <w:u w:val="single"/>
                <w:lang w:val="pt-BR"/>
              </w:rPr>
            </w:pPr>
          </w:p>
          <w:p w:rsidR="00242273" w:rsidRPr="00242273" w:rsidRDefault="00242273" w:rsidP="00D7510F">
            <w:pPr>
              <w:rPr>
                <w:b/>
                <w:u w:val="single"/>
                <w:lang w:val="pt-BR"/>
              </w:rPr>
            </w:pPr>
            <w:r w:rsidRPr="00242273">
              <w:rPr>
                <w:b/>
                <w:u w:val="single"/>
                <w:lang w:val="pt-BR"/>
              </w:rPr>
              <w:t xml:space="preserve">Nguồn tài liệu tham khảo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rsidR="00242273" w:rsidRPr="00242273" w:rsidRDefault="00242273" w:rsidP="00D7510F">
            <w:pPr>
              <w:jc w:val="both"/>
            </w:pPr>
            <w:r w:rsidRPr="00242273">
              <w:t xml:space="preserve">1. </w:t>
            </w:r>
            <w:r w:rsidRPr="00242273">
              <w:rPr>
                <w:i/>
                <w:iCs/>
              </w:rPr>
              <w:t xml:space="preserve">Giáo trình hóa học 4, </w:t>
            </w:r>
            <w:r w:rsidRPr="00242273">
              <w:t>Trường CĐ lý tự trọng Tp. HCM, năm 2018.</w:t>
            </w:r>
          </w:p>
          <w:p w:rsidR="00242273" w:rsidRPr="00242273" w:rsidRDefault="00242273" w:rsidP="00D7510F">
            <w:pPr>
              <w:jc w:val="both"/>
            </w:pPr>
            <w:r w:rsidRPr="00242273">
              <w:t xml:space="preserve">2. </w:t>
            </w:r>
            <w:r w:rsidRPr="00242273">
              <w:rPr>
                <w:lang w:val="vi-VN"/>
              </w:rPr>
              <w:t>Nguyễn Xuân Trường</w:t>
            </w:r>
            <w:r w:rsidRPr="00242273">
              <w:t xml:space="preserve">, </w:t>
            </w:r>
            <w:r w:rsidRPr="00242273">
              <w:rPr>
                <w:i/>
                <w:iCs/>
              </w:rPr>
              <w:t xml:space="preserve">Hóa học 12, </w:t>
            </w:r>
            <w:r w:rsidRPr="00242273">
              <w:rPr>
                <w:lang w:val="vi-VN"/>
              </w:rPr>
              <w:t>NXB Giáo dục Việt Nam</w:t>
            </w:r>
            <w:r w:rsidRPr="00242273">
              <w:t>, năm 2015.</w:t>
            </w:r>
          </w:p>
          <w:p w:rsidR="00242273" w:rsidRPr="00242273" w:rsidRDefault="00242273" w:rsidP="00D7510F">
            <w:pPr>
              <w:jc w:val="both"/>
              <w:rPr>
                <w:b/>
                <w:lang w:val="pt-BR"/>
              </w:rPr>
            </w:pPr>
            <w:r w:rsidRPr="00242273">
              <w:t xml:space="preserve">3. </w:t>
            </w:r>
            <w:r w:rsidRPr="00242273">
              <w:rPr>
                <w:lang w:val="vi-VN"/>
              </w:rPr>
              <w:t xml:space="preserve">Nguyễn Xuân Trường, </w:t>
            </w:r>
            <w:r w:rsidRPr="00242273">
              <w:rPr>
                <w:i/>
                <w:iCs/>
                <w:lang w:val="vi-VN"/>
              </w:rPr>
              <w:t xml:space="preserve">Bài tập Hóa học </w:t>
            </w:r>
            <w:r w:rsidRPr="00242273">
              <w:t xml:space="preserve">12, </w:t>
            </w:r>
            <w:r w:rsidRPr="00242273">
              <w:rPr>
                <w:lang w:val="vi-VN"/>
              </w:rPr>
              <w:t>NXB Giáo dục Việt Nam</w:t>
            </w:r>
            <w:r w:rsidRPr="00242273">
              <w:t>, năm 2015.</w:t>
            </w:r>
          </w:p>
        </w:tc>
      </w:tr>
      <w:tr w:rsidR="009F5844" w:rsidRPr="00CF6B9C" w:rsidTr="007612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9"/>
        </w:trPr>
        <w:tc>
          <w:tcPr>
            <w:tcW w:w="4694" w:type="dxa"/>
            <w:gridSpan w:val="2"/>
            <w:shd w:val="clear" w:color="auto" w:fill="auto"/>
          </w:tcPr>
          <w:p w:rsidR="009F5844" w:rsidRPr="00CF6B9C" w:rsidRDefault="009F5844" w:rsidP="009F5844">
            <w:pPr>
              <w:rPr>
                <w:lang w:val="pt-BR"/>
              </w:rPr>
            </w:pPr>
          </w:p>
          <w:p w:rsidR="009F5844" w:rsidRPr="00CF6B9C" w:rsidRDefault="009F5844" w:rsidP="009F5844">
            <w:pPr>
              <w:jc w:val="center"/>
              <w:rPr>
                <w:b/>
                <w:bCs/>
                <w:lang w:val="pt-BR"/>
              </w:rPr>
            </w:pPr>
            <w:r w:rsidRPr="00CF6B9C">
              <w:rPr>
                <w:b/>
                <w:bCs/>
                <w:lang w:val="pt-BR"/>
              </w:rPr>
              <w:t>Trưởng tổ môn</w:t>
            </w:r>
          </w:p>
          <w:p w:rsidR="009F5844" w:rsidRPr="00CF6B9C" w:rsidRDefault="00822EEB" w:rsidP="007612FD">
            <w:pPr>
              <w:jc w:val="center"/>
              <w:rPr>
                <w:b/>
                <w:bCs/>
                <w:lang w:val="pt-BR"/>
              </w:rPr>
            </w:pPr>
            <w:r w:rsidRPr="00CF6B9C">
              <w:rPr>
                <w:b/>
                <w:bCs/>
                <w:lang w:val="pt-BR"/>
              </w:rPr>
              <w:t>Nguyễn Thị Huyền Nga</w:t>
            </w:r>
          </w:p>
        </w:tc>
        <w:tc>
          <w:tcPr>
            <w:tcW w:w="5494" w:type="dxa"/>
            <w:shd w:val="clear" w:color="auto" w:fill="auto"/>
          </w:tcPr>
          <w:p w:rsidR="009F5844" w:rsidRPr="00CF6B9C" w:rsidRDefault="009F5844" w:rsidP="009F5844">
            <w:pPr>
              <w:rPr>
                <w:lang w:val="pt-BR"/>
              </w:rPr>
            </w:pPr>
          </w:p>
          <w:p w:rsidR="009F5844" w:rsidRPr="00CF6B9C" w:rsidRDefault="00102972" w:rsidP="009F5844">
            <w:pPr>
              <w:rPr>
                <w:lang w:val="pt-BR"/>
              </w:rPr>
            </w:pPr>
            <w:r>
              <w:rPr>
                <w:lang w:val="pt-BR"/>
              </w:rPr>
              <w:t xml:space="preserve">          </w:t>
            </w:r>
            <w:r w:rsidR="009F5844" w:rsidRPr="00CF6B9C">
              <w:rPr>
                <w:lang w:val="pt-BR"/>
              </w:rPr>
              <w:t>Tp. Hồ Chí Minh, ngày.....tháng ....năm.....</w:t>
            </w:r>
          </w:p>
          <w:p w:rsidR="009F5844" w:rsidRPr="00CF6B9C" w:rsidRDefault="009F5844" w:rsidP="007612FD">
            <w:pPr>
              <w:jc w:val="center"/>
              <w:rPr>
                <w:lang w:val="pt-BR"/>
              </w:rPr>
            </w:pPr>
            <w:r w:rsidRPr="00CF6B9C">
              <w:rPr>
                <w:lang w:val="pt-BR"/>
              </w:rPr>
              <w:t xml:space="preserve">          </w:t>
            </w:r>
            <w:r w:rsidRPr="00CF6B9C">
              <w:rPr>
                <w:b/>
                <w:lang w:val="pt-BR"/>
              </w:rPr>
              <w:t>Giảng viên</w:t>
            </w:r>
          </w:p>
        </w:tc>
      </w:tr>
    </w:tbl>
    <w:p w:rsidR="009F5844" w:rsidRPr="00CF6B9C" w:rsidRDefault="009F5844" w:rsidP="009F5844">
      <w:pPr>
        <w:rPr>
          <w:lang w:val="pt-BR"/>
        </w:rPr>
      </w:pPr>
      <w:r w:rsidRPr="00CF6B9C">
        <w:rPr>
          <w:lang w:val="pt-BR"/>
        </w:rPr>
        <w:t xml:space="preserve">                     </w:t>
      </w:r>
    </w:p>
    <w:p w:rsidR="009F5844" w:rsidRPr="009F5844" w:rsidRDefault="009F5844" w:rsidP="009F5844">
      <w:pPr>
        <w:tabs>
          <w:tab w:val="left" w:pos="3165"/>
        </w:tabs>
        <w:rPr>
          <w:szCs w:val="22"/>
          <w:lang w:val="pt-BR"/>
        </w:rPr>
      </w:pPr>
    </w:p>
    <w:sectPr w:rsidR="009F5844" w:rsidRPr="009F5844" w:rsidSect="00591F5B">
      <w:pgSz w:w="11907" w:h="16839" w:code="9"/>
      <w:pgMar w:top="720" w:right="567" w:bottom="567" w:left="1134" w:header="720" w:footer="1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D6" w:rsidRDefault="003E71D6" w:rsidP="0072484D">
      <w:r>
        <w:separator/>
      </w:r>
    </w:p>
  </w:endnote>
  <w:endnote w:type="continuationSeparator" w:id="0">
    <w:p w:rsidR="003E71D6" w:rsidRDefault="003E71D6"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Blac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Book-Antiqua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acnghiem Font">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9CA" w:rsidRDefault="00A269CA">
    <w:pPr>
      <w:pStyle w:val="Footer"/>
      <w:jc w:val="center"/>
    </w:pPr>
    <w:r>
      <w:fldChar w:fldCharType="begin"/>
    </w:r>
    <w:r>
      <w:instrText xml:space="preserve"> PAGE   \* MERGEFORMAT </w:instrText>
    </w:r>
    <w:r>
      <w:fldChar w:fldCharType="separate"/>
    </w:r>
    <w:r w:rsidR="00745EC2">
      <w:rPr>
        <w:noProof/>
      </w:rPr>
      <w:t>1</w:t>
    </w:r>
    <w:r>
      <w:rPr>
        <w:noProof/>
      </w:rPr>
      <w:fldChar w:fldCharType="end"/>
    </w:r>
  </w:p>
  <w:p w:rsidR="00A269CA" w:rsidRDefault="00A26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D6" w:rsidRDefault="003E71D6" w:rsidP="0072484D">
      <w:r>
        <w:separator/>
      </w:r>
    </w:p>
  </w:footnote>
  <w:footnote w:type="continuationSeparator" w:id="0">
    <w:p w:rsidR="003E71D6" w:rsidRDefault="003E71D6" w:rsidP="00724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B03F5"/>
    <w:multiLevelType w:val="hybridMultilevel"/>
    <w:tmpl w:val="424A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635667"/>
    <w:multiLevelType w:val="hybridMultilevel"/>
    <w:tmpl w:val="A61AC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294324"/>
    <w:multiLevelType w:val="hybridMultilevel"/>
    <w:tmpl w:val="A2644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D97EC0"/>
    <w:multiLevelType w:val="hybridMultilevel"/>
    <w:tmpl w:val="6420B5D8"/>
    <w:lvl w:ilvl="0" w:tplc="EE7EFF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6F3F98"/>
    <w:multiLevelType w:val="hybridMultilevel"/>
    <w:tmpl w:val="BAA037AC"/>
    <w:lvl w:ilvl="0" w:tplc="8E04B66E">
      <w:start w:val="1"/>
      <w:numFmt w:val="bullet"/>
      <w:lvlText w:val=""/>
      <w:lvlJc w:val="left"/>
      <w:pPr>
        <w:tabs>
          <w:tab w:val="num" w:pos="0"/>
        </w:tabs>
        <w:ind w:left="360" w:hanging="360"/>
      </w:pPr>
      <w:rPr>
        <w:rFonts w:ascii="Wingdings" w:hAnsi="Wingdings" w:hint="default"/>
      </w:rPr>
    </w:lvl>
    <w:lvl w:ilvl="1" w:tplc="376A6CE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023798D"/>
    <w:multiLevelType w:val="hybridMultilevel"/>
    <w:tmpl w:val="32EAA2A6"/>
    <w:lvl w:ilvl="0" w:tplc="821265D6">
      <w:start w:val="1"/>
      <w:numFmt w:val="bullet"/>
      <w:lvlText w:val=""/>
      <w:lvlJc w:val="left"/>
      <w:pPr>
        <w:tabs>
          <w:tab w:val="num" w:pos="567"/>
        </w:tabs>
        <w:ind w:left="567" w:hanging="283"/>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6B17420"/>
    <w:multiLevelType w:val="hybridMultilevel"/>
    <w:tmpl w:val="39E80A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4C4E39"/>
    <w:multiLevelType w:val="hybridMultilevel"/>
    <w:tmpl w:val="6472E48C"/>
    <w:lvl w:ilvl="0" w:tplc="CF685A66">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6"/>
  </w:num>
  <w:num w:numId="6">
    <w:abstractNumId w:val="3"/>
  </w:num>
  <w:num w:numId="7">
    <w:abstractNumId w:val="2"/>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08E"/>
    <w:rsid w:val="00003AFF"/>
    <w:rsid w:val="00021A09"/>
    <w:rsid w:val="00025F47"/>
    <w:rsid w:val="00030ED8"/>
    <w:rsid w:val="00034A5D"/>
    <w:rsid w:val="00036CD2"/>
    <w:rsid w:val="00043C05"/>
    <w:rsid w:val="00054EFA"/>
    <w:rsid w:val="00066D9A"/>
    <w:rsid w:val="0007560E"/>
    <w:rsid w:val="00076CF1"/>
    <w:rsid w:val="00084CDD"/>
    <w:rsid w:val="000A57FE"/>
    <w:rsid w:val="000F6E42"/>
    <w:rsid w:val="00102972"/>
    <w:rsid w:val="00107F32"/>
    <w:rsid w:val="001113F2"/>
    <w:rsid w:val="0012130F"/>
    <w:rsid w:val="00124DAE"/>
    <w:rsid w:val="001273CF"/>
    <w:rsid w:val="00133714"/>
    <w:rsid w:val="0013572C"/>
    <w:rsid w:val="00142ACB"/>
    <w:rsid w:val="001508BF"/>
    <w:rsid w:val="00163678"/>
    <w:rsid w:val="00182269"/>
    <w:rsid w:val="00183DFE"/>
    <w:rsid w:val="001A0F72"/>
    <w:rsid w:val="001A2BC4"/>
    <w:rsid w:val="001C1CFA"/>
    <w:rsid w:val="001D1B1B"/>
    <w:rsid w:val="001D3DC6"/>
    <w:rsid w:val="001E1820"/>
    <w:rsid w:val="001F40FC"/>
    <w:rsid w:val="001F4283"/>
    <w:rsid w:val="001F727E"/>
    <w:rsid w:val="00212EFF"/>
    <w:rsid w:val="0021320B"/>
    <w:rsid w:val="0021539F"/>
    <w:rsid w:val="0021656F"/>
    <w:rsid w:val="00223996"/>
    <w:rsid w:val="00242273"/>
    <w:rsid w:val="00266E8B"/>
    <w:rsid w:val="002730C7"/>
    <w:rsid w:val="0028030B"/>
    <w:rsid w:val="002810B8"/>
    <w:rsid w:val="002B40C1"/>
    <w:rsid w:val="002C240F"/>
    <w:rsid w:val="002C60A8"/>
    <w:rsid w:val="002D2972"/>
    <w:rsid w:val="002F173E"/>
    <w:rsid w:val="00300D6C"/>
    <w:rsid w:val="00301F0C"/>
    <w:rsid w:val="00305CE2"/>
    <w:rsid w:val="00316826"/>
    <w:rsid w:val="003268DE"/>
    <w:rsid w:val="00327646"/>
    <w:rsid w:val="00330EF0"/>
    <w:rsid w:val="00346F7E"/>
    <w:rsid w:val="00364EB5"/>
    <w:rsid w:val="00375EBE"/>
    <w:rsid w:val="003836C5"/>
    <w:rsid w:val="00391A7B"/>
    <w:rsid w:val="003D25EE"/>
    <w:rsid w:val="003D4B4D"/>
    <w:rsid w:val="003D6429"/>
    <w:rsid w:val="003E71D6"/>
    <w:rsid w:val="003F0407"/>
    <w:rsid w:val="003F7088"/>
    <w:rsid w:val="00400472"/>
    <w:rsid w:val="00403B0E"/>
    <w:rsid w:val="00405C38"/>
    <w:rsid w:val="00407ECF"/>
    <w:rsid w:val="004324D6"/>
    <w:rsid w:val="00447146"/>
    <w:rsid w:val="0047338D"/>
    <w:rsid w:val="00475429"/>
    <w:rsid w:val="00480F94"/>
    <w:rsid w:val="00484154"/>
    <w:rsid w:val="00485F27"/>
    <w:rsid w:val="00490486"/>
    <w:rsid w:val="004977D8"/>
    <w:rsid w:val="004A5E8B"/>
    <w:rsid w:val="004B52A1"/>
    <w:rsid w:val="004C44ED"/>
    <w:rsid w:val="004D3F67"/>
    <w:rsid w:val="004F36C0"/>
    <w:rsid w:val="004F7642"/>
    <w:rsid w:val="00501FA0"/>
    <w:rsid w:val="00502E3B"/>
    <w:rsid w:val="00515018"/>
    <w:rsid w:val="005315E6"/>
    <w:rsid w:val="005428A3"/>
    <w:rsid w:val="005461F5"/>
    <w:rsid w:val="00550BD2"/>
    <w:rsid w:val="005629BE"/>
    <w:rsid w:val="005908E7"/>
    <w:rsid w:val="00591F5B"/>
    <w:rsid w:val="005B45EC"/>
    <w:rsid w:val="005C3A95"/>
    <w:rsid w:val="005C52FA"/>
    <w:rsid w:val="005C6109"/>
    <w:rsid w:val="005D3C3A"/>
    <w:rsid w:val="005D79D5"/>
    <w:rsid w:val="005F28D5"/>
    <w:rsid w:val="00603823"/>
    <w:rsid w:val="0060589B"/>
    <w:rsid w:val="00611B82"/>
    <w:rsid w:val="00614F89"/>
    <w:rsid w:val="00625764"/>
    <w:rsid w:val="00632AC6"/>
    <w:rsid w:val="00633CAA"/>
    <w:rsid w:val="00635BF4"/>
    <w:rsid w:val="00646AA1"/>
    <w:rsid w:val="006646F6"/>
    <w:rsid w:val="00673839"/>
    <w:rsid w:val="006751C8"/>
    <w:rsid w:val="00675C4A"/>
    <w:rsid w:val="00682756"/>
    <w:rsid w:val="00685EE5"/>
    <w:rsid w:val="0069336C"/>
    <w:rsid w:val="00696565"/>
    <w:rsid w:val="006C54EB"/>
    <w:rsid w:val="006C6E29"/>
    <w:rsid w:val="006D5F04"/>
    <w:rsid w:val="007132F8"/>
    <w:rsid w:val="00715A40"/>
    <w:rsid w:val="00717855"/>
    <w:rsid w:val="0072484D"/>
    <w:rsid w:val="00732A6E"/>
    <w:rsid w:val="00735C7F"/>
    <w:rsid w:val="00745EC2"/>
    <w:rsid w:val="00750642"/>
    <w:rsid w:val="007612FD"/>
    <w:rsid w:val="00764F12"/>
    <w:rsid w:val="00772185"/>
    <w:rsid w:val="00781256"/>
    <w:rsid w:val="00784A71"/>
    <w:rsid w:val="0079762A"/>
    <w:rsid w:val="007A5059"/>
    <w:rsid w:val="007B4508"/>
    <w:rsid w:val="007D636C"/>
    <w:rsid w:val="007E6A4F"/>
    <w:rsid w:val="007F0DC1"/>
    <w:rsid w:val="007F29A3"/>
    <w:rsid w:val="007F5A60"/>
    <w:rsid w:val="007F79E0"/>
    <w:rsid w:val="00822EEB"/>
    <w:rsid w:val="00822FAC"/>
    <w:rsid w:val="008355E4"/>
    <w:rsid w:val="00851AD8"/>
    <w:rsid w:val="00853A11"/>
    <w:rsid w:val="00861AEC"/>
    <w:rsid w:val="00864996"/>
    <w:rsid w:val="00880477"/>
    <w:rsid w:val="00881060"/>
    <w:rsid w:val="00882AEA"/>
    <w:rsid w:val="00890FDC"/>
    <w:rsid w:val="00897D14"/>
    <w:rsid w:val="00897E5E"/>
    <w:rsid w:val="008B3FCC"/>
    <w:rsid w:val="008E042B"/>
    <w:rsid w:val="008F6245"/>
    <w:rsid w:val="00910482"/>
    <w:rsid w:val="00924FBE"/>
    <w:rsid w:val="009262C7"/>
    <w:rsid w:val="009279A2"/>
    <w:rsid w:val="00930F50"/>
    <w:rsid w:val="00935207"/>
    <w:rsid w:val="00943067"/>
    <w:rsid w:val="009517E3"/>
    <w:rsid w:val="00955BCB"/>
    <w:rsid w:val="0096529A"/>
    <w:rsid w:val="009669B3"/>
    <w:rsid w:val="00984472"/>
    <w:rsid w:val="00994548"/>
    <w:rsid w:val="009D0587"/>
    <w:rsid w:val="009D52A0"/>
    <w:rsid w:val="009F1603"/>
    <w:rsid w:val="009F5844"/>
    <w:rsid w:val="00A145FA"/>
    <w:rsid w:val="00A23F37"/>
    <w:rsid w:val="00A269CA"/>
    <w:rsid w:val="00A45FD8"/>
    <w:rsid w:val="00A50F57"/>
    <w:rsid w:val="00A51264"/>
    <w:rsid w:val="00A60A7C"/>
    <w:rsid w:val="00A7310D"/>
    <w:rsid w:val="00A7556D"/>
    <w:rsid w:val="00A76643"/>
    <w:rsid w:val="00A921FF"/>
    <w:rsid w:val="00AA3A93"/>
    <w:rsid w:val="00AD35BE"/>
    <w:rsid w:val="00AD4752"/>
    <w:rsid w:val="00AE64D2"/>
    <w:rsid w:val="00AE7B41"/>
    <w:rsid w:val="00AF3C22"/>
    <w:rsid w:val="00B00397"/>
    <w:rsid w:val="00B075B7"/>
    <w:rsid w:val="00B143CD"/>
    <w:rsid w:val="00B151E2"/>
    <w:rsid w:val="00B308F7"/>
    <w:rsid w:val="00B356A9"/>
    <w:rsid w:val="00B42A70"/>
    <w:rsid w:val="00B63B54"/>
    <w:rsid w:val="00B655C3"/>
    <w:rsid w:val="00B80BE2"/>
    <w:rsid w:val="00B91903"/>
    <w:rsid w:val="00BB4B31"/>
    <w:rsid w:val="00BE7E48"/>
    <w:rsid w:val="00BF1F63"/>
    <w:rsid w:val="00C0127A"/>
    <w:rsid w:val="00C16020"/>
    <w:rsid w:val="00C167C8"/>
    <w:rsid w:val="00C40EAD"/>
    <w:rsid w:val="00C45958"/>
    <w:rsid w:val="00C532F4"/>
    <w:rsid w:val="00C77F11"/>
    <w:rsid w:val="00C92CFF"/>
    <w:rsid w:val="00C95462"/>
    <w:rsid w:val="00C9786C"/>
    <w:rsid w:val="00CB6D3A"/>
    <w:rsid w:val="00CC33A3"/>
    <w:rsid w:val="00CE76AF"/>
    <w:rsid w:val="00CF508E"/>
    <w:rsid w:val="00CF781E"/>
    <w:rsid w:val="00D17396"/>
    <w:rsid w:val="00D269A9"/>
    <w:rsid w:val="00D345C0"/>
    <w:rsid w:val="00D46EB3"/>
    <w:rsid w:val="00D640A1"/>
    <w:rsid w:val="00D66EF5"/>
    <w:rsid w:val="00D7510F"/>
    <w:rsid w:val="00D777B2"/>
    <w:rsid w:val="00D877BD"/>
    <w:rsid w:val="00D94C5A"/>
    <w:rsid w:val="00D95A7D"/>
    <w:rsid w:val="00DA1033"/>
    <w:rsid w:val="00DB0BF9"/>
    <w:rsid w:val="00DC4CCB"/>
    <w:rsid w:val="00DD04BE"/>
    <w:rsid w:val="00DF4A56"/>
    <w:rsid w:val="00DF6372"/>
    <w:rsid w:val="00E07A3D"/>
    <w:rsid w:val="00E21DD2"/>
    <w:rsid w:val="00E321D3"/>
    <w:rsid w:val="00E70925"/>
    <w:rsid w:val="00E71642"/>
    <w:rsid w:val="00E74C6F"/>
    <w:rsid w:val="00E80D32"/>
    <w:rsid w:val="00E969CC"/>
    <w:rsid w:val="00EA1835"/>
    <w:rsid w:val="00EA4F78"/>
    <w:rsid w:val="00EB05FA"/>
    <w:rsid w:val="00EB56C1"/>
    <w:rsid w:val="00EB5725"/>
    <w:rsid w:val="00ED69B7"/>
    <w:rsid w:val="00EF1F71"/>
    <w:rsid w:val="00EF700F"/>
    <w:rsid w:val="00EF7A96"/>
    <w:rsid w:val="00F12061"/>
    <w:rsid w:val="00F22D37"/>
    <w:rsid w:val="00F257CA"/>
    <w:rsid w:val="00F31593"/>
    <w:rsid w:val="00F536A8"/>
    <w:rsid w:val="00F677BC"/>
    <w:rsid w:val="00F717D8"/>
    <w:rsid w:val="00F72DC9"/>
    <w:rsid w:val="00F73CE7"/>
    <w:rsid w:val="00F81C9E"/>
    <w:rsid w:val="00F91FDA"/>
    <w:rsid w:val="00FB5D6E"/>
    <w:rsid w:val="00FC58E1"/>
    <w:rsid w:val="00FD078F"/>
    <w:rsid w:val="00FD52A3"/>
    <w:rsid w:val="00FE3145"/>
    <w:rsid w:val="00FE3891"/>
    <w:rsid w:val="00FF2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572C"/>
    <w:rPr>
      <w:sz w:val="24"/>
      <w:szCs w:val="24"/>
    </w:rPr>
  </w:style>
  <w:style w:type="paragraph" w:styleId="Heading2">
    <w:name w:val="heading 2"/>
    <w:basedOn w:val="Normal"/>
    <w:next w:val="Normal"/>
    <w:link w:val="Heading2Char"/>
    <w:qFormat/>
    <w:rsid w:val="009F5844"/>
    <w:pPr>
      <w:keepNext/>
      <w:jc w:val="center"/>
      <w:outlineLvl w:val="1"/>
    </w:pPr>
    <w:rPr>
      <w:rFonts w:ascii="VNI-Times" w:hAnsi="VNI-Times"/>
      <w:sz w:val="28"/>
      <w:lang w:val="x-none" w:eastAsia="x-none"/>
    </w:rPr>
  </w:style>
  <w:style w:type="paragraph" w:styleId="Heading3">
    <w:name w:val="heading 3"/>
    <w:basedOn w:val="Normal"/>
    <w:next w:val="Normal"/>
    <w:link w:val="Heading3Char"/>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5844"/>
    <w:rPr>
      <w:rFonts w:ascii="VNI-Times" w:hAnsi="VNI-Times"/>
      <w:sz w:val="28"/>
      <w:szCs w:val="24"/>
      <w:lang w:val="x-none" w:eastAsia="x-none"/>
    </w:rPr>
  </w:style>
  <w:style w:type="character" w:customStyle="1" w:styleId="Heading3Char">
    <w:name w:val="Heading 3 Char"/>
    <w:link w:val="Heading3"/>
    <w:rsid w:val="009F5844"/>
    <w:rPr>
      <w:b/>
      <w:bCs/>
      <w:sz w:val="24"/>
      <w:szCs w:val="24"/>
    </w:rPr>
  </w:style>
  <w:style w:type="character" w:customStyle="1" w:styleId="Heading7Char">
    <w:name w:val="Heading 7 Char"/>
    <w:link w:val="Heading7"/>
    <w:rsid w:val="009F5844"/>
    <w:rPr>
      <w:b/>
      <w:bCs/>
      <w:sz w:val="24"/>
      <w:szCs w:val="24"/>
    </w:rPr>
  </w:style>
  <w:style w:type="paragraph" w:styleId="Header">
    <w:name w:val="header"/>
    <w:basedOn w:val="Normal"/>
    <w:link w:val="HeaderChar"/>
    <w:rsid w:val="00CF508E"/>
    <w:pPr>
      <w:tabs>
        <w:tab w:val="center" w:pos="4320"/>
        <w:tab w:val="right" w:pos="8640"/>
      </w:tabs>
    </w:pPr>
    <w:rPr>
      <w:sz w:val="28"/>
      <w:szCs w:val="28"/>
    </w:rPr>
  </w:style>
  <w:style w:type="character" w:customStyle="1" w:styleId="HeaderChar">
    <w:name w:val="Header Char"/>
    <w:link w:val="Header"/>
    <w:rsid w:val="009F5844"/>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styleId="ListParagraph">
    <w:name w:val="List Paragraph"/>
    <w:basedOn w:val="Normal"/>
    <w:uiPriority w:val="34"/>
    <w:qFormat/>
    <w:rsid w:val="00E70925"/>
    <w:pPr>
      <w:ind w:left="720"/>
      <w:contextualSpacing/>
    </w:pPr>
  </w:style>
  <w:style w:type="paragraph" w:styleId="BodyText">
    <w:name w:val="Body Text"/>
    <w:basedOn w:val="Normal"/>
    <w:link w:val="BodyTextChar"/>
    <w:qFormat/>
    <w:rsid w:val="001C1CFA"/>
    <w:pPr>
      <w:widowControl w:val="0"/>
      <w:autoSpaceDE w:val="0"/>
      <w:autoSpaceDN w:val="0"/>
      <w:spacing w:before="121"/>
      <w:ind w:left="980"/>
    </w:pPr>
    <w:rPr>
      <w:sz w:val="26"/>
      <w:szCs w:val="26"/>
      <w:lang w:bidi="en-US"/>
    </w:rPr>
  </w:style>
  <w:style w:type="character" w:customStyle="1" w:styleId="BodyTextChar">
    <w:name w:val="Body Text Char"/>
    <w:basedOn w:val="DefaultParagraphFont"/>
    <w:link w:val="BodyText"/>
    <w:rsid w:val="001C1CFA"/>
    <w:rPr>
      <w:sz w:val="26"/>
      <w:szCs w:val="26"/>
      <w:lang w:bidi="en-US"/>
    </w:rPr>
  </w:style>
  <w:style w:type="character" w:styleId="PageNumber">
    <w:name w:val="page number"/>
    <w:basedOn w:val="DefaultParagraphFont"/>
    <w:rsid w:val="009F5844"/>
  </w:style>
  <w:style w:type="paragraph" w:styleId="NormalWeb">
    <w:name w:val="Normal (Web)"/>
    <w:basedOn w:val="Normal"/>
    <w:rsid w:val="009F5844"/>
    <w:pPr>
      <w:spacing w:before="100" w:beforeAutospacing="1" w:after="100" w:afterAutospacing="1"/>
    </w:pPr>
  </w:style>
  <w:style w:type="paragraph" w:styleId="BodyText2">
    <w:name w:val="Body Text 2"/>
    <w:basedOn w:val="Normal"/>
    <w:link w:val="BodyText2Char"/>
    <w:rsid w:val="009F5844"/>
    <w:rPr>
      <w:rFonts w:ascii="VNI-Times" w:hAnsi="VNI-Times"/>
      <w:b/>
      <w:bCs/>
      <w:sz w:val="28"/>
      <w:lang w:val="x-none" w:eastAsia="x-none"/>
    </w:rPr>
  </w:style>
  <w:style w:type="character" w:customStyle="1" w:styleId="BodyText2Char">
    <w:name w:val="Body Text 2 Char"/>
    <w:basedOn w:val="DefaultParagraphFont"/>
    <w:link w:val="BodyText2"/>
    <w:rsid w:val="009F5844"/>
    <w:rPr>
      <w:rFonts w:ascii="VNI-Times" w:hAnsi="VNI-Times"/>
      <w:b/>
      <w:bCs/>
      <w:sz w:val="28"/>
      <w:szCs w:val="24"/>
      <w:lang w:val="x-none" w:eastAsia="x-none"/>
    </w:rPr>
  </w:style>
  <w:style w:type="paragraph" w:customStyle="1" w:styleId="Style1">
    <w:name w:val="Style1"/>
    <w:basedOn w:val="Normal"/>
    <w:rsid w:val="009F5844"/>
    <w:pPr>
      <w:shd w:val="clear" w:color="auto" w:fill="CCCCCC"/>
      <w:spacing w:before="240" w:after="60" w:line="264" w:lineRule="auto"/>
      <w:jc w:val="both"/>
    </w:pPr>
    <w:rPr>
      <w:rFonts w:ascii=".VnBlack" w:hAnsi=".VnBlack"/>
    </w:rPr>
  </w:style>
  <w:style w:type="paragraph" w:customStyle="1" w:styleId="indent">
    <w:name w:val="– indent"/>
    <w:basedOn w:val="Normal"/>
    <w:rsid w:val="009F5844"/>
    <w:pPr>
      <w:tabs>
        <w:tab w:val="num" w:pos="567"/>
      </w:tabs>
      <w:spacing w:before="60" w:after="60" w:line="264" w:lineRule="auto"/>
      <w:ind w:left="567" w:hanging="283"/>
      <w:jc w:val="both"/>
    </w:pPr>
    <w:rPr>
      <w:rFonts w:ascii=".VnTime" w:hAnsi=".VnTime"/>
    </w:rPr>
  </w:style>
  <w:style w:type="paragraph" w:customStyle="1" w:styleId="Style2">
    <w:name w:val="Style2"/>
    <w:basedOn w:val="Normal"/>
    <w:rsid w:val="009F5844"/>
    <w:pPr>
      <w:spacing w:before="60" w:after="60" w:line="264" w:lineRule="auto"/>
      <w:jc w:val="both"/>
    </w:pPr>
    <w:rPr>
      <w:rFonts w:ascii=".VnArial" w:hAnsi=".VnArial"/>
      <w:b/>
    </w:rPr>
  </w:style>
  <w:style w:type="paragraph" w:customStyle="1" w:styleId="ketluan">
    <w:name w:val="ket luan"/>
    <w:basedOn w:val="Normal"/>
    <w:rsid w:val="009F5844"/>
    <w:pPr>
      <w:tabs>
        <w:tab w:val="num" w:pos="284"/>
      </w:tabs>
      <w:spacing w:before="60" w:after="60" w:line="264" w:lineRule="auto"/>
      <w:ind w:left="284" w:hanging="284"/>
      <w:jc w:val="both"/>
    </w:pPr>
    <w:rPr>
      <w:rFonts w:ascii=".VnTime" w:hAnsi=".VnTime"/>
      <w:b/>
      <w:i/>
    </w:rPr>
  </w:style>
  <w:style w:type="paragraph" w:styleId="Title">
    <w:name w:val="Title"/>
    <w:aliases w:val="Mon"/>
    <w:basedOn w:val="Normal"/>
    <w:link w:val="TitleChar"/>
    <w:qFormat/>
    <w:rsid w:val="009F5844"/>
    <w:pPr>
      <w:spacing w:after="80" w:line="264" w:lineRule="auto"/>
      <w:jc w:val="center"/>
    </w:pPr>
    <w:rPr>
      <w:rFonts w:ascii=".VnBook-AntiquaH" w:eastAsia="Batang" w:hAnsi=".VnBook-AntiquaH"/>
      <w:b/>
      <w:bCs/>
      <w:sz w:val="48"/>
      <w:szCs w:val="48"/>
      <w:lang w:val="x-none" w:eastAsia="x-none"/>
    </w:rPr>
  </w:style>
  <w:style w:type="character" w:customStyle="1" w:styleId="TitleChar">
    <w:name w:val="Title Char"/>
    <w:aliases w:val="Mon Char"/>
    <w:basedOn w:val="DefaultParagraphFont"/>
    <w:link w:val="Title"/>
    <w:rsid w:val="009F5844"/>
    <w:rPr>
      <w:rFonts w:ascii=".VnBook-AntiquaH" w:eastAsia="Batang" w:hAnsi=".VnBook-AntiquaH"/>
      <w:b/>
      <w:bCs/>
      <w:sz w:val="48"/>
      <w:szCs w:val="48"/>
      <w:lang w:val="x-none" w:eastAsia="x-none"/>
    </w:rPr>
  </w:style>
  <w:style w:type="paragraph" w:customStyle="1" w:styleId="bulet">
    <w:name w:val="bulet"/>
    <w:basedOn w:val="Normal"/>
    <w:rsid w:val="009F5844"/>
    <w:pPr>
      <w:tabs>
        <w:tab w:val="num" w:pos="0"/>
      </w:tabs>
      <w:spacing w:before="60" w:after="60" w:line="264" w:lineRule="auto"/>
      <w:ind w:left="360" w:hanging="360"/>
      <w:jc w:val="both"/>
    </w:pPr>
    <w:rPr>
      <w:rFonts w:ascii=".VnTime" w:hAnsi=".VnTime"/>
      <w:b/>
      <w:i/>
    </w:rPr>
  </w:style>
  <w:style w:type="paragraph" w:customStyle="1" w:styleId="Default">
    <w:name w:val="Default"/>
    <w:rsid w:val="009F5844"/>
    <w:pPr>
      <w:autoSpaceDE w:val="0"/>
      <w:autoSpaceDN w:val="0"/>
      <w:adjustRightInd w:val="0"/>
    </w:pPr>
    <w:rPr>
      <w:color w:val="000000"/>
      <w:sz w:val="24"/>
      <w:szCs w:val="24"/>
    </w:rPr>
  </w:style>
  <w:style w:type="paragraph" w:customStyle="1" w:styleId="MTDisplayEquation">
    <w:name w:val="MTDisplayEquation"/>
    <w:basedOn w:val="Normal"/>
    <w:rsid w:val="009F5844"/>
    <w:pPr>
      <w:spacing w:before="60" w:after="60" w:line="288" w:lineRule="auto"/>
      <w:ind w:left="720" w:hanging="720"/>
      <w:jc w:val="both"/>
    </w:pPr>
    <w:rPr>
      <w:rFonts w:ascii=".VnTime" w:hAnsi=".VnTime"/>
      <w:lang w:val="pt-BR"/>
    </w:rPr>
  </w:style>
  <w:style w:type="paragraph" w:styleId="NoSpacing">
    <w:name w:val="No Spacing"/>
    <w:link w:val="NoSpacingChar"/>
    <w:qFormat/>
    <w:rsid w:val="009F5844"/>
    <w:rPr>
      <w:sz w:val="22"/>
      <w:szCs w:val="22"/>
    </w:rPr>
  </w:style>
  <w:style w:type="character" w:customStyle="1" w:styleId="NoSpacingChar">
    <w:name w:val="No Spacing Char"/>
    <w:link w:val="NoSpacing"/>
    <w:locked/>
    <w:rsid w:val="009F5844"/>
    <w:rPr>
      <w:sz w:val="22"/>
      <w:szCs w:val="22"/>
    </w:rPr>
  </w:style>
  <w:style w:type="character" w:styleId="Hyperlink">
    <w:name w:val="Hyperlink"/>
    <w:uiPriority w:val="99"/>
    <w:unhideWhenUsed/>
    <w:rsid w:val="00E71642"/>
    <w:rPr>
      <w:color w:val="0000FF"/>
      <w:u w:val="single"/>
    </w:rPr>
  </w:style>
  <w:style w:type="character" w:styleId="Strong">
    <w:name w:val="Strong"/>
    <w:qFormat/>
    <w:rsid w:val="00E71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7.wmf"/><Relationship Id="rId7" Type="http://schemas.openxmlformats.org/officeDocument/2006/relationships/webSettings" Target="webSettings.xml"/><Relationship Id="rId71" Type="http://schemas.openxmlformats.org/officeDocument/2006/relationships/image" Target="media/image28.wmf"/><Relationship Id="rId92"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onthi.com/?a=OT&amp;ot=LT&amp;hdn_lt_id=734"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2.wmf"/><Relationship Id="rId87" Type="http://schemas.openxmlformats.org/officeDocument/2006/relationships/image" Target="media/image36.wmf"/><Relationship Id="rId102" Type="http://schemas.openxmlformats.org/officeDocument/2006/relationships/oleObject" Target="embeddings/oleObject47.bin"/><Relationship Id="rId5" Type="http://schemas.microsoft.com/office/2007/relationships/stylesWithEffects" Target="stylesWithEffects.xml"/><Relationship Id="rId61" Type="http://schemas.openxmlformats.org/officeDocument/2006/relationships/image" Target="media/image23.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0.wmf"/><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46.bin"/><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45.bin"/><Relationship Id="rId3" Type="http://schemas.openxmlformats.org/officeDocument/2006/relationships/numbering" Target="numbering.xml"/><Relationship Id="rId12" Type="http://schemas.openxmlformats.org/officeDocument/2006/relationships/hyperlink" Target="http://www.onthi.com/?a=OT&amp;ot=LT&amp;hdn_lt_id=740" TargetMode="Externa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image" Target="media/image44.wmf"/><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0.bin"/><Relationship Id="rId91" Type="http://schemas.openxmlformats.org/officeDocument/2006/relationships/image" Target="media/image38.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image" Target="media/image33.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38AAB-FAE6-4E76-8B9B-4D7454C69C0B}">
  <ds:schemaRefs>
    <ds:schemaRef ds:uri="urn:schemas-microsoft-com.VSTO2008Demos.ControlsStorage"/>
  </ds:schemaRefs>
</ds:datastoreItem>
</file>

<file path=customXml/itemProps2.xml><?xml version="1.0" encoding="utf-8"?>
<ds:datastoreItem xmlns:ds="http://schemas.openxmlformats.org/officeDocument/2006/customXml" ds:itemID="{F93C083D-020E-4675-972A-48C96CC5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2</TotalTime>
  <Pages>50</Pages>
  <Words>13627</Words>
  <Characters>77679</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91124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AutoBVT</cp:lastModifiedBy>
  <cp:revision>3</cp:revision>
  <cp:lastPrinted>2018-02-25T01:35:00Z</cp:lastPrinted>
  <dcterms:created xsi:type="dcterms:W3CDTF">2018-03-06T07:03:00Z</dcterms:created>
  <dcterms:modified xsi:type="dcterms:W3CDTF">2018-03-06T07:09:00Z</dcterms:modified>
</cp:coreProperties>
</file>